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7EED" w:rsidR="00590E39" w:rsidRDefault="008F5F9B" w14:paraId="887a935" w14:textId="887a935">
      <w:pPr>
        <w15:collapsed w:val="false"/>
      </w:pPr>
      <w:bookmarkStart w:name="_GoBack" w:id="0"/>
      <w:bookmarkEnd w:id="0"/>
      <w:r>
        <w:t xml:space="preserve">            </w:t>
      </w:r>
      <w:r w:rsidR="00651128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1F85" w:rsidP="00DF524F" w:rsidRDefault="00681F85">
      <w:pPr>
        <w:jc w:val="both"/>
      </w:pPr>
    </w:p>
    <w:p w:rsidRPr="00DF524F" w:rsidR="00DF524F" w:rsidP="00DF524F" w:rsidRDefault="008F5F9B">
      <w:pPr>
        <w:jc w:val="both"/>
      </w:pPr>
      <w:r w:rsidRPr="00DF524F">
        <w:t>REPUBLIKA HRVATSKA</w:t>
      </w:r>
    </w:p>
    <w:p w:rsidRPr="00DF524F" w:rsidR="00DF524F" w:rsidP="00DF524F" w:rsidRDefault="008F5F9B">
      <w:pPr>
        <w:jc w:val="both"/>
      </w:pPr>
      <w:r>
        <w:t xml:space="preserve">  </w:t>
      </w:r>
      <w:r w:rsidR="00BC2F7B">
        <w:t>Trgovački sud u Zagreb</w:t>
      </w:r>
    </w:p>
    <w:p w:rsidR="008F5F9B" w:rsidP="00DF524F" w:rsidRDefault="008F5F9B">
      <w:pPr>
        <w:jc w:val="both"/>
      </w:pPr>
      <w:r>
        <w:t xml:space="preserve">  </w:t>
      </w:r>
      <w:r w:rsidRPr="00DF524F" w:rsidR="00DF524F">
        <w:t xml:space="preserve">Zagreb, </w:t>
      </w:r>
      <w:proofErr w:type="spellStart"/>
      <w:r w:rsidRPr="00DF524F" w:rsidR="00DF524F">
        <w:t>Amruševa</w:t>
      </w:r>
      <w:proofErr w:type="spellEnd"/>
      <w:r w:rsidRPr="00DF524F" w:rsidR="00DF524F">
        <w:t xml:space="preserve"> 2/II                                                          </w:t>
      </w:r>
      <w:r w:rsidR="00D00DC0">
        <w:t xml:space="preserve">                    </w:t>
      </w:r>
    </w:p>
    <w:p w:rsidR="008F5F9B" w:rsidP="00DF524F" w:rsidRDefault="008F5F9B">
      <w:pPr>
        <w:jc w:val="both"/>
      </w:pPr>
    </w:p>
    <w:p w:rsidRPr="00DF524F" w:rsidR="00DF524F" w:rsidP="00030471" w:rsidRDefault="00D00DC0">
      <w:pPr>
        <w:jc w:val="right"/>
      </w:pPr>
      <w:r>
        <w:t xml:space="preserve">  </w:t>
      </w:r>
      <w:proofErr w:type="spellStart"/>
      <w:r w:rsidR="00590484">
        <w:t>46</w:t>
      </w:r>
      <w:proofErr w:type="spellEnd"/>
      <w:r w:rsidR="00590484">
        <w:t>. St-</w:t>
      </w:r>
      <w:proofErr w:type="spellStart"/>
      <w:r w:rsidR="00590484">
        <w:t>223</w:t>
      </w:r>
      <w:proofErr w:type="spellEnd"/>
      <w:r w:rsidR="00590484">
        <w:t>/</w:t>
      </w:r>
      <w:proofErr w:type="spellStart"/>
      <w:r w:rsidR="00590484">
        <w:t>2016</w:t>
      </w:r>
      <w:proofErr w:type="spellEnd"/>
    </w:p>
    <w:p w:rsidRPr="00977541" w:rsidR="00DF524F" w:rsidP="00864D0C" w:rsidRDefault="00864D0C">
      <w:pPr>
        <w:jc w:val="center"/>
      </w:pPr>
      <w:r w:rsidRPr="00977541">
        <w:t xml:space="preserve">R E P U B L I K A   H R V A T S K A </w:t>
      </w:r>
    </w:p>
    <w:p w:rsidR="004B741F" w:rsidP="00DF524F" w:rsidRDefault="004B741F">
      <w:pPr>
        <w:jc w:val="center"/>
      </w:pPr>
    </w:p>
    <w:p w:rsidRPr="00977541" w:rsidR="00DF524F" w:rsidP="00DF524F" w:rsidRDefault="00DF524F">
      <w:pPr>
        <w:jc w:val="center"/>
      </w:pPr>
      <w:r w:rsidRPr="00977541">
        <w:t>R J E Š E NJ E</w:t>
      </w:r>
    </w:p>
    <w:p w:rsidRPr="00DF524F" w:rsidR="00DF524F" w:rsidP="00DF524F" w:rsidRDefault="00DF524F">
      <w:pPr>
        <w:jc w:val="both"/>
      </w:pPr>
    </w:p>
    <w:p w:rsidRPr="00DF524F" w:rsidR="00DF524F" w:rsidP="008F5F9B" w:rsidRDefault="007F0BCB">
      <w:pPr>
        <w:spacing w:line="0" w:lineRule="atLeast"/>
        <w:ind w:firstLine="708"/>
        <w:jc w:val="both"/>
      </w:pPr>
      <w:r w:rsidRPr="007F0BCB">
        <w:t xml:space="preserve">Trgovački sud u Zagrebu, po </w:t>
      </w:r>
      <w:r w:rsidR="00BC2F7B">
        <w:t>sutkinji Maji Praljak</w:t>
      </w:r>
      <w:r w:rsidRPr="007F0BCB">
        <w:t xml:space="preserve">, u stečajnom  postupku nad </w:t>
      </w:r>
      <w:r w:rsidR="00030471">
        <w:t xml:space="preserve">stečajnim </w:t>
      </w:r>
      <w:r w:rsidRPr="007F0BCB">
        <w:t xml:space="preserve">dužnikom </w:t>
      </w:r>
      <w:proofErr w:type="spellStart"/>
      <w:r w:rsidR="00590484">
        <w:rPr>
          <w:bCs/>
        </w:rPr>
        <w:t>AGRO</w:t>
      </w:r>
      <w:proofErr w:type="spellEnd"/>
      <w:r w:rsidR="00590484">
        <w:rPr>
          <w:bCs/>
        </w:rPr>
        <w:t xml:space="preserve"> PLETER d.o.o. u stečaju</w:t>
      </w:r>
      <w:r w:rsidR="00030471">
        <w:rPr>
          <w:bCs/>
        </w:rPr>
        <w:t xml:space="preserve">, </w:t>
      </w:r>
      <w:proofErr w:type="spellStart"/>
      <w:r w:rsidR="00030471">
        <w:rPr>
          <w:bCs/>
        </w:rPr>
        <w:t>Žakanje</w:t>
      </w:r>
      <w:proofErr w:type="spellEnd"/>
      <w:r w:rsidR="00030471">
        <w:rPr>
          <w:bCs/>
        </w:rPr>
        <w:t xml:space="preserve">, </w:t>
      </w:r>
      <w:proofErr w:type="spellStart"/>
      <w:r w:rsidR="00030471">
        <w:rPr>
          <w:bCs/>
        </w:rPr>
        <w:t>Pravutina</w:t>
      </w:r>
      <w:proofErr w:type="spellEnd"/>
      <w:r w:rsidR="00030471">
        <w:rPr>
          <w:bCs/>
        </w:rPr>
        <w:t xml:space="preserve"> </w:t>
      </w:r>
      <w:proofErr w:type="spellStart"/>
      <w:r w:rsidR="00030471">
        <w:rPr>
          <w:bCs/>
        </w:rPr>
        <w:t>89</w:t>
      </w:r>
      <w:proofErr w:type="spellEnd"/>
      <w:r w:rsidR="00030471">
        <w:rPr>
          <w:bCs/>
        </w:rPr>
        <w:t>,</w:t>
      </w:r>
      <w:r w:rsidR="00590484">
        <w:rPr>
          <w:bCs/>
        </w:rPr>
        <w:t xml:space="preserve"> </w:t>
      </w:r>
      <w:proofErr w:type="spellStart"/>
      <w:r w:rsidR="00590484">
        <w:rPr>
          <w:bCs/>
        </w:rPr>
        <w:t>OIB</w:t>
      </w:r>
      <w:proofErr w:type="spellEnd"/>
      <w:r w:rsidR="00590484">
        <w:rPr>
          <w:bCs/>
        </w:rPr>
        <w:t xml:space="preserve">: </w:t>
      </w:r>
      <w:proofErr w:type="spellStart"/>
      <w:r w:rsidR="00590484">
        <w:rPr>
          <w:bCs/>
        </w:rPr>
        <w:t>17400668959</w:t>
      </w:r>
      <w:proofErr w:type="spellEnd"/>
      <w:r w:rsidR="00590484">
        <w:rPr>
          <w:bCs/>
        </w:rPr>
        <w:t xml:space="preserve">, 4. rujna </w:t>
      </w:r>
      <w:proofErr w:type="spellStart"/>
      <w:r w:rsidR="00590484">
        <w:rPr>
          <w:bCs/>
        </w:rPr>
        <w:t>2019</w:t>
      </w:r>
      <w:proofErr w:type="spellEnd"/>
      <w:r w:rsidR="00590484">
        <w:rPr>
          <w:bCs/>
        </w:rPr>
        <w:t>.</w:t>
      </w:r>
    </w:p>
    <w:p w:rsidR="00681F85" w:rsidP="008F5F9B" w:rsidRDefault="00681F85">
      <w:pPr>
        <w:spacing w:line="0" w:lineRule="atLeast"/>
        <w:jc w:val="center"/>
      </w:pPr>
    </w:p>
    <w:p w:rsidRPr="00037EED" w:rsidR="006951FE" w:rsidP="008F5F9B" w:rsidRDefault="006951FE">
      <w:pPr>
        <w:spacing w:line="0" w:lineRule="atLeast"/>
        <w:jc w:val="center"/>
      </w:pPr>
      <w:r w:rsidRPr="00037EED">
        <w:t xml:space="preserve">r i j e š i o  j e </w:t>
      </w:r>
    </w:p>
    <w:p w:rsidRPr="00037EED" w:rsidR="00681F85" w:rsidP="008F5F9B" w:rsidRDefault="00681F85">
      <w:pPr>
        <w:spacing w:line="0" w:lineRule="atLeast"/>
      </w:pPr>
    </w:p>
    <w:p w:rsidRPr="00037EED" w:rsidR="00590E39" w:rsidP="008F5F9B" w:rsidRDefault="00590E39">
      <w:pPr>
        <w:pStyle w:val="Tijeloteksta2"/>
        <w:spacing w:line="0" w:lineRule="atLeast"/>
        <w:ind w:firstLine="708"/>
      </w:pPr>
      <w:r w:rsidRPr="00037EED">
        <w:t>Saziva se skupština vjerovnika u stečajnom postupku</w:t>
      </w:r>
      <w:r w:rsidRPr="00037EED" w:rsidR="007B40F5">
        <w:t xml:space="preserve"> nad </w:t>
      </w:r>
      <w:r w:rsidR="0072629A">
        <w:t xml:space="preserve">stečajnim </w:t>
      </w:r>
      <w:r w:rsidRPr="00037EED" w:rsidR="007B40F5">
        <w:t>dužnikom</w:t>
      </w:r>
      <w:r w:rsidRPr="00037EED">
        <w:t xml:space="preserve"> </w:t>
      </w:r>
      <w:proofErr w:type="spellStart"/>
      <w:r w:rsidR="0072629A">
        <w:rPr>
          <w:bCs/>
        </w:rPr>
        <w:t>AGRO</w:t>
      </w:r>
      <w:proofErr w:type="spellEnd"/>
      <w:r w:rsidR="0072629A">
        <w:rPr>
          <w:bCs/>
        </w:rPr>
        <w:t xml:space="preserve"> PLETER d.o.o. u stečaju, </w:t>
      </w:r>
      <w:proofErr w:type="spellStart"/>
      <w:r w:rsidR="00590484">
        <w:rPr>
          <w:bCs/>
        </w:rPr>
        <w:t>Žakanje</w:t>
      </w:r>
      <w:proofErr w:type="spellEnd"/>
      <w:r w:rsidR="00590484">
        <w:rPr>
          <w:bCs/>
        </w:rPr>
        <w:t xml:space="preserve">, </w:t>
      </w:r>
      <w:proofErr w:type="spellStart"/>
      <w:r w:rsidR="00590484">
        <w:rPr>
          <w:bCs/>
        </w:rPr>
        <w:t>Pravutina</w:t>
      </w:r>
      <w:proofErr w:type="spellEnd"/>
      <w:r w:rsidR="00590484">
        <w:rPr>
          <w:bCs/>
        </w:rPr>
        <w:t xml:space="preserve"> </w:t>
      </w:r>
      <w:proofErr w:type="spellStart"/>
      <w:r w:rsidR="00590484">
        <w:rPr>
          <w:bCs/>
        </w:rPr>
        <w:t>89</w:t>
      </w:r>
      <w:proofErr w:type="spellEnd"/>
      <w:r w:rsidR="00590484">
        <w:rPr>
          <w:bCs/>
        </w:rPr>
        <w:t xml:space="preserve">, </w:t>
      </w:r>
      <w:proofErr w:type="spellStart"/>
      <w:r w:rsidR="00590484">
        <w:rPr>
          <w:bCs/>
        </w:rPr>
        <w:t>OIB</w:t>
      </w:r>
      <w:proofErr w:type="spellEnd"/>
      <w:r w:rsidR="00590484">
        <w:rPr>
          <w:bCs/>
        </w:rPr>
        <w:t xml:space="preserve">: </w:t>
      </w:r>
      <w:proofErr w:type="spellStart"/>
      <w:r w:rsidR="00590484">
        <w:rPr>
          <w:bCs/>
        </w:rPr>
        <w:t>17400668959</w:t>
      </w:r>
      <w:proofErr w:type="spellEnd"/>
      <w:r w:rsidRPr="00037EED" w:rsidR="00B92232">
        <w:t>,</w:t>
      </w:r>
      <w:r w:rsidRPr="00037EED" w:rsidR="00C14E5E">
        <w:t xml:space="preserve"> </w:t>
      </w:r>
      <w:r w:rsidRPr="00037EED">
        <w:t>za dan</w:t>
      </w:r>
      <w:r w:rsidRPr="00037EED" w:rsidR="00B92232">
        <w:t>:</w:t>
      </w:r>
      <w:r w:rsidRPr="00037EED">
        <w:t xml:space="preserve"> </w:t>
      </w:r>
    </w:p>
    <w:p w:rsidRPr="00037EED" w:rsidR="00681F85" w:rsidP="008F5F9B" w:rsidRDefault="00681F85">
      <w:pPr>
        <w:pStyle w:val="Tijeloteksta2"/>
        <w:spacing w:line="0" w:lineRule="atLeast"/>
      </w:pPr>
    </w:p>
    <w:p w:rsidRPr="008F5F9B" w:rsidR="00590E39" w:rsidP="008F5F9B" w:rsidRDefault="00590484">
      <w:pPr>
        <w:pStyle w:val="Tijeloteksta2"/>
        <w:spacing w:line="0" w:lineRule="atLeast"/>
        <w:ind w:left="2124" w:firstLine="708"/>
        <w:rPr>
          <w:b/>
          <w:bCs/>
        </w:rPr>
      </w:pPr>
      <w:proofErr w:type="spellStart"/>
      <w:r w:rsidRPr="008F5F9B">
        <w:rPr>
          <w:b/>
          <w:bCs/>
        </w:rPr>
        <w:t>23</w:t>
      </w:r>
      <w:proofErr w:type="spellEnd"/>
      <w:r w:rsidRPr="008F5F9B">
        <w:rPr>
          <w:b/>
          <w:bCs/>
        </w:rPr>
        <w:t xml:space="preserve">. listopada  </w:t>
      </w:r>
      <w:proofErr w:type="spellStart"/>
      <w:r w:rsidRPr="008F5F9B">
        <w:rPr>
          <w:b/>
          <w:bCs/>
        </w:rPr>
        <w:t>2019</w:t>
      </w:r>
      <w:proofErr w:type="spellEnd"/>
      <w:r w:rsidRPr="008F5F9B" w:rsidR="00426C37">
        <w:rPr>
          <w:b/>
          <w:bCs/>
        </w:rPr>
        <w:t>.</w:t>
      </w:r>
      <w:r w:rsidRPr="008F5F9B" w:rsidR="00F25213">
        <w:rPr>
          <w:b/>
          <w:bCs/>
        </w:rPr>
        <w:t xml:space="preserve"> u</w:t>
      </w:r>
      <w:r w:rsidRPr="008F5F9B">
        <w:rPr>
          <w:b/>
          <w:bCs/>
        </w:rPr>
        <w:t xml:space="preserve"> </w:t>
      </w:r>
      <w:proofErr w:type="spellStart"/>
      <w:r w:rsidRPr="008F5F9B">
        <w:rPr>
          <w:b/>
          <w:bCs/>
        </w:rPr>
        <w:t>10</w:t>
      </w:r>
      <w:proofErr w:type="spellEnd"/>
      <w:r w:rsidRPr="008F5F9B">
        <w:rPr>
          <w:b/>
          <w:bCs/>
        </w:rPr>
        <w:t>,</w:t>
      </w:r>
      <w:proofErr w:type="spellStart"/>
      <w:r w:rsidRPr="008F5F9B">
        <w:rPr>
          <w:b/>
          <w:bCs/>
        </w:rPr>
        <w:t>00</w:t>
      </w:r>
      <w:proofErr w:type="spellEnd"/>
      <w:r w:rsidRPr="008F5F9B" w:rsidR="00466E01">
        <w:rPr>
          <w:b/>
          <w:bCs/>
        </w:rPr>
        <w:t xml:space="preserve"> sati</w:t>
      </w:r>
    </w:p>
    <w:p w:rsidRPr="00037EED" w:rsidR="00681F85" w:rsidP="0072629A" w:rsidRDefault="00681F85">
      <w:pPr>
        <w:pStyle w:val="Tijeloteksta2"/>
        <w:spacing w:line="0" w:lineRule="atLeast"/>
        <w:rPr>
          <w:b/>
          <w:bCs/>
        </w:rPr>
      </w:pPr>
    </w:p>
    <w:p w:rsidRPr="00037EED" w:rsidR="00590E39" w:rsidP="008F5F9B" w:rsidRDefault="007B40F5">
      <w:pPr>
        <w:pStyle w:val="Tijeloteksta2"/>
        <w:spacing w:line="0" w:lineRule="atLeast"/>
        <w:ind w:firstLine="708"/>
      </w:pPr>
      <w:r w:rsidRPr="00037EED">
        <w:t>koja</w:t>
      </w:r>
      <w:r w:rsidRPr="00037EED" w:rsidR="00590E39">
        <w:t xml:space="preserve"> će se održati u</w:t>
      </w:r>
      <w:r w:rsidRPr="00037EED" w:rsidR="00F25213">
        <w:t xml:space="preserve"> zgradi ovog suda Petrinjska 8, </w:t>
      </w:r>
      <w:r w:rsidRPr="00037EED" w:rsidR="00590E39">
        <w:t xml:space="preserve">soba </w:t>
      </w:r>
      <w:proofErr w:type="spellStart"/>
      <w:r w:rsidR="00590484">
        <w:t>88</w:t>
      </w:r>
      <w:proofErr w:type="spellEnd"/>
      <w:r w:rsidR="00853A2B">
        <w:t>/II</w:t>
      </w:r>
      <w:r w:rsidRPr="00037EED" w:rsidR="00E03FDC">
        <w:t xml:space="preserve"> </w:t>
      </w:r>
      <w:r w:rsidR="000B5F9B">
        <w:t>(</w:t>
      </w:r>
      <w:r w:rsidR="00853A2B">
        <w:t>ulična zgrada</w:t>
      </w:r>
      <w:r w:rsidRPr="00037EED" w:rsidR="00590E39">
        <w:t>).</w:t>
      </w:r>
    </w:p>
    <w:p w:rsidRPr="00037EED" w:rsidR="00590E39" w:rsidP="008F5F9B" w:rsidRDefault="00590E39">
      <w:pPr>
        <w:spacing w:line="0" w:lineRule="atLeast"/>
      </w:pPr>
    </w:p>
    <w:p w:rsidRPr="00037EED" w:rsidR="00070AC5" w:rsidP="008F5F9B" w:rsidRDefault="00590E39">
      <w:pPr>
        <w:spacing w:line="0" w:lineRule="atLeast"/>
        <w:jc w:val="both"/>
      </w:pPr>
      <w:r w:rsidRPr="00037EED">
        <w:tab/>
        <w:t>Dnevni red:</w:t>
      </w:r>
    </w:p>
    <w:p w:rsidR="008504DB" w:rsidP="008F5F9B" w:rsidRDefault="00681F85">
      <w:pPr>
        <w:pStyle w:val="Odlomakpopisa"/>
        <w:numPr>
          <w:ilvl w:val="0"/>
          <w:numId w:val="4"/>
        </w:numPr>
        <w:spacing w:line="0" w:lineRule="atLeast"/>
        <w:jc w:val="both"/>
      </w:pPr>
      <w:r>
        <w:t xml:space="preserve">Izvješće stečajnog upravitelja o dosadašnjem tijeku stečajnog postupka stanju stečajne mase te izračunu dospjelih i  budućih troškova, te unovčenju stečajne mase, i radnjama koje je potrebno provesti radi zaključenja ovog stečajnog postupka. </w:t>
      </w:r>
    </w:p>
    <w:p w:rsidR="00681F85" w:rsidP="008F5F9B" w:rsidRDefault="00681F85">
      <w:pPr>
        <w:pStyle w:val="Odlomakpopisa"/>
        <w:numPr>
          <w:ilvl w:val="0"/>
          <w:numId w:val="4"/>
        </w:numPr>
        <w:spacing w:line="0" w:lineRule="atLeast"/>
        <w:jc w:val="both"/>
      </w:pPr>
      <w:r>
        <w:t>Rasprava o parničnim postupcima u kojima je stranka stečajni dužnik.</w:t>
      </w:r>
    </w:p>
    <w:p w:rsidR="00681F85" w:rsidP="008F5F9B" w:rsidRDefault="00681F85">
      <w:pPr>
        <w:pStyle w:val="Odlomakpopisa"/>
        <w:numPr>
          <w:ilvl w:val="0"/>
          <w:numId w:val="4"/>
        </w:numPr>
        <w:spacing w:line="0" w:lineRule="atLeast"/>
        <w:jc w:val="both"/>
      </w:pPr>
      <w:r>
        <w:t>Prijedlog za završnu diobu.</w:t>
      </w:r>
    </w:p>
    <w:p w:rsidR="00681F85" w:rsidP="0072629A" w:rsidRDefault="00681F85">
      <w:pPr>
        <w:pStyle w:val="Odlomakpopisa"/>
        <w:numPr>
          <w:ilvl w:val="0"/>
          <w:numId w:val="4"/>
        </w:numPr>
        <w:spacing w:line="0" w:lineRule="atLeast"/>
        <w:jc w:val="both"/>
      </w:pPr>
      <w:r>
        <w:t>Razno.</w:t>
      </w:r>
    </w:p>
    <w:p w:rsidR="00681F85" w:rsidP="008F5F9B" w:rsidRDefault="00681F85">
      <w:pPr>
        <w:spacing w:line="0" w:lineRule="atLeast"/>
        <w:jc w:val="center"/>
      </w:pPr>
    </w:p>
    <w:p w:rsidRPr="00037EED" w:rsidR="00590E39" w:rsidP="008F5F9B" w:rsidRDefault="007B40F5">
      <w:pPr>
        <w:spacing w:line="0" w:lineRule="atLeast"/>
        <w:jc w:val="center"/>
      </w:pPr>
      <w:r w:rsidRPr="00792894">
        <w:t>Zagreb</w:t>
      </w:r>
      <w:r w:rsidR="00866D2E">
        <w:t xml:space="preserve">, </w:t>
      </w:r>
      <w:r w:rsidR="00BC2F7B">
        <w:t xml:space="preserve">4. rujna </w:t>
      </w:r>
      <w:proofErr w:type="spellStart"/>
      <w:r w:rsidR="00BC2F7B">
        <w:t>2019</w:t>
      </w:r>
      <w:proofErr w:type="spellEnd"/>
      <w:r w:rsidR="00BC2F7B">
        <w:t>.</w:t>
      </w:r>
    </w:p>
    <w:p w:rsidR="00681F85" w:rsidP="00681F85" w:rsidRDefault="008F2362">
      <w:pPr>
        <w:spacing w:line="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1F85" w:rsidP="00681F85" w:rsidRDefault="00681F85">
      <w:pPr>
        <w:spacing w:line="0" w:lineRule="atLeast"/>
      </w:pPr>
    </w:p>
    <w:p w:rsidR="008F5F9B" w:rsidP="00681F85" w:rsidRDefault="000B5F9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037EED" w:rsidR="00590E39">
        <w:tab/>
      </w:r>
      <w:r w:rsidRPr="008F5F9B" w:rsidR="007B40F5">
        <w:t xml:space="preserve">                                 </w:t>
      </w:r>
      <w:r w:rsidRPr="008F5F9B" w:rsidR="007D2848">
        <w:t xml:space="preserve"> </w:t>
      </w:r>
      <w:r w:rsidRPr="008F5F9B">
        <w:t xml:space="preserve">  </w:t>
      </w:r>
      <w:r w:rsidRPr="008F5F9B" w:rsidR="008F5F9B">
        <w:t>SUDAC</w:t>
      </w:r>
      <w:r w:rsidRPr="008F5F9B" w:rsidR="007D2848">
        <w:t xml:space="preserve">                     </w:t>
      </w:r>
    </w:p>
    <w:p w:rsidRPr="008F2362" w:rsidR="008F5F9B" w:rsidP="008F2362" w:rsidRDefault="00BC2F7B">
      <w:pPr>
        <w:pStyle w:val="Bezproreda"/>
        <w:ind w:left="5664" w:firstLine="708"/>
      </w:pPr>
      <w:r w:rsidRPr="008F5F9B">
        <w:t>Maja Praljak</w:t>
      </w:r>
      <w:r w:rsidRPr="008F5F9B" w:rsidR="002508B1">
        <w:t xml:space="preserve"> </w:t>
      </w:r>
    </w:p>
    <w:p w:rsidR="00866D2E" w:rsidP="00866D2E" w:rsidRDefault="00866D2E">
      <w:pPr>
        <w:spacing w:line="0" w:lineRule="atLeast"/>
      </w:pPr>
      <w:r>
        <w:t>Uputa o pravnom lijeku:</w:t>
      </w:r>
    </w:p>
    <w:p w:rsidR="00866D2E" w:rsidP="00866D2E" w:rsidRDefault="00866D2E">
      <w:pPr>
        <w:spacing w:line="0" w:lineRule="atLeast"/>
      </w:pPr>
      <w:r>
        <w:t>Protiv ovog rješenja</w:t>
      </w:r>
      <w:r w:rsidRPr="000B5F9B">
        <w:t xml:space="preserve"> nije dopuštena žalba</w:t>
      </w:r>
      <w:r w:rsidR="0098170F">
        <w:t>.</w:t>
      </w:r>
    </w:p>
    <w:p w:rsidR="00681F85" w:rsidP="00681F85" w:rsidRDefault="007B40F5">
      <w:pPr>
        <w:spacing w:line="0" w:lineRule="atLeast"/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</w:t>
      </w:r>
    </w:p>
    <w:p w:rsidRPr="00037EED" w:rsidR="008D31C1" w:rsidP="00681F85" w:rsidRDefault="008D31C1">
      <w:pPr>
        <w:spacing w:line="0" w:lineRule="atLeast"/>
      </w:pPr>
      <w:r w:rsidRPr="00037EED">
        <w:t>DNA:</w:t>
      </w:r>
    </w:p>
    <w:p w:rsidRPr="00037EED" w:rsidR="008D31C1" w:rsidP="008F5F9B" w:rsidRDefault="007B40F5">
      <w:pPr>
        <w:spacing w:line="0" w:lineRule="atLeast"/>
      </w:pPr>
      <w:r w:rsidRPr="00037EED">
        <w:t>1.</w:t>
      </w:r>
      <w:r w:rsidR="00977541">
        <w:t xml:space="preserve"> s</w:t>
      </w:r>
      <w:r w:rsidRPr="00037EED">
        <w:t>tečajnom upravitelju</w:t>
      </w:r>
    </w:p>
    <w:p w:rsidR="008D31C1" w:rsidP="008F5F9B" w:rsidRDefault="008D31C1">
      <w:pPr>
        <w:spacing w:line="0" w:lineRule="atLeast"/>
      </w:pPr>
      <w:r w:rsidRPr="00037EED">
        <w:t>2.</w:t>
      </w:r>
      <w:r w:rsidR="00977541">
        <w:t xml:space="preserve"> e-</w:t>
      </w:r>
      <w:proofErr w:type="spellStart"/>
      <w:r w:rsidR="00977541">
        <w:t>o</w:t>
      </w:r>
      <w:r w:rsidRPr="00037EED">
        <w:t>gl.ploča</w:t>
      </w:r>
      <w:proofErr w:type="spellEnd"/>
      <w:r w:rsidRPr="00037EED">
        <w:t xml:space="preserve"> suda</w:t>
      </w:r>
      <w:r w:rsidR="00977541">
        <w:t xml:space="preserve"> </w:t>
      </w:r>
    </w:p>
    <w:p w:rsidR="008F2362" w:rsidP="008F5F9B" w:rsidRDefault="008F2362">
      <w:pPr>
        <w:spacing w:line="0" w:lineRule="atLeast"/>
      </w:pPr>
      <w:r>
        <w:t xml:space="preserve">3. kal. </w:t>
      </w:r>
      <w:proofErr w:type="spellStart"/>
      <w:r>
        <w:t>Roč</w:t>
      </w:r>
      <w:proofErr w:type="spellEnd"/>
      <w:r>
        <w:t>.</w:t>
      </w:r>
    </w:p>
    <w:p w:rsidRPr="00037EED" w:rsidR="008F2362" w:rsidP="008F5F9B" w:rsidRDefault="008F2362">
      <w:pPr>
        <w:spacing w:line="0" w:lineRule="atLeast"/>
      </w:pPr>
    </w:p>
    <w:p w:rsidRPr="00037EED" w:rsidR="000F7897" w:rsidP="008F5F9B" w:rsidRDefault="00112564">
      <w:pPr>
        <w:spacing w:line="0" w:lineRule="atLeas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Pr="00037EED" w:rsidR="000F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A15BB"/>
    <w:multiLevelType w:val="hybridMultilevel"/>
    <w:tmpl w:val="8550EBEE"/>
    <w:lvl w:ilvl="0" w:tplc="5ED80E9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E3E18EC"/>
    <w:multiLevelType w:val="hybridMultilevel"/>
    <w:tmpl w:val="BCD6E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8A"/>
    <w:rsid w:val="00007DAB"/>
    <w:rsid w:val="000147B8"/>
    <w:rsid w:val="00030471"/>
    <w:rsid w:val="00037EED"/>
    <w:rsid w:val="00052861"/>
    <w:rsid w:val="00070AC5"/>
    <w:rsid w:val="000B5F9B"/>
    <w:rsid w:val="000F7897"/>
    <w:rsid w:val="00112564"/>
    <w:rsid w:val="00161F29"/>
    <w:rsid w:val="00195D5F"/>
    <w:rsid w:val="001D1A6B"/>
    <w:rsid w:val="00227E08"/>
    <w:rsid w:val="002508B1"/>
    <w:rsid w:val="002606A2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484"/>
    <w:rsid w:val="00590E39"/>
    <w:rsid w:val="005F6BFE"/>
    <w:rsid w:val="00651128"/>
    <w:rsid w:val="00680217"/>
    <w:rsid w:val="00681F85"/>
    <w:rsid w:val="006951FE"/>
    <w:rsid w:val="0072629A"/>
    <w:rsid w:val="00757DDC"/>
    <w:rsid w:val="007659A5"/>
    <w:rsid w:val="00792894"/>
    <w:rsid w:val="007A4677"/>
    <w:rsid w:val="007A7272"/>
    <w:rsid w:val="007B40F5"/>
    <w:rsid w:val="007C20FA"/>
    <w:rsid w:val="007D2848"/>
    <w:rsid w:val="007F0BCB"/>
    <w:rsid w:val="0080300F"/>
    <w:rsid w:val="008504DB"/>
    <w:rsid w:val="00853A2B"/>
    <w:rsid w:val="00864D0C"/>
    <w:rsid w:val="00866D2E"/>
    <w:rsid w:val="008D31C1"/>
    <w:rsid w:val="008F2362"/>
    <w:rsid w:val="008F5F9B"/>
    <w:rsid w:val="00977541"/>
    <w:rsid w:val="0098170F"/>
    <w:rsid w:val="009A240A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2F7B"/>
    <w:rsid w:val="00BC35B1"/>
    <w:rsid w:val="00C14E5E"/>
    <w:rsid w:val="00C14FB6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7064C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jc w:val="both"/>
    </w:pPr>
  </w:style>
  <w:style w:type="paragraph" w:styleId="Tijeloteksta">
    <w:name w:val="Body Text"/>
    <w:basedOn w:val="Normal"/>
    <w:link w:val="TijelotekstaChar"/>
    <w:rsid w:val="00B34441"/>
    <w:pPr>
      <w:spacing w:after="120"/>
    </w:pPr>
  </w:style>
  <w:style w:type="paragraph" w:styleId="Tekstbalonia">
    <w:name w:val="Balloon Text"/>
    <w:basedOn w:val="Normal"/>
    <w:link w:val="TekstbaloniaChar"/>
    <w:rsid w:val="00792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2894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7D284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B741F"/>
    <w:pPr>
      <w:ind w:left="720"/>
      <w:contextualSpacing/>
    </w:pPr>
  </w:style>
  <w:style w:type="paragraph" w:styleId="Bezproreda">
    <w:name w:val="No Spacing"/>
    <w:uiPriority w:val="1"/>
    <w:qFormat/>
    <w:rsid w:val="00681F8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61F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1F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1F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1F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1F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681F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St-223/2016-51</izvorni_sadrzaj>
    <derivirana_varijabla naziv="DomainObject.PredzadnjaOdlukaIzPredmeta.Oznaka_1">St-223/2016-51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193</properties:Words>
  <properties:Characters>943</properties:Characters>
  <properties:Lines>46</properties:Lines>
  <properties:Paragraphs>25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2018-08-24T09:29:00Z</dcterms:created>
  <dc:creator>Tatjana Kujundžić-Novak</dc:creator>
  <cp:lastModifiedBy>Nikolina Krunić</cp:lastModifiedBy>
  <cp:lastPrinted>2019-09-04T11:40:00Z</cp:lastPrinted>
  <dcterms:modified xmlns:xsi="http://www.w3.org/2001/XMLSchema-instance" xsi:type="dcterms:W3CDTF">2019-09-04T12:22:00Z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(2. rješenje - POZIV za skupštinu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