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f9346" w14:paraId="e9f9346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C8455C">
        <w:rPr>
          <w:rFonts w:hAnsi="Times New Roman" w:ascii="Times New Roman"/>
          <w:b/>
          <w:bCs/>
          <w:sz w:val="24"/>
          <w:szCs w:val="24"/>
        </w:rPr>
        <w:t>20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695A83">
        <w:rPr>
          <w:rFonts w:hAnsi="Times New Roman" w:ascii="Times New Roman"/>
          <w:b/>
          <w:sz w:val="24"/>
          <w:szCs w:val="24"/>
        </w:rPr>
        <w:t>1. St-</w:t>
      </w:r>
      <w:r w:rsidR="001F65B9">
        <w:rPr>
          <w:rFonts w:hAnsi="Times New Roman" w:ascii="Times New Roman"/>
          <w:b/>
          <w:sz w:val="24"/>
          <w:szCs w:val="24"/>
        </w:rPr>
        <w:t>10</w:t>
      </w:r>
      <w:r w:rsidR="001007DF">
        <w:rPr>
          <w:rFonts w:hAnsi="Times New Roman" w:ascii="Times New Roman"/>
          <w:b/>
          <w:sz w:val="24"/>
          <w:szCs w:val="24"/>
        </w:rPr>
        <w:t>5</w:t>
      </w:r>
      <w:r w:rsidR="00874A8F">
        <w:rPr>
          <w:rFonts w:hAnsi="Times New Roman" w:ascii="Times New Roman"/>
          <w:b/>
          <w:sz w:val="24"/>
          <w:szCs w:val="24"/>
        </w:rPr>
        <w:t>5</w:t>
      </w:r>
      <w:r w:rsidR="00B2005C">
        <w:rPr>
          <w:rFonts w:hAnsi="Times New Roman" w:ascii="Times New Roman"/>
          <w:b/>
          <w:sz w:val="24"/>
          <w:szCs w:val="24"/>
        </w:rPr>
        <w:t>/2016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1F65B9">
        <w:rPr>
          <w:rFonts w:hAnsi="Times New Roman" w:ascii="Times New Roman"/>
        </w:rPr>
        <w:t>10</w:t>
      </w:r>
      <w:r w:rsidR="001007DF">
        <w:rPr>
          <w:rFonts w:hAnsi="Times New Roman" w:ascii="Times New Roman"/>
        </w:rPr>
        <w:t>5</w:t>
      </w:r>
      <w:r w:rsidR="00874A8F">
        <w:rPr>
          <w:rFonts w:hAnsi="Times New Roman" w:ascii="Times New Roman"/>
        </w:rPr>
        <w:t>5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64213A">
        <w:rPr>
          <w:rFonts w:eastAsia="Times New Roman" w:hAnsi="Times New Roman" w:ascii="Times New Roman"/>
          <w:sz w:val="24"/>
          <w:szCs w:val="24"/>
        </w:rPr>
        <w:t>FINA Regionalni centar Zagreb, Podružnica Zagreb,  iz Zagreba</w:t>
      </w:r>
      <w:r w:rsidR="0064213A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EB5AA9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 </w:t>
      </w:r>
      <w:r w:rsidR="001007DF" w:rsidRPr="001007DF">
        <w:rPr>
          <w:rFonts w:hAnsi="Times New Roman" w:ascii="Times New Roman"/>
        </w:rPr>
        <w:t>ARMICA d.o.o.</w:t>
      </w:r>
      <w:r w:rsidR="001007DF">
        <w:rPr>
          <w:rFonts w:hAnsi="Times New Roman" w:ascii="Times New Roman"/>
        </w:rPr>
        <w:t xml:space="preserve">, </w:t>
      </w:r>
      <w:r w:rsidR="009A56FE">
        <w:rPr>
          <w:rFonts w:hAnsi="Times New Roman" w:ascii="Times New Roman"/>
        </w:rPr>
        <w:t>iz Zagreba</w:t>
      </w:r>
      <w:r w:rsidR="00C30B09">
        <w:rPr>
          <w:rFonts w:hAnsi="Times New Roman" w:ascii="Times New Roman"/>
        </w:rPr>
        <w:t xml:space="preserve"> </w:t>
      </w:r>
      <w:r w:rsidR="00704FBC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9A56FE">
        <w:rPr>
          <w:rFonts w:hAnsi="Times New Roman" w:ascii="Times New Roman"/>
        </w:rPr>
        <w:t xml:space="preserve"> </w:t>
      </w:r>
      <w:r w:rsidR="001007DF" w:rsidRPr="001007DF">
        <w:rPr>
          <w:rFonts w:hAnsi="Times New Roman" w:ascii="Times New Roman"/>
        </w:rPr>
        <w:t>48781821208</w:t>
      </w:r>
      <w:r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51A42"/>
    <w:rsid w:val="000A3821"/>
    <w:rsid w:val="001007DF"/>
    <w:rsid w:val="00106A16"/>
    <w:rsid w:val="001674D0"/>
    <w:rsid w:val="00175D4A"/>
    <w:rsid w:val="001879A5"/>
    <w:rsid w:val="001F65B9"/>
    <w:rsid w:val="00204F6A"/>
    <w:rsid w:val="0025159D"/>
    <w:rsid w:val="00262EE9"/>
    <w:rsid w:val="00266ABA"/>
    <w:rsid w:val="002F095A"/>
    <w:rsid w:val="002F5C10"/>
    <w:rsid w:val="002F5E0B"/>
    <w:rsid w:val="00323054"/>
    <w:rsid w:val="00361B9F"/>
    <w:rsid w:val="00364F15"/>
    <w:rsid w:val="003E69CF"/>
    <w:rsid w:val="003F086B"/>
    <w:rsid w:val="00433617"/>
    <w:rsid w:val="00440DFF"/>
    <w:rsid w:val="00503A37"/>
    <w:rsid w:val="00517E91"/>
    <w:rsid w:val="00524BA1"/>
    <w:rsid w:val="00545604"/>
    <w:rsid w:val="005A4E46"/>
    <w:rsid w:val="005B0653"/>
    <w:rsid w:val="00635DFF"/>
    <w:rsid w:val="0064213A"/>
    <w:rsid w:val="0068106F"/>
    <w:rsid w:val="00695A83"/>
    <w:rsid w:val="00697452"/>
    <w:rsid w:val="006A5656"/>
    <w:rsid w:val="00704FBC"/>
    <w:rsid w:val="00714CCF"/>
    <w:rsid w:val="00716ACC"/>
    <w:rsid w:val="0074311C"/>
    <w:rsid w:val="0075164D"/>
    <w:rsid w:val="007C4C44"/>
    <w:rsid w:val="007E66B3"/>
    <w:rsid w:val="007F3002"/>
    <w:rsid w:val="007F43E5"/>
    <w:rsid w:val="00802C12"/>
    <w:rsid w:val="00811154"/>
    <w:rsid w:val="00826FB2"/>
    <w:rsid w:val="00874A8F"/>
    <w:rsid w:val="008D751A"/>
    <w:rsid w:val="009A56FE"/>
    <w:rsid w:val="009C6E31"/>
    <w:rsid w:val="00AC6C84"/>
    <w:rsid w:val="00B13639"/>
    <w:rsid w:val="00B2005C"/>
    <w:rsid w:val="00B217C6"/>
    <w:rsid w:val="00B8176D"/>
    <w:rsid w:val="00BE36E8"/>
    <w:rsid w:val="00C0672F"/>
    <w:rsid w:val="00C30B09"/>
    <w:rsid w:val="00C4420B"/>
    <w:rsid w:val="00C448C3"/>
    <w:rsid w:val="00C7737A"/>
    <w:rsid w:val="00C8455C"/>
    <w:rsid w:val="00C94C4C"/>
    <w:rsid w:val="00CA51E9"/>
    <w:rsid w:val="00CB63FF"/>
    <w:rsid w:val="00DA3B6E"/>
    <w:rsid w:val="00DE2CBC"/>
    <w:rsid w:val="00E627D4"/>
    <w:rsid w:val="00E81A50"/>
    <w:rsid w:val="00E90331"/>
    <w:rsid w:val="00EB5AA9"/>
    <w:rsid w:val="00ED5A26"/>
    <w:rsid w:val="00F61C29"/>
    <w:rsid w:val="00FF1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74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4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45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4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4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74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4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45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4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4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1055</izvorni_sadrzaj>
    <derivirana_varijabla naziv="DomainObject.Predmet.Broj_1">1055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St-1055/2016</izvorni_sadrzaj>
    <derivirana_varijabla naziv="DomainObject.Predmet.OznakaBroj_1">St-1055/2016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ARMICA d.o.o.</izvorni_sadrzaj>
    <derivirana_varijabla naziv="DomainObject.Predmet.ProtustrankaFormated_1">  ARMICA d.o.o.</derivirana_varijabla>
  </DomainObject.Predmet.ProtustrankaFormated>
  <DomainObject.Predmet.ProtustrankaFormatedOIB>
    <izvorni_sadrzaj>  ARMICA d.o.o., OIB 48781821208</izvorni_sadrzaj>
    <derivirana_varijabla naziv="DomainObject.Predmet.ProtustrankaFormatedOIB_1">  ARMICA d.o.o., OIB 48781821208</derivirana_varijabla>
  </DomainObject.Predmet.ProtustrankaFormatedOIB>
  <DomainObject.Predmet.ProtustrankaFormatedWithAdress>
    <izvorni_sadrzaj> ARMICA d.o.o., Čulinečka cesta 230, 10000 Zagreb</izvorni_sadrzaj>
    <derivirana_varijabla naziv="DomainObject.Predmet.ProtustrankaFormatedWithAdress_1"> ARMICA d.o.o., Čulinečka cesta 230, 10000 Zagreb</derivirana_varijabla>
  </DomainObject.Predmet.ProtustrankaFormatedWithAdress>
  <DomainObject.Predmet.ProtustrankaFormatedWithAdressOIB>
    <izvorni_sadrzaj> ARMICA d.o.o., OIB 48781821208, Čulinečka cesta 230, 10000 Zagreb</izvorni_sadrzaj>
    <derivirana_varijabla naziv="DomainObject.Predmet.ProtustrankaFormatedWithAdressOIB_1"> ARMICA d.o.o., OIB 48781821208, Čulinečka cesta 230, 10000 Zagreb</derivirana_varijabla>
  </DomainObject.Predmet.ProtustrankaFormatedWithAdressOIB>
  <DomainObject.Predmet.ProtustrankaWithAdress>
    <izvorni_sadrzaj>ARMICA d.o.o. Čulinečka cesta 230, 10000 Zagreb</izvorni_sadrzaj>
    <derivirana_varijabla naziv="DomainObject.Predmet.ProtustrankaWithAdress_1">ARMICA d.o.o. Čulinečka cesta 230, 10000 Zagreb</derivirana_varijabla>
  </DomainObject.Predmet.ProtustrankaWithAdress>
  <DomainObject.Predmet.ProtustrankaWithAdressOIB>
    <izvorni_sadrzaj>ARMICA d.o.o., OIB 48781821208, Čulinečka cesta 230, 10000 Zagreb</izvorni_sadrzaj>
    <derivirana_varijabla naziv="DomainObject.Predmet.ProtustrankaWithAdressOIB_1">ARMICA d.o.o., OIB 48781821208, Čulinečka cesta 230, 10000 Zagreb</derivirana_varijabla>
  </DomainObject.Predmet.ProtustrankaWithAdressOIB>
  <DomainObject.Predmet.ProtustrankaNazivFormated>
    <izvorni_sadrzaj>ARMICA d.o.o.</izvorni_sadrzaj>
    <derivirana_varijabla naziv="DomainObject.Predmet.ProtustrankaNazivFormated_1">ARMICA d.o.o.</derivirana_varijabla>
  </DomainObject.Predmet.ProtustrankaNazivFormated>
  <DomainObject.Predmet.ProtustrankaNazivFormatedOIB>
    <izvorni_sadrzaj>ARMICA d.o.o., OIB 48781821208</izvorni_sadrzaj>
    <derivirana_varijabla naziv="DomainObject.Predmet.ProtustrankaNazivFormatedOIB_1">ARMICA d.o.o., OIB 48781821208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ARMICA d.o.o.</item>
    </izvorni_sadrzaj>
    <derivirana_varijabla naziv="DomainObject.Predmet.ProtuStrankaListFormated_1">
      <item>ARMICA d.o.o.</item>
    </derivirana_varijabla>
  </DomainObject.Predmet.ProtuStrankaListFormated>
  <DomainObject.Predmet.ProtuStrankaListFormatedOIB>
    <izvorni_sadrzaj>
      <item>ARMICA d.o.o., OIB 48781821208</item>
    </izvorni_sadrzaj>
    <derivirana_varijabla naziv="DomainObject.Predmet.ProtuStrankaListFormatedOIB_1">
      <item>ARMICA d.o.o., OIB 48781821208</item>
    </derivirana_varijabla>
  </DomainObject.Predmet.ProtuStrankaListFormatedOIB>
  <DomainObject.Predmet.ProtuStrankaListFormatedWithAdress>
    <izvorni_sadrzaj>
      <item>ARMICA d.o.o., Čulinečka cesta 230, 10000 Zagreb</item>
    </izvorni_sadrzaj>
    <derivirana_varijabla naziv="DomainObject.Predmet.ProtuStrankaListFormatedWithAdress_1">
      <item>ARMICA d.o.o., Čulinečka cesta 230, 10000 Zagreb</item>
    </derivirana_varijabla>
  </DomainObject.Predmet.ProtuStrankaListFormatedWithAdress>
  <DomainObject.Predmet.ProtuStrankaListFormatedWithAdressOIB>
    <izvorni_sadrzaj>
      <item>ARMICA d.o.o., OIB 48781821208, Čulinečka cesta 230, 10000 Zagreb</item>
    </izvorni_sadrzaj>
    <derivirana_varijabla naziv="DomainObject.Predmet.ProtuStrankaListFormatedWithAdressOIB_1">
      <item>ARMICA d.o.o., OIB 48781821208, Čulinečka cesta 230, 10000 Zagreb</item>
    </derivirana_varijabla>
  </DomainObject.Predmet.ProtuStrankaListFormatedWithAdressOIB>
  <DomainObject.Predmet.ProtuStrankaListNazivFormated>
    <izvorni_sadrzaj>
      <item>ARMICA d.o.o.</item>
    </izvorni_sadrzaj>
    <derivirana_varijabla naziv="DomainObject.Predmet.ProtuStrankaListNazivFormated_1">
      <item>ARMICA d.o.o.</item>
    </derivirana_varijabla>
  </DomainObject.Predmet.ProtuStrankaListNazivFormated>
  <DomainObject.Predmet.ProtuStrankaListNazivFormatedOIB>
    <izvorni_sadrzaj>
      <item>ARMICA d.o.o., OIB 48781821208</item>
    </izvorni_sadrzaj>
    <derivirana_varijabla naziv="DomainObject.Predmet.ProtuStrankaListNazivFormatedOIB_1">
      <item>ARMICA d.o.o., OIB 48781821208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ARMICA d.o.o.</izvorni_sadrzaj>
    <derivirana_varijabla naziv="DomainObject.Predmet.ProtustrankaIDrugi_1">ARMICA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ARMICA d.o.o., OIB 48781821208, Čulinečka cesta 230, 10000 Zagreb</izvorni_sadrzaj>
    <derivirana_varijabla naziv="DomainObject.Predmet.ProtustrankaIDrugiAdressOIB_1">ARMICA d.o.o., OIB 48781821208, Čulinečka cesta 230,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ARMICA d.o.o.</item>
    </izvorni_sadrzaj>
    <derivirana_varijabla naziv="DomainObject.Predmet.SudioniciListNaziv_1">
      <item>FINA Regionalni centar Zagreb</item>
      <item>ARMICA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ARMICA d.o.o., OIB 48781821208, Čulinečka cesta 230,10000 Zagreb</item>
    </izvorni_sadrzaj>
    <derivirana_varijabla naziv="DomainObject.Predmet.SudioniciListAdressOIB_1">
      <item>FINA Regionalni centar Zagreb, OIB 85821130368, Trg svibanjskih žrtava 1995. br. 1,10000 Zagreb</item>
      <item>ARMICA d.o.o., OIB 48781821208, Čulinečka cesta 230,10000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48781821208</item>
    </izvorni_sadrzaj>
    <derivirana_varijabla naziv="DomainObject.Predmet.SudioniciListNazivOIB_1">
      <item>, OIB 85821130368</item>
      <item>, OIB 48781821208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A76F81-47CA-4E22-B829-E9B5CCBD41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133</properties:Words>
  <properties:Characters>771</properties:Characters>
  <properties:Lines>43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2016-04-20T09:56:00Z</dcterms:created>
  <dc:creator>Melita Knežević</dc:creator>
  <cp:lastModifiedBy>Višnja Svečak</cp:lastModifiedBy>
  <cp:lastPrinted>2016-04-20T09:54:00Z</cp:lastPrinted>
  <dcterms:modified xmlns:xsi="http://www.w3.org/2001/XMLSchema-instance" xsi:type="dcterms:W3CDTF">2016-04-20T09:56:00Z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