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bd70" w14:paraId="17abd7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</w:t>
      </w:r>
      <w:r w:rsidR="002A1BED">
        <w:rPr>
          <w:sz w:val="22"/>
          <w:szCs w:val="22"/>
        </w:rPr>
        <w:t>335/16-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8C29F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D45926" w:rsidRPr="008C29F1">
        <w:t xml:space="preserve">ALPER d.o.o., Kalac Jurice 48, Pula, MBS: 040135221, OIB: 55015381952, </w:t>
      </w:r>
      <w:r w:rsidR="00204EAF" w:rsidRPr="008C29F1">
        <w:t>dana</w:t>
      </w:r>
      <w:r w:rsidR="006F0D41" w:rsidRPr="008C29F1">
        <w:t xml:space="preserve">  </w:t>
      </w:r>
      <w:r w:rsidR="00D45926" w:rsidRPr="008C29F1">
        <w:t xml:space="preserve">18.   </w:t>
      </w:r>
      <w:r w:rsidR="002D6E94" w:rsidRPr="008C29F1">
        <w:t xml:space="preserve"> siječ</w:t>
      </w:r>
      <w:r w:rsidR="00724B03" w:rsidRPr="008C29F1">
        <w:t xml:space="preserve">nja 2017.   </w:t>
      </w:r>
    </w:p>
    <w:p w:rsidRDefault="00595ED5" w:rsidP="00595ED5" w:rsidR="00595ED5" w:rsidRPr="008C29F1">
      <w:pPr>
        <w:jc w:val="both"/>
      </w:pPr>
    </w:p>
    <w:p w:rsidRDefault="008C4A50" w:rsidP="008C4A50" w:rsidR="008C4A50" w:rsidRPr="008C29F1"/>
    <w:p w:rsidRDefault="008C4A50" w:rsidP="008C4A50" w:rsidR="008C4A50" w:rsidRPr="008C29F1">
      <w:pPr>
        <w:jc w:val="center"/>
        <w:rPr>
          <w:bCs/>
        </w:rPr>
      </w:pPr>
      <w:r w:rsidRPr="008C29F1">
        <w:rPr>
          <w:bCs/>
        </w:rPr>
        <w:t>r i j e š i o    j e</w:t>
      </w:r>
    </w:p>
    <w:p w:rsidRDefault="008C4A50" w:rsidP="008C4A50" w:rsidR="008C4A50" w:rsidRPr="008C29F1">
      <w:pPr>
        <w:ind w:left="360"/>
        <w:jc w:val="both"/>
      </w:pPr>
      <w:r w:rsidRPr="008C29F1">
        <w:t xml:space="preserve">                                                </w:t>
      </w:r>
    </w:p>
    <w:p w:rsidRDefault="008C4A50" w:rsidP="008C4A50" w:rsidR="008C4A50" w:rsidRPr="008C29F1">
      <w:pPr>
        <w:ind w:left="360"/>
        <w:jc w:val="both"/>
      </w:pPr>
    </w:p>
    <w:p w:rsidRDefault="008C4A50" w:rsidP="002D6E94" w:rsidR="002D6E94" w:rsidRPr="008C29F1">
      <w:pPr>
        <w:pStyle w:val="Odlomakpopisa"/>
        <w:numPr>
          <w:ilvl w:val="0"/>
          <w:numId w:val="5"/>
        </w:numPr>
        <w:jc w:val="both"/>
      </w:pPr>
      <w:r w:rsidRPr="008C29F1">
        <w:rPr>
          <w:bCs/>
        </w:rPr>
        <w:t xml:space="preserve"> OTVARA SE stečajni postupak nad dužnikom</w:t>
      </w:r>
      <w:r w:rsidRPr="008C29F1">
        <w:t xml:space="preserve"> </w:t>
      </w:r>
      <w:r w:rsidR="00D45926" w:rsidRPr="008C29F1">
        <w:t>ALPER d.o.o., Kalac Jurice 48, Pula, MBS: 040135221, OIB: 55015381952</w:t>
      </w:r>
      <w:r w:rsidR="000B41C2" w:rsidRPr="008C29F1">
        <w:t>.</w:t>
      </w:r>
    </w:p>
    <w:p w:rsidRDefault="00221386" w:rsidP="00221386" w:rsidR="00221386" w:rsidRPr="008C29F1">
      <w:pPr>
        <w:pStyle w:val="Odlomakpopisa"/>
        <w:ind w:left="1500"/>
        <w:jc w:val="both"/>
      </w:pPr>
    </w:p>
    <w:p w:rsidRDefault="001B7711" w:rsidP="00222F96" w:rsidR="008C4A50" w:rsidRPr="008C29F1">
      <w:pPr>
        <w:pStyle w:val="Odlomakpopisa"/>
        <w:numPr>
          <w:ilvl w:val="0"/>
          <w:numId w:val="5"/>
        </w:numPr>
        <w:jc w:val="both"/>
      </w:pPr>
      <w:r w:rsidRPr="008C29F1">
        <w:t>Z</w:t>
      </w:r>
      <w:r w:rsidR="008C4A50" w:rsidRPr="008C29F1">
        <w:t>a stečajnog upravitelja imenuje se</w:t>
      </w:r>
      <w:r w:rsidR="00222F96" w:rsidRPr="008C29F1">
        <w:t xml:space="preserve"> </w:t>
      </w:r>
      <w:r w:rsidR="008C29F1" w:rsidRPr="008C29F1">
        <w:t xml:space="preserve">SINIŠA RAJNOVIĆ, Sv. Trojstva 87, Milanovac, Virovitica, OIB  86217384445.                                  </w:t>
      </w:r>
    </w:p>
    <w:p w:rsidRDefault="008C4A50" w:rsidP="008C4A50" w:rsidR="008C4A50" w:rsidRPr="008C29F1">
      <w:pPr>
        <w:ind w:left="851"/>
        <w:jc w:val="both"/>
      </w:pPr>
    </w:p>
    <w:p w:rsidRDefault="008C4A50" w:rsidP="004E2B48" w:rsidR="000B41C2" w:rsidRPr="008C29F1">
      <w:pPr>
        <w:pStyle w:val="Odlomakpopisa"/>
        <w:numPr>
          <w:ilvl w:val="0"/>
          <w:numId w:val="5"/>
        </w:numPr>
        <w:jc w:val="both"/>
        <w:rPr>
          <w:bCs/>
        </w:rPr>
      </w:pPr>
      <w:r w:rsidRPr="008C29F1">
        <w:rPr>
          <w:bCs/>
        </w:rPr>
        <w:t xml:space="preserve">ZAKLJUČUJE SE stečajni postupak nad dužnikom </w:t>
      </w:r>
      <w:r w:rsidR="00F509C8" w:rsidRPr="008C29F1">
        <w:t xml:space="preserve">ALPER d.o.o., Kalac Jurice 48, Pula, MBS: 040135221, OIB: 55015381952. </w:t>
      </w:r>
    </w:p>
    <w:p w:rsidRDefault="00F509C8" w:rsidP="00F509C8" w:rsidR="00F509C8" w:rsidRPr="008C29F1">
      <w:pPr>
        <w:jc w:val="both"/>
        <w:rPr>
          <w:bCs/>
        </w:rPr>
      </w:pPr>
    </w:p>
    <w:p w:rsidRDefault="008C4A50" w:rsidP="008C4A50" w:rsidR="008C4A50" w:rsidRPr="008C29F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8C29F1">
        <w:rPr>
          <w:bCs/>
        </w:rPr>
        <w:t>Ovo rješenje objavit će se na mrežnoj stranici e-</w:t>
      </w:r>
      <w:r w:rsidR="00BC3E82" w:rsidRPr="008C29F1">
        <w:rPr>
          <w:bCs/>
        </w:rPr>
        <w:t>o</w:t>
      </w:r>
      <w:r w:rsidRPr="008C29F1">
        <w:rPr>
          <w:bCs/>
        </w:rPr>
        <w:t>glasna ploča sudova i dostaviti  registru nadležnom za dužnika.</w:t>
      </w:r>
    </w:p>
    <w:p w:rsidRDefault="008C4A50" w:rsidP="008C4A50" w:rsidR="008C4A50" w:rsidRPr="008C29F1">
      <w:pPr>
        <w:pStyle w:val="Tijeloteksta"/>
        <w:rPr>
          <w:bCs/>
        </w:rPr>
      </w:pPr>
    </w:p>
    <w:p w:rsidRDefault="008C4A50" w:rsidP="008C4A50" w:rsidR="008C4A50" w:rsidRPr="008C29F1">
      <w:pPr>
        <w:pStyle w:val="Tijeloteksta"/>
        <w:rPr>
          <w:bCs/>
        </w:rPr>
      </w:pPr>
    </w:p>
    <w:p w:rsidRDefault="008C4A50" w:rsidP="008C4A50" w:rsidR="008C4A50" w:rsidRPr="008C29F1">
      <w:pPr>
        <w:pStyle w:val="Tijeloteksta"/>
        <w:jc w:val="center"/>
        <w:rPr>
          <w:bCs/>
        </w:rPr>
      </w:pPr>
      <w:r w:rsidRPr="008C29F1">
        <w:rPr>
          <w:bCs/>
        </w:rPr>
        <w:t>Obrazloženje</w:t>
      </w:r>
    </w:p>
    <w:p w:rsidRDefault="0023770D" w:rsidP="008C4A50" w:rsidR="0023770D" w:rsidRPr="008C29F1">
      <w:pPr>
        <w:pStyle w:val="Tijeloteksta"/>
        <w:jc w:val="center"/>
        <w:rPr>
          <w:bCs/>
        </w:rPr>
      </w:pPr>
    </w:p>
    <w:p w:rsidRDefault="00C16ED2" w:rsidP="00C16ED2" w:rsidR="00C16ED2" w:rsidRPr="008C29F1">
      <w:pPr>
        <w:jc w:val="both"/>
        <w:rPr>
          <w:bCs/>
        </w:rPr>
      </w:pPr>
    </w:p>
    <w:p w:rsidRDefault="00C16ED2" w:rsidP="00C16ED2" w:rsidR="000B41C2" w:rsidRPr="008C29F1">
      <w:pPr>
        <w:ind w:firstLine="720"/>
        <w:jc w:val="both"/>
      </w:pPr>
      <w:r w:rsidRPr="008C29F1">
        <w:t xml:space="preserve">FINA Regionalni centar </w:t>
      </w:r>
      <w:r w:rsidR="008C29F1">
        <w:t xml:space="preserve">Rijeka </w:t>
      </w:r>
      <w:r w:rsidR="00F509C8" w:rsidRPr="008C29F1">
        <w:t>j</w:t>
      </w:r>
      <w:r w:rsidRPr="008C29F1">
        <w:t xml:space="preserve">e </w:t>
      </w:r>
      <w:r w:rsidR="00A37B12" w:rsidRPr="008C29F1">
        <w:t xml:space="preserve">dana </w:t>
      </w:r>
      <w:r w:rsidR="00F509C8" w:rsidRPr="008C29F1">
        <w:t>10. kolovoza 2</w:t>
      </w:r>
      <w:r w:rsidR="002E6763" w:rsidRPr="008C29F1">
        <w:t>016</w:t>
      </w:r>
      <w:r w:rsidR="004B1401" w:rsidRPr="008C29F1">
        <w:t>.</w:t>
      </w:r>
      <w:r w:rsidRPr="008C29F1">
        <w:t xml:space="preserve"> dostavila Trgovačkom sudu u </w:t>
      </w:r>
      <w:r w:rsidR="00F509C8" w:rsidRPr="008C29F1">
        <w:t xml:space="preserve">Pazinu </w:t>
      </w:r>
      <w:r w:rsidRPr="008C29F1">
        <w:t xml:space="preserve">zahtjev za provedbu skraćenog stečajnog postupka nad </w:t>
      </w:r>
      <w:r w:rsidR="00222F96" w:rsidRPr="008C29F1">
        <w:t xml:space="preserve">dužnikom </w:t>
      </w:r>
      <w:r w:rsidR="00AB7DEE" w:rsidRPr="008C29F1">
        <w:t xml:space="preserve">ALPER d.o.o., Kalac Jurice 48, Pula, MBS: 040135221, OIB: 55015381952.  </w:t>
      </w:r>
    </w:p>
    <w:p w:rsidRDefault="00AB7DEE" w:rsidP="00C16ED2" w:rsidR="00AB7DEE" w:rsidRPr="008C29F1">
      <w:pPr>
        <w:ind w:firstLine="720"/>
        <w:jc w:val="both"/>
      </w:pPr>
    </w:p>
    <w:p w:rsidRDefault="00C16ED2" w:rsidP="00D54022" w:rsidR="008C4A50" w:rsidRPr="008C29F1">
      <w:pPr>
        <w:ind w:firstLine="720"/>
        <w:jc w:val="both"/>
      </w:pPr>
      <w:r w:rsidRPr="008C29F1">
        <w:t>Temeljem rješenja Visokog trgovačkog suda RH u Zagr</w:t>
      </w:r>
      <w:r w:rsidR="00D54022" w:rsidRPr="008C29F1">
        <w:t>ebu broj 31-Su-</w:t>
      </w:r>
      <w:r w:rsidR="00AB7DEE" w:rsidRPr="008C29F1">
        <w:t>899</w:t>
      </w:r>
      <w:r w:rsidR="004C7F5B" w:rsidRPr="008C29F1">
        <w:t>/16-</w:t>
      </w:r>
      <w:r w:rsidR="00AB7DEE" w:rsidRPr="008C29F1">
        <w:t>2</w:t>
      </w:r>
      <w:r w:rsidR="00DE46B2" w:rsidRPr="008C29F1">
        <w:t xml:space="preserve"> od </w:t>
      </w:r>
      <w:r w:rsidR="00AB7DEE" w:rsidRPr="008C29F1">
        <w:t>15</w:t>
      </w:r>
      <w:r w:rsidR="00DE46B2" w:rsidRPr="008C29F1">
        <w:t>.</w:t>
      </w:r>
      <w:r w:rsidR="004C7F5B" w:rsidRPr="008C29F1">
        <w:t xml:space="preserve"> rujna</w:t>
      </w:r>
      <w:r w:rsidRPr="008C29F1">
        <w:t xml:space="preserve"> 2016. je određen Trgovački sud u Osijeku kao drugi stvarno nadležni sud, za postupanje u stečajnim predmetima Trgovačkog suda u </w:t>
      </w:r>
      <w:r w:rsidR="00AB7DEE" w:rsidRPr="008C29F1">
        <w:t>Pazinu</w:t>
      </w:r>
      <w:r w:rsidRPr="008C29F1">
        <w:t xml:space="preserve">, te je Trgovački sud u </w:t>
      </w:r>
      <w:r w:rsidR="00AB7DEE" w:rsidRPr="008C29F1">
        <w:t xml:space="preserve">Pazinu </w:t>
      </w:r>
      <w:r w:rsidRPr="008C29F1">
        <w:t xml:space="preserve"> ustupio ovome sudu navedeni stečajni predmet na daljnji postupak. </w:t>
      </w:r>
    </w:p>
    <w:p w:rsidRDefault="00A37B12" w:rsidP="00D54022" w:rsidR="00A37B12" w:rsidRPr="008C29F1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930817">
        <w:t>2335/16-3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85670D" w:rsidP="00313A7F" w:rsidR="0085670D">
      <w:pPr>
        <w:pStyle w:val="Tijeloteksta"/>
      </w:pPr>
    </w:p>
    <w:p w:rsidRDefault="0085670D" w:rsidP="004B4C25" w:rsidR="0085670D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C10AA3">
        <w:t xml:space="preserve">Rijeka   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sectPr w:rsidSect="00CA7DA3" w:rsidR="008A19C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6E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930817">
      <w:rPr>
        <w:sz w:val="22"/>
        <w:szCs w:val="22"/>
      </w:rPr>
      <w:t>335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D6E94"/>
    <w:rsid w:val="002E6763"/>
    <w:rsid w:val="00313A7F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72DD5"/>
    <w:rsid w:val="006D23A5"/>
    <w:rsid w:val="006D244D"/>
    <w:rsid w:val="006F0D41"/>
    <w:rsid w:val="006F7B62"/>
    <w:rsid w:val="007056E1"/>
    <w:rsid w:val="0071192E"/>
    <w:rsid w:val="00724B03"/>
    <w:rsid w:val="007305A3"/>
    <w:rsid w:val="00742C8F"/>
    <w:rsid w:val="00751282"/>
    <w:rsid w:val="00751321"/>
    <w:rsid w:val="00770661"/>
    <w:rsid w:val="00782E35"/>
    <w:rsid w:val="00797C06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5670D"/>
    <w:rsid w:val="00890390"/>
    <w:rsid w:val="008A19CB"/>
    <w:rsid w:val="008A5313"/>
    <w:rsid w:val="008C29F1"/>
    <w:rsid w:val="008C4A50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0AA3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5926"/>
    <w:rsid w:val="00D47369"/>
    <w:rsid w:val="00D54022"/>
    <w:rsid w:val="00D73DB7"/>
    <w:rsid w:val="00D93EA3"/>
    <w:rsid w:val="00D97FB4"/>
    <w:rsid w:val="00DB052E"/>
    <w:rsid w:val="00DD35AD"/>
    <w:rsid w:val="00DE46B2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379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2335</izvorni_sadrzaj>
    <derivirana_varijabla naziv="DomainObject.Predmet.Broj_1">2335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St-2335/2016</izvorni_sadrzaj>
    <derivirana_varijabla naziv="DomainObject.Predmet.OznakaBroj_1">St-2335/2016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ALPER d.o.o. PULA</izvorni_sadrzaj>
    <derivirana_varijabla naziv="DomainObject.Predmet.ProtustrankaFormated_1">  ALPER d.o.o. PULA</derivirana_varijabla>
  </DomainObject.Predmet.ProtustrankaFormated>
  <DomainObject.Predmet.ProtustrankaFormatedOIB>
    <izvorni_sadrzaj>  ALPER d.o.o. PULA, OIB 55015381952</izvorni_sadrzaj>
    <derivirana_varijabla naziv="DomainObject.Predmet.ProtustrankaFormatedOIB_1">  ALPER d.o.o. PULA, OIB 55015381952</derivirana_varijabla>
  </DomainObject.Predmet.ProtustrankaFormatedOIB>
  <DomainObject.Predmet.ProtustrankaFormatedWithAdress>
    <izvorni_sadrzaj> ALPER d.o.o. PULA, Kalac Jurice 48, 52100 Pula</izvorni_sadrzaj>
    <derivirana_varijabla naziv="DomainObject.Predmet.ProtustrankaFormatedWithAdress_1"> ALPER d.o.o. PULA, Kalac Jurice 48, 52100 Pula</derivirana_varijabla>
  </DomainObject.Predmet.ProtustrankaFormatedWithAdress>
  <DomainObject.Predmet.ProtustrankaFormatedWithAdressOIB>
    <izvorni_sadrzaj> ALPER d.o.o. PULA, OIB 55015381952, Kalac Jurice 48, 52100 Pula</izvorni_sadrzaj>
    <derivirana_varijabla naziv="DomainObject.Predmet.ProtustrankaFormatedWithAdressOIB_1"> ALPER d.o.o. PULA, OIB 55015381952, Kalac Jurice 48, 52100 Pula</derivirana_varijabla>
  </DomainObject.Predmet.ProtustrankaFormatedWithAdressOIB>
  <DomainObject.Predmet.ProtustrankaWithAdress>
    <izvorni_sadrzaj>ALPER d.o.o. PULA Kalac Jurice 48, 52100 Pula</izvorni_sadrzaj>
    <derivirana_varijabla naziv="DomainObject.Predmet.ProtustrankaWithAdress_1">ALPER d.o.o. PULA Kalac Jurice 48, 52100 Pula</derivirana_varijabla>
  </DomainObject.Predmet.ProtustrankaWithAdress>
  <DomainObject.Predmet.ProtustrankaWithAdressOIB>
    <izvorni_sadrzaj>ALPER d.o.o. PULA, OIB 55015381952, Kalac Jurice 48, 52100 Pula</izvorni_sadrzaj>
    <derivirana_varijabla naziv="DomainObject.Predmet.ProtustrankaWithAdressOIB_1">ALPER d.o.o. PULA, OIB 55015381952, Kalac Jurice 48, 52100 Pula</derivirana_varijabla>
  </DomainObject.Predmet.ProtustrankaWithAdressOIB>
  <DomainObject.Predmet.ProtustrankaNazivFormated>
    <izvorni_sadrzaj>ALPER d.o.o. PULA</izvorni_sadrzaj>
    <derivirana_varijabla naziv="DomainObject.Predmet.ProtustrankaNazivFormated_1">ALPER d.o.o. PULA</derivirana_varijabla>
  </DomainObject.Predmet.ProtustrankaNazivFormated>
  <DomainObject.Predmet.ProtustrankaNazivFormatedOIB>
    <izvorni_sadrzaj>ALPER d.o.o. PULA, OIB 55015381952</izvorni_sadrzaj>
    <derivirana_varijabla naziv="DomainObject.Predmet.ProtustrankaNazivFormatedOIB_1">ALPER d.o.o. PULA, OIB 55015381952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ALPER d.o.o. PULA</item>
    </izvorni_sadrzaj>
    <derivirana_varijabla naziv="DomainObject.Predmet.ProtuStrankaListFormated_1">
      <item>ALPER d.o.o. PULA</item>
    </derivirana_varijabla>
  </DomainObject.Predmet.ProtuStrankaListFormated>
  <DomainObject.Predmet.ProtuStrankaListFormatedOIB>
    <izvorni_sadrzaj>
      <item>ALPER d.o.o. PULA, OIB 55015381952</item>
    </izvorni_sadrzaj>
    <derivirana_varijabla naziv="DomainObject.Predmet.ProtuStrankaListFormatedOIB_1">
      <item>ALPER d.o.o. PULA, OIB 55015381952</item>
    </derivirana_varijabla>
  </DomainObject.Predmet.ProtuStrankaListFormatedOIB>
  <DomainObject.Predmet.ProtuStrankaListFormatedWithAdress>
    <izvorni_sadrzaj>
      <item>ALPER d.o.o. PULA, Kalac Jurice 48, 52100 Pula</item>
    </izvorni_sadrzaj>
    <derivirana_varijabla naziv="DomainObject.Predmet.ProtuStrankaListFormatedWithAdress_1">
      <item>ALPER d.o.o. PULA, Kalac Jurice 48, 52100 Pula</item>
    </derivirana_varijabla>
  </DomainObject.Predmet.ProtuStrankaListFormatedWithAdress>
  <DomainObject.Predmet.ProtuStrankaListFormatedWithAdressOIB>
    <izvorni_sadrzaj>
      <item>ALPER d.o.o. PULA, OIB 55015381952, Kalac Jurice 48, 52100 Pula</item>
    </izvorni_sadrzaj>
    <derivirana_varijabla naziv="DomainObject.Predmet.ProtuStrankaListFormatedWithAdressOIB_1">
      <item>ALPER d.o.o. PULA, OIB 55015381952, Kalac Jurice 48, 52100 Pula</item>
    </derivirana_varijabla>
  </DomainObject.Predmet.ProtuStrankaListFormatedWithAdressOIB>
  <DomainObject.Predmet.ProtuStrankaListNazivFormated>
    <izvorni_sadrzaj>
      <item>ALPER d.o.o. PULA</item>
    </izvorni_sadrzaj>
    <derivirana_varijabla naziv="DomainObject.Predmet.ProtuStrankaListNazivFormated_1">
      <item>ALPER d.o.o. PULA</item>
    </derivirana_varijabla>
  </DomainObject.Predmet.ProtuStrankaListNazivFormated>
  <DomainObject.Predmet.ProtuStrankaListNazivFormatedOIB>
    <izvorni_sadrzaj>
      <item>ALPER d.o.o. PULA, OIB 55015381952</item>
    </izvorni_sadrzaj>
    <derivirana_varijabla naziv="DomainObject.Predmet.ProtuStrankaListNazivFormatedOIB_1">
      <item>ALPER d.o.o. PULA, OIB 55015381952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ALPER d.o.o. PULA</izvorni_sadrzaj>
    <derivirana_varijabla naziv="DomainObject.Predmet.ProtustrankaIDrugi_1">ALPER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ALPER d.o.o. PULA, OIB 55015381952, Kalac Jurice 48, 52100 Pula</izvorni_sadrzaj>
    <derivirana_varijabla naziv="DomainObject.Predmet.ProtustrankaIDrugiAdressOIB_1">ALPER d.o.o. PULA, OIB 55015381952, Kalac Jurice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ALPER d.o.o. PULA</item>
    </izvorni_sadrzaj>
    <derivirana_varijabla naziv="DomainObject.Predmet.SudioniciListNaziv_1">
      <item>FINANCIJSKA AGENCIJA, RC RIJEKA, PODRUŽNICA PULA, PULA</item>
      <item>ALPER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ALPER d.o.o. PULA, OIB 55015381952, Kalac Jurice 48,52100 Pula</item>
    </izvorni_sadrzaj>
    <derivirana_varijabla naziv="DomainObject.Predmet.SudioniciListAdressOIB_1">
      <item>FINANCIJSKA AGENCIJA, RC RIJEKA, PODRUŽNICA PULA, PULA, OIB 85821130368, Ulica grada Vukovara 70,10000 Zagreb</item>
      <item>ALPER d.o.o. PULA, OIB 55015381952, Kalac Jurice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55015381952</item>
    </izvorni_sadrzaj>
    <derivirana_varijabla naziv="DomainObject.Predmet.SudioniciListNazivOIB_1">
      <item>, OIB 85821130368</item>
      <item>, OIB 55015381952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05596-1176-43CB-878E-5BBE7FDF2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2823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2017-01-17T13:48:00Z</dcterms:created>
  <dc:creator>wsadmin</dc:creator>
  <cp:lastModifiedBy>Sanja Ban</cp:lastModifiedBy>
  <cp:lastPrinted>2017-01-18T08:33:00Z</cp:lastPrinted>
  <dcterms:modified xmlns:xsi="http://www.w3.org/2001/XMLSchema-instance" xsi:type="dcterms:W3CDTF">2017-01-18T08:34:00Z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