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684d8" w14:paraId="76684d8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</w:t>
      </w:r>
      <w:r w:rsidR="00B21316">
        <w:t xml:space="preserve">   </w:t>
      </w:r>
      <w:r>
        <w:t xml:space="preserve">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4736D2">
      <w:r w:rsidRPr="00FD10DE">
        <w:t xml:space="preserve">   </w:t>
      </w:r>
    </w:p>
    <w:p w:rsidRDefault="00B21316" w:rsidP="0009063B" w:rsidR="0009063B" w:rsidRPr="00FD10DE">
      <w:r>
        <w:t xml:space="preserve">  </w:t>
      </w:r>
      <w:r w:rsidR="0009063B" w:rsidRPr="00FD10DE">
        <w:t xml:space="preserve"> REPUBLIKA HRVATSKA </w:t>
      </w:r>
      <w:r w:rsidR="0009063B" w:rsidRPr="00FD10DE">
        <w:tab/>
      </w:r>
      <w:r w:rsidR="0009063B" w:rsidRPr="00FD10DE">
        <w:tab/>
      </w:r>
      <w:r w:rsidR="0009063B" w:rsidRPr="00FD10DE">
        <w:tab/>
      </w:r>
      <w:r w:rsidR="0009063B" w:rsidRPr="00FD10DE">
        <w:tab/>
      </w:r>
      <w:r w:rsidR="0009063B"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64065E" w:rsidP="0009063B" w:rsidR="0064065E">
      <w:r>
        <w:t xml:space="preserve">      </w:t>
      </w:r>
      <w:r w:rsidR="0074291D">
        <w:t xml:space="preserve">  </w:t>
      </w:r>
      <w:r>
        <w:t>Rijeka</w:t>
      </w:r>
      <w:r w:rsidR="0074291D">
        <w:t>, Zadarska 1 i 3</w:t>
      </w:r>
      <w:r w:rsidR="004C2ED7">
        <w:t xml:space="preserve"> </w:t>
      </w:r>
    </w:p>
    <w:p w:rsidRDefault="0064065E" w:rsidP="0009063B" w:rsidR="0009063B" w:rsidRPr="00FD10DE">
      <w:pPr>
        <w:jc w:val="both"/>
      </w:pPr>
      <w:r>
        <w:t xml:space="preserve"> </w:t>
      </w:r>
    </w:p>
    <w:p w:rsidRDefault="0009063B" w:rsidP="0009063B" w:rsidR="0009063B" w:rsidRPr="00FD10DE">
      <w:pPr>
        <w:jc w:val="both"/>
      </w:pPr>
    </w:p>
    <w:p w:rsidRDefault="0064065E" w:rsidP="0009063B" w:rsidR="0064065E">
      <w:pPr>
        <w:jc w:val="center"/>
      </w:pP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09063B" w:rsidP="0009063B" w:rsidR="0009063B"/>
    <w:p w:rsidRDefault="003037C3" w:rsidP="0009063B" w:rsidR="003037C3" w:rsidRPr="00FD10DE"/>
    <w:p w:rsidRDefault="005557CA" w:rsidP="005557CA" w:rsidR="005557CA" w:rsidRPr="00FD10DE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r w:rsidR="0064065E">
        <w:t xml:space="preserve">Liljani Ugrin, kao sucu pojedincu </w:t>
      </w:r>
      <w:r w:rsidRPr="00FD10DE">
        <w:t xml:space="preserve">u predstečajnom postupku </w:t>
      </w:r>
      <w:r w:rsidR="0064065E">
        <w:t xml:space="preserve">postupajući po </w:t>
      </w:r>
      <w:r w:rsidRPr="00FD10DE">
        <w:t>prijedlog</w:t>
      </w:r>
      <w:r w:rsidR="004736D2">
        <w:t>u</w:t>
      </w:r>
      <w:r w:rsidRPr="00FD10DE">
        <w:t xml:space="preserve"> dužnika </w:t>
      </w:r>
      <w:r w:rsidR="00AE5475" w:rsidRPr="00AE5475">
        <w:t>INDO RI jednostavno društvo s ograničenom odgovornošću za trgovinu i usluge Rijeka, A. R. Španca 3 (MBS 040306335 – OIB 30281949458)</w:t>
      </w:r>
      <w:r w:rsidR="0064065E">
        <w:t xml:space="preserve"> </w:t>
      </w:r>
      <w:r w:rsidR="006927C9">
        <w:t>za otvaranje predstečajnog postupka</w:t>
      </w:r>
      <w:r w:rsidR="0074291D">
        <w:t>,</w:t>
      </w:r>
      <w:r w:rsidRPr="00FD10DE">
        <w:t xml:space="preserve"> dana </w:t>
      </w:r>
      <w:r w:rsidR="00AE5475">
        <w:t>31</w:t>
      </w:r>
      <w:r w:rsidR="006A525D">
        <w:t xml:space="preserve">. </w:t>
      </w:r>
      <w:r w:rsidR="00AE5475">
        <w:t xml:space="preserve">kolovoza </w:t>
      </w:r>
      <w:r w:rsidRPr="00FD10DE">
        <w:t>201</w:t>
      </w:r>
      <w:r w:rsidR="00AE5475">
        <w:t>8</w:t>
      </w:r>
      <w:r w:rsidRPr="00FD10DE">
        <w:t xml:space="preserve">. </w:t>
      </w:r>
    </w:p>
    <w:p w:rsidRDefault="0009063B" w:rsidP="0009063B" w:rsidR="0009063B" w:rsidRPr="00FD10DE">
      <w:pPr>
        <w:jc w:val="both"/>
      </w:pPr>
    </w:p>
    <w:p w:rsidRDefault="006425FC" w:rsidP="00B21316" w:rsidR="006425FC">
      <w:pPr>
        <w:jc w:val="center"/>
      </w:pPr>
    </w:p>
    <w:p w:rsidRDefault="0009063B" w:rsidP="00B21316" w:rsidR="0009063B" w:rsidRPr="00FD10DE">
      <w:pPr>
        <w:jc w:val="center"/>
      </w:pPr>
      <w:r w:rsidRPr="00FD10DE">
        <w:t>r i j e š i o   j e</w:t>
      </w:r>
    </w:p>
    <w:p w:rsidRDefault="005557CA" w:rsidP="005557CA" w:rsidR="005557CA">
      <w:pPr>
        <w:ind w:left="1080"/>
        <w:jc w:val="both"/>
      </w:pPr>
    </w:p>
    <w:p w:rsidRDefault="003037C3" w:rsidP="005557CA" w:rsidR="003037C3" w:rsidRPr="00FD10DE">
      <w:pPr>
        <w:ind w:left="1080"/>
        <w:jc w:val="both"/>
      </w:pPr>
    </w:p>
    <w:p w:rsidRDefault="005557CA" w:rsidP="005557CA" w:rsidR="005557CA" w:rsidRPr="00FD10DE">
      <w:pPr>
        <w:jc w:val="both"/>
      </w:pPr>
      <w:r w:rsidRPr="00FD10DE">
        <w:t>I</w:t>
      </w:r>
      <w:r w:rsidR="003045A3">
        <w:t xml:space="preserve"> </w:t>
      </w:r>
      <w:r w:rsidRPr="00FD10DE">
        <w:tab/>
        <w:t xml:space="preserve">Otvara se predstečajni postupak nad dužnikom </w:t>
      </w:r>
      <w:r w:rsidR="00AE5475" w:rsidRPr="00AE5475">
        <w:t>INDO RI jednostavno društvo s ograničenom odgovornošću za trgovinu i usluge Rijeka, A. R. Španca 3 (MBS 040306335 – OIB 30281949458)</w:t>
      </w:r>
      <w:r w:rsidRPr="00FD10DE">
        <w:t>.</w:t>
      </w:r>
    </w:p>
    <w:p w:rsidRDefault="005557CA" w:rsidP="005557CA" w:rsidR="005557CA" w:rsidRPr="00FD10DE">
      <w:pPr>
        <w:ind w:left="1080"/>
        <w:jc w:val="both"/>
      </w:pPr>
    </w:p>
    <w:p w:rsidRDefault="005557CA" w:rsidP="005557CA" w:rsidR="005557CA" w:rsidRPr="00A42896">
      <w:pPr>
        <w:jc w:val="both"/>
      </w:pPr>
      <w:r w:rsidRPr="00A42896">
        <w:t>II</w:t>
      </w:r>
      <w:r w:rsidR="003045A3">
        <w:t xml:space="preserve"> </w:t>
      </w:r>
      <w:r w:rsidRPr="00A42896">
        <w:tab/>
        <w:t>Za povjerenika se imenuje</w:t>
      </w:r>
      <w:r w:rsidR="006A525D">
        <w:t xml:space="preserve"> </w:t>
      </w:r>
      <w:r w:rsidR="00AE5475" w:rsidRPr="00AE5475">
        <w:t>Marija Ružić (OIB 72695335756),  Vrh Čavje 9, Čavle</w:t>
      </w:r>
      <w:r w:rsidR="004C2ED7">
        <w:t>.</w:t>
      </w:r>
    </w:p>
    <w:p w:rsidRDefault="005557CA" w:rsidP="005557CA" w:rsidR="005557CA" w:rsidRPr="00FD10DE">
      <w:pPr>
        <w:ind w:left="1080"/>
        <w:jc w:val="both"/>
        <w:rPr>
          <w:rFonts w:cstheme="minorBidi"/>
          <w:bCs w:val="false"/>
        </w:rPr>
      </w:pPr>
    </w:p>
    <w:p w:rsidRDefault="003045A3" w:rsidP="00AE5475" w:rsidR="00AE5475" w:rsidRPr="00AE5475">
      <w:pPr>
        <w:jc w:val="both"/>
        <w:rPr>
          <w:bCs w:val="false"/>
          <w:color w:val="000000"/>
        </w:rPr>
      </w:pPr>
      <w:r>
        <w:t>III</w:t>
      </w:r>
      <w:r w:rsidRPr="003045A3">
        <w:tab/>
      </w:r>
      <w:r w:rsidR="006872CA">
        <w:t>P</w:t>
      </w:r>
      <w:r w:rsidRPr="003045A3">
        <w:t xml:space="preserve">ozivaju se vjerovnici </w:t>
      </w:r>
      <w:r w:rsidRPr="003045A3">
        <w:rPr>
          <w:bCs w:val="false"/>
          <w:color w:val="000000"/>
        </w:rPr>
        <w:t>da nadležnoj jedinici financijske agencije (</w:t>
      </w:r>
      <w:r w:rsidR="006872CA">
        <w:t>na</w:t>
      </w:r>
      <w:r w:rsidRPr="003045A3">
        <w:t xml:space="preserve"> adresu: </w:t>
      </w:r>
      <w:r w:rsidR="006872CA">
        <w:rPr>
          <w:color w:val="000000"/>
        </w:rPr>
        <w:t>FINA</w:t>
      </w:r>
      <w:r w:rsidRPr="003045A3">
        <w:rPr>
          <w:color w:val="000000"/>
        </w:rPr>
        <w:t xml:space="preserve"> </w:t>
      </w:r>
      <w:r w:rsidR="006872CA">
        <w:rPr>
          <w:color w:val="000000"/>
        </w:rPr>
        <w:t>R</w:t>
      </w:r>
      <w:r w:rsidRPr="003045A3">
        <w:rPr>
          <w:color w:val="000000"/>
        </w:rPr>
        <w:t xml:space="preserve">ijeka, </w:t>
      </w:r>
      <w:r w:rsidR="006872CA">
        <w:rPr>
          <w:color w:val="000000"/>
        </w:rPr>
        <w:t>F</w:t>
      </w:r>
      <w:r w:rsidRPr="003045A3">
        <w:rPr>
          <w:color w:val="000000"/>
        </w:rPr>
        <w:t xml:space="preserve">rana </w:t>
      </w:r>
      <w:r w:rsidR="006872CA">
        <w:rPr>
          <w:color w:val="000000"/>
        </w:rPr>
        <w:t>K</w:t>
      </w:r>
      <w:r w:rsidRPr="003045A3">
        <w:rPr>
          <w:color w:val="000000"/>
        </w:rPr>
        <w:t xml:space="preserve">urelca 8, 51000 </w:t>
      </w:r>
      <w:r w:rsidR="006872CA">
        <w:rPr>
          <w:color w:val="000000"/>
        </w:rPr>
        <w:t>R</w:t>
      </w:r>
      <w:r w:rsidRPr="003045A3">
        <w:rPr>
          <w:color w:val="000000"/>
        </w:rPr>
        <w:t>ijeka)</w:t>
      </w:r>
      <w:r w:rsidRPr="003045A3">
        <w:rPr>
          <w:bCs w:val="false"/>
          <w:color w:val="000000"/>
        </w:rPr>
        <w:t xml:space="preserve">, u roku od 21 dana od dana </w:t>
      </w:r>
      <w:r w:rsidRPr="003045A3">
        <w:rPr>
          <w:rFonts w:eastAsia="Calibri"/>
          <w:bCs w:val="false"/>
          <w:lang w:eastAsia="en-US"/>
        </w:rPr>
        <w:t xml:space="preserve">dostave ovog </w:t>
      </w:r>
      <w:r w:rsidRPr="003045A3">
        <w:rPr>
          <w:bCs w:val="false"/>
          <w:color w:val="000000"/>
        </w:rPr>
        <w:t xml:space="preserve">rješenja, prijave svoje tražbine i da u roku od </w:t>
      </w:r>
      <w:r w:rsidRPr="003045A3">
        <w:rPr>
          <w:rFonts w:eastAsia="Calibri"/>
          <w:bCs w:val="false"/>
          <w:lang w:eastAsia="en-US"/>
        </w:rPr>
        <w:t>15 dana od dana dostave očitovanja</w:t>
      </w:r>
      <w:r w:rsidRPr="003045A3">
        <w:rPr>
          <w:bCs w:val="false"/>
          <w:color w:val="000000"/>
        </w:rPr>
        <w:t xml:space="preserve"> o prijavljenim tražbinama dužnika i povjerenika, ospore prijavljene tražbine koje smatraju nepostojećim, uz obveznu naznaku iznosa za koji se tražbina osporava i razloga osporavanja</w:t>
      </w:r>
    </w:p>
    <w:p w:rsidRDefault="003045A3" w:rsidP="00AE5475" w:rsidR="00AE5475" w:rsidRPr="00AE5475">
      <w:pPr>
        <w:spacing w:afterAutospacing="true" w:after="100" w:beforeAutospacing="true" w:before="100"/>
        <w:jc w:val="both"/>
        <w:rPr>
          <w:bCs w:val="false"/>
          <w:color w:val="000000"/>
        </w:rPr>
      </w:pPr>
      <w:r>
        <w:rPr>
          <w:bCs w:val="false"/>
          <w:color w:val="000000"/>
        </w:rPr>
        <w:t>IV</w:t>
      </w:r>
      <w:r>
        <w:rPr>
          <w:bCs w:val="false"/>
          <w:color w:val="000000"/>
        </w:rPr>
        <w:tab/>
        <w:t>Pozivaju se d</w:t>
      </w:r>
      <w:r w:rsidR="00AE5475" w:rsidRPr="00AE5475">
        <w:rPr>
          <w:bCs w:val="false"/>
          <w:color w:val="000000"/>
        </w:rPr>
        <w:t xml:space="preserve">užnik i povjerenik da nadležnoj jedinici Financijske agencije, u roku od 30 dana od </w:t>
      </w:r>
      <w:r w:rsidRPr="003045A3">
        <w:rPr>
          <w:rFonts w:eastAsia="Calibri"/>
          <w:bCs w:val="false"/>
          <w:lang w:eastAsia="en-US"/>
        </w:rPr>
        <w:t>dostave</w:t>
      </w:r>
      <w:r w:rsidRPr="003045A3">
        <w:rPr>
          <w:bCs w:val="false"/>
          <w:color w:val="000000"/>
        </w:rPr>
        <w:t xml:space="preserve"> tablice</w:t>
      </w:r>
      <w:r w:rsidRPr="00AE5475">
        <w:rPr>
          <w:bCs w:val="false"/>
          <w:color w:val="000000"/>
        </w:rPr>
        <w:t xml:space="preserve"> </w:t>
      </w:r>
      <w:r w:rsidR="00AE5475" w:rsidRPr="00AE5475">
        <w:rPr>
          <w:bCs w:val="false"/>
          <w:color w:val="000000"/>
        </w:rPr>
        <w:t>prijavljenih tražbina, dostav</w:t>
      </w:r>
      <w:r w:rsidR="006872CA">
        <w:rPr>
          <w:bCs w:val="false"/>
          <w:color w:val="000000"/>
        </w:rPr>
        <w:t>i</w:t>
      </w:r>
      <w:r w:rsidR="00AE5475" w:rsidRPr="00AE5475">
        <w:rPr>
          <w:bCs w:val="false"/>
          <w:color w:val="000000"/>
        </w:rPr>
        <w:t xml:space="preserve"> pisano očitovanje o svakoj prijavljenoj tražbini priznaje li je ili osporava, uz obveznu naznaku iznosa za koji se tražbina osporava i razloga osporavanja</w:t>
      </w:r>
      <w:r>
        <w:rPr>
          <w:bCs w:val="false"/>
          <w:color w:val="000000"/>
        </w:rPr>
        <w:t>.</w:t>
      </w:r>
    </w:p>
    <w:p w:rsidRDefault="003045A3" w:rsidP="00AE5475" w:rsidR="00AE5475" w:rsidRPr="00AE5475">
      <w:pPr>
        <w:spacing w:afterAutospacing="true" w:after="100" w:beforeAutospacing="true" w:before="100"/>
        <w:jc w:val="both"/>
        <w:rPr>
          <w:bCs w:val="false"/>
          <w:color w:val="000000"/>
        </w:rPr>
      </w:pPr>
      <w:r>
        <w:rPr>
          <w:bCs w:val="false"/>
          <w:color w:val="000000"/>
        </w:rPr>
        <w:t>V</w:t>
      </w:r>
      <w:r>
        <w:rPr>
          <w:bCs w:val="false"/>
          <w:color w:val="000000"/>
        </w:rPr>
        <w:tab/>
      </w:r>
      <w:r w:rsidR="00AE5475" w:rsidRPr="00AE5475">
        <w:rPr>
          <w:bCs w:val="false"/>
          <w:color w:val="000000"/>
        </w:rPr>
        <w:t xml:space="preserve"> </w:t>
      </w:r>
      <w:r>
        <w:rPr>
          <w:bCs w:val="false"/>
          <w:color w:val="000000"/>
        </w:rPr>
        <w:t>P</w:t>
      </w:r>
      <w:r w:rsidR="00AE5475" w:rsidRPr="00AE5475">
        <w:rPr>
          <w:bCs w:val="false"/>
          <w:color w:val="000000"/>
        </w:rPr>
        <w:t>oziv</w:t>
      </w:r>
      <w:r>
        <w:rPr>
          <w:bCs w:val="false"/>
          <w:color w:val="000000"/>
        </w:rPr>
        <w:t xml:space="preserve">a se </w:t>
      </w:r>
      <w:r w:rsidR="00AE5475" w:rsidRPr="00AE5475">
        <w:rPr>
          <w:bCs w:val="false"/>
          <w:color w:val="000000"/>
        </w:rPr>
        <w:t>dužnik da vjerovnicima i povjereniku omogući uvid u isprave iz kojih proizlaze tražbine navedene u popisu imovine i obveza</w:t>
      </w:r>
    </w:p>
    <w:p w:rsidRDefault="005557CA" w:rsidP="005557CA" w:rsidR="005557CA" w:rsidRPr="00FD10DE">
      <w:pPr>
        <w:jc w:val="both"/>
      </w:pPr>
      <w:r w:rsidRPr="00FD10DE">
        <w:rPr>
          <w:rFonts w:cstheme="minorBidi"/>
          <w:bCs w:val="false"/>
        </w:rPr>
        <w:t>VI</w:t>
      </w:r>
      <w:r w:rsidRPr="00FD10DE">
        <w:rPr>
          <w:rFonts w:cstheme="minorBidi"/>
          <w:bCs w:val="false"/>
        </w:rPr>
        <w:tab/>
      </w:r>
      <w:r w:rsidRPr="00FD10DE">
        <w:t>Pozivaju se dužnikovi dužnici da svoje dospjele obveze bez odgode ispune dužniku.</w:t>
      </w:r>
    </w:p>
    <w:p w:rsidRDefault="005557CA" w:rsidP="005557CA" w:rsidR="005557CA" w:rsidRPr="00FD10DE">
      <w:pPr>
        <w:pStyle w:val="Odlomakpopisa"/>
        <w:tabs>
          <w:tab w:pos="851" w:val="clear"/>
        </w:tabs>
        <w:spacing w:after="0"/>
        <w:ind w:firstLine="0" w:left="1080"/>
        <w:contextualSpacing/>
        <w:rPr>
          <w:rFonts w:cs="Times New Roman"/>
          <w:bCs/>
        </w:rPr>
      </w:pPr>
    </w:p>
    <w:p w:rsidRDefault="005557CA" w:rsidP="005557CA" w:rsidR="005557CA" w:rsidRPr="00FD10DE">
      <w:pPr>
        <w:pStyle w:val="Odlomakpopisa"/>
        <w:tabs>
          <w:tab w:pos="851" w:val="clear"/>
        </w:tabs>
        <w:spacing w:after="0"/>
        <w:ind w:firstLine="0"/>
        <w:contextualSpacing/>
      </w:pPr>
      <w:r w:rsidRPr="00FD10DE">
        <w:rPr>
          <w:rFonts w:cs="Times New Roman"/>
          <w:bCs/>
        </w:rPr>
        <w:t>VII</w:t>
      </w:r>
      <w:r w:rsidRPr="00FD10DE">
        <w:rPr>
          <w:rFonts w:cs="Times New Roman"/>
          <w:bCs/>
        </w:rPr>
        <w:tab/>
      </w:r>
      <w:r w:rsidRPr="00FD10DE">
        <w:t>Pozivaju se vjerovnici, dužnik i povjerenik pristupiti na ročište</w:t>
      </w:r>
      <w:r w:rsidR="00810325">
        <w:t xml:space="preserve"> radi ispitivanja tražbina dana</w:t>
      </w:r>
      <w:r w:rsidRPr="00FD10DE">
        <w:t xml:space="preserve"> </w:t>
      </w:r>
      <w:r w:rsidR="003045A3">
        <w:t xml:space="preserve"> 20. studenog 2018. </w:t>
      </w:r>
      <w:r w:rsidRPr="00FD10DE">
        <w:t>u 1</w:t>
      </w:r>
      <w:r w:rsidR="003045A3">
        <w:t>0</w:t>
      </w:r>
      <w:r w:rsidR="00D92054">
        <w:t>,00</w:t>
      </w:r>
      <w:r w:rsidRPr="00FD10DE">
        <w:t xml:space="preserve"> sati, kod </w:t>
      </w:r>
      <w:r w:rsidR="00D92054" w:rsidRPr="00D92054">
        <w:t xml:space="preserve">ovog suda, </w:t>
      </w:r>
      <w:r w:rsidR="00D92054">
        <w:t xml:space="preserve"> </w:t>
      </w:r>
      <w:r w:rsidR="00D92054" w:rsidRPr="00D92054">
        <w:t xml:space="preserve">Zadarska 1 i 3, </w:t>
      </w:r>
      <w:r w:rsidR="00D92054">
        <w:t xml:space="preserve">Rijeka, </w:t>
      </w:r>
      <w:r w:rsidR="00D92054" w:rsidRPr="00D92054">
        <w:t>sudnica broj 11</w:t>
      </w:r>
      <w:r w:rsidRPr="00FD10DE">
        <w:t>.</w:t>
      </w:r>
    </w:p>
    <w:p w:rsidRDefault="005557CA" w:rsidP="005557CA" w:rsidR="005557CA" w:rsidRPr="00FD10DE">
      <w:pPr>
        <w:ind w:left="1080"/>
        <w:jc w:val="both"/>
        <w:rPr>
          <w:rFonts w:cstheme="minorBidi"/>
          <w:bCs w:val="false"/>
        </w:rPr>
      </w:pPr>
    </w:p>
    <w:p w:rsidRDefault="003045A3" w:rsidP="008E4CE8" w:rsidR="008E4CE8">
      <w:pPr>
        <w:jc w:val="both"/>
      </w:pPr>
      <w:r>
        <w:rPr>
          <w:rFonts w:cstheme="minorBidi"/>
          <w:bCs w:val="false"/>
        </w:rPr>
        <w:lastRenderedPageBreak/>
        <w:t>VIII</w:t>
      </w:r>
      <w:r w:rsidR="005557CA" w:rsidRPr="00FD10DE">
        <w:rPr>
          <w:rFonts w:cstheme="minorBidi"/>
          <w:bCs w:val="false"/>
        </w:rPr>
        <w:tab/>
      </w:r>
      <w:r w:rsidR="005557CA" w:rsidRPr="00FD10DE">
        <w:t>Rješenje o otvaranju predstečajnog postupka dostavit će se sudskom registru ovog suda radi upisa zabilježbe otvaranja predstečajnog postupka</w:t>
      </w:r>
      <w:r w:rsidR="00D92054">
        <w:t>.</w:t>
      </w:r>
    </w:p>
    <w:p w:rsidRDefault="008E4CE8" w:rsidP="005557CA" w:rsidR="005557CA">
      <w:pPr>
        <w:jc w:val="both"/>
      </w:pPr>
      <w:r>
        <w:tab/>
      </w:r>
    </w:p>
    <w:p w:rsidRDefault="00144A39" w:rsidP="005557CA" w:rsidR="00144A39" w:rsidRPr="00FD10DE">
      <w:pPr>
        <w:jc w:val="both"/>
      </w:pPr>
    </w:p>
    <w:p w:rsidRDefault="005557CA" w:rsidP="005557CA" w:rsidR="005557CA" w:rsidRPr="00FD10DE">
      <w:pPr>
        <w:jc w:val="center"/>
      </w:pPr>
      <w:r w:rsidRPr="00FD10DE">
        <w:t>Obrazloženje</w:t>
      </w:r>
    </w:p>
    <w:p w:rsidRDefault="005557CA" w:rsidP="005557CA" w:rsidR="005557CA">
      <w:pPr>
        <w:pStyle w:val="Tijeloteksta"/>
        <w:spacing w:after="0"/>
        <w:jc w:val="center"/>
      </w:pPr>
    </w:p>
    <w:p w:rsidRDefault="00ED64D7" w:rsidP="006A525D" w:rsidR="00ED64D7" w:rsidRPr="00FD10DE">
      <w:pPr>
        <w:pStyle w:val="Tijeloteksta"/>
        <w:spacing w:after="0"/>
        <w:jc w:val="both"/>
      </w:pPr>
    </w:p>
    <w:p w:rsidRDefault="005557CA" w:rsidP="006A525D" w:rsidR="005557CA" w:rsidRPr="00FD10DE">
      <w:pPr>
        <w:ind w:firstLine="708"/>
        <w:jc w:val="both"/>
      </w:pPr>
      <w:r w:rsidRPr="00FD10DE">
        <w:t xml:space="preserve">Dužnik </w:t>
      </w:r>
      <w:r w:rsidR="003045A3" w:rsidRPr="00AE5475">
        <w:t>INDO RI jednostavno društvo s ograničenom odgovornošću za trgovinu i usluge Rijeka, A. R. Španca 3 (MBS 040306335 – OIB 30281949458)</w:t>
      </w:r>
      <w:r w:rsidR="003045A3">
        <w:t xml:space="preserve"> </w:t>
      </w:r>
      <w:r w:rsidRPr="00FD10DE">
        <w:t xml:space="preserve">podnio </w:t>
      </w:r>
      <w:r w:rsidR="00D92054">
        <w:t xml:space="preserve">je </w:t>
      </w:r>
      <w:r w:rsidRPr="00FD10DE">
        <w:t xml:space="preserve">ovome sudu prijedlog za otvaranje predstečajnog postupka, </w:t>
      </w:r>
      <w:r w:rsidR="00144A39">
        <w:t xml:space="preserve">sukladno </w:t>
      </w:r>
      <w:r w:rsidRPr="00FD10DE">
        <w:t>odredb</w:t>
      </w:r>
      <w:r w:rsidR="00144A39">
        <w:t>i</w:t>
      </w:r>
      <w:r w:rsidRPr="00FD10DE">
        <w:t xml:space="preserve"> čl</w:t>
      </w:r>
      <w:r w:rsidR="00D92054">
        <w:t xml:space="preserve">anka </w:t>
      </w:r>
      <w:r w:rsidRPr="00FD10DE">
        <w:t>25. st</w:t>
      </w:r>
      <w:r w:rsidR="00D92054">
        <w:t xml:space="preserve">avak </w:t>
      </w:r>
      <w:r w:rsidRPr="00FD10DE">
        <w:t>1. Stečajnog zakona ("Narodne novine" broj</w:t>
      </w:r>
      <w:r w:rsidR="00D92054">
        <w:t>:</w:t>
      </w:r>
      <w:r w:rsidRPr="00FD10DE">
        <w:t xml:space="preserve"> 71/2015</w:t>
      </w:r>
      <w:r w:rsidR="00D92054">
        <w:t xml:space="preserve">, </w:t>
      </w:r>
      <w:r w:rsidR="003045A3">
        <w:t xml:space="preserve">104/17 </w:t>
      </w:r>
      <w:r w:rsidR="00D92054">
        <w:t xml:space="preserve">u daljnjem tekstu: </w:t>
      </w:r>
      <w:r w:rsidRPr="00FD10DE">
        <w:t xml:space="preserve">SZ). </w:t>
      </w:r>
    </w:p>
    <w:p w:rsidRDefault="00D92054" w:rsidP="009A379B" w:rsidR="00D92054" w:rsidRPr="004A4D8B">
      <w:pPr>
        <w:pStyle w:val="Bezproreda"/>
        <w:ind w:firstLine="708"/>
        <w:jc w:val="both"/>
      </w:pPr>
      <w:r>
        <w:t xml:space="preserve">Uvidom u spis utvrđeno je da je predlagatelj uz </w:t>
      </w:r>
      <w:r w:rsidR="005557CA" w:rsidRPr="00FD10DE">
        <w:t xml:space="preserve">prijedlog  dostavio isprave </w:t>
      </w:r>
      <w:r w:rsidR="003045A3">
        <w:t xml:space="preserve">označene u </w:t>
      </w:r>
      <w:r w:rsidR="005557CA" w:rsidRPr="00FD10DE">
        <w:t>čl</w:t>
      </w:r>
      <w:r>
        <w:t xml:space="preserve">anku </w:t>
      </w:r>
      <w:r w:rsidR="005557CA" w:rsidRPr="00FD10DE">
        <w:t>26. SZ</w:t>
      </w:r>
      <w:r w:rsidR="003045A3">
        <w:t>.</w:t>
      </w:r>
      <w:r>
        <w:t xml:space="preserve"> </w:t>
      </w:r>
    </w:p>
    <w:p w:rsidRDefault="002243F8" w:rsidP="006A525D" w:rsidR="002243F8">
      <w:pPr>
        <w:ind w:firstLine="708"/>
        <w:jc w:val="both"/>
      </w:pPr>
      <w:r>
        <w:t xml:space="preserve">Kako je sud </w:t>
      </w:r>
      <w:r w:rsidRPr="004A4D8B">
        <w:rPr>
          <w:color w:val="000000"/>
        </w:rPr>
        <w:t>utvrdi</w:t>
      </w:r>
      <w:r>
        <w:rPr>
          <w:color w:val="000000"/>
        </w:rPr>
        <w:t>o</w:t>
      </w:r>
      <w:r w:rsidRPr="004A4D8B">
        <w:rPr>
          <w:color w:val="000000"/>
        </w:rPr>
        <w:t xml:space="preserve"> da su ispunjene pretpostavke </w:t>
      </w:r>
      <w:r w:rsidRPr="002243F8">
        <w:rPr>
          <w:color w:val="000000"/>
        </w:rPr>
        <w:t xml:space="preserve">za otvaranje predstečajnoga postupka, </w:t>
      </w:r>
      <w:r>
        <w:rPr>
          <w:color w:val="000000"/>
        </w:rPr>
        <w:t>valjalo je temeljem odredbe članka 33.</w:t>
      </w:r>
      <w:r w:rsidR="003045A3">
        <w:rPr>
          <w:color w:val="000000"/>
        </w:rPr>
        <w:t xml:space="preserve"> i </w:t>
      </w:r>
      <w:r>
        <w:rPr>
          <w:color w:val="000000"/>
        </w:rPr>
        <w:t xml:space="preserve">članka 34. SZ odlučiti kao u izreci ovog rješenja. </w:t>
      </w:r>
    </w:p>
    <w:p w:rsidRDefault="004736D2" w:rsidP="0009063B" w:rsidR="004736D2">
      <w:pPr>
        <w:jc w:val="center"/>
      </w:pPr>
    </w:p>
    <w:p w:rsidRDefault="0009063B" w:rsidP="0009063B" w:rsidR="0009063B" w:rsidRPr="00FD10DE">
      <w:pPr>
        <w:jc w:val="center"/>
      </w:pPr>
      <w:r w:rsidRPr="00FD10DE">
        <w:t xml:space="preserve">U </w:t>
      </w:r>
      <w:r w:rsidR="002243F8">
        <w:t xml:space="preserve">Rijeci, </w:t>
      </w:r>
      <w:r w:rsidR="003045A3">
        <w:t xml:space="preserve">31. kolovoza </w:t>
      </w:r>
      <w:r w:rsidR="003045A3" w:rsidRPr="00FD10DE">
        <w:t>201</w:t>
      </w:r>
      <w:r w:rsidR="003045A3">
        <w:t>8</w:t>
      </w:r>
      <w:r w:rsidRPr="00FD10DE">
        <w:t>.</w:t>
      </w:r>
    </w:p>
    <w:p w:rsidRDefault="0009063B" w:rsidP="0009063B" w:rsidR="0009063B">
      <w:pPr>
        <w:jc w:val="center"/>
      </w:pPr>
      <w:r w:rsidRPr="00FD10DE">
        <w:t xml:space="preserve"> </w:t>
      </w:r>
    </w:p>
    <w:p w:rsidRDefault="00FD10DE" w:rsidP="0009063B" w:rsidR="00FD10DE" w:rsidRPr="00FD10DE">
      <w:pPr>
        <w:jc w:val="center"/>
      </w:pPr>
    </w:p>
    <w:p w:rsidRDefault="0009063B" w:rsidP="0009063B" w:rsidR="0009063B" w:rsidRPr="00FD10DE">
      <w:pPr>
        <w:jc w:val="center"/>
      </w:pPr>
      <w:r w:rsidRPr="00FD10DE">
        <w:t xml:space="preserve">                                                             </w:t>
      </w:r>
      <w:r w:rsidRPr="00FD10DE">
        <w:tab/>
        <w:t xml:space="preserve"> </w:t>
      </w:r>
      <w:r w:rsidRPr="00FD10DE">
        <w:tab/>
      </w:r>
      <w:r w:rsidRPr="00FD10DE">
        <w:tab/>
        <w:t xml:space="preserve">          Sudac</w:t>
      </w:r>
    </w:p>
    <w:p w:rsidRDefault="0009063B" w:rsidP="0009063B" w:rsidR="0009063B" w:rsidRPr="00FD10DE">
      <w:pPr>
        <w:jc w:val="center"/>
      </w:pPr>
      <w:r w:rsidRPr="00FD10DE">
        <w:tab/>
        <w:t xml:space="preserve">                                                                  </w:t>
      </w:r>
      <w:r w:rsidRPr="00FD10DE">
        <w:tab/>
      </w:r>
      <w:r w:rsidRPr="00FD10DE">
        <w:tab/>
      </w:r>
      <w:r w:rsidR="00EA2081">
        <w:t xml:space="preserve">          Liljana Ugrin</w:t>
      </w:r>
    </w:p>
    <w:p w:rsidRDefault="0009063B" w:rsidP="0009063B" w:rsidR="0009063B" w:rsidRPr="00FD10DE">
      <w:pPr>
        <w:jc w:val="center"/>
      </w:pPr>
    </w:p>
    <w:p w:rsidRDefault="0009063B" w:rsidP="0009063B" w:rsidR="0009063B">
      <w:pPr>
        <w:jc w:val="both"/>
      </w:pPr>
    </w:p>
    <w:p w:rsidRDefault="00FD10DE" w:rsidP="0009063B" w:rsidR="00FD10DE" w:rsidRPr="00FD10DE">
      <w:pPr>
        <w:jc w:val="both"/>
      </w:pPr>
    </w:p>
    <w:p w:rsidRDefault="0009063B" w:rsidP="0009063B" w:rsidR="0009063B" w:rsidRPr="00FD10DE">
      <w:pPr>
        <w:jc w:val="both"/>
      </w:pPr>
    </w:p>
    <w:p w:rsidRDefault="00EA2081" w:rsidP="00FD10DE" w:rsidR="00EA2081"/>
    <w:p w:rsidRDefault="00EA2081" w:rsidP="00FD10DE" w:rsidR="00EA2081"/>
    <w:p w:rsidRDefault="00FD10DE" w:rsidP="00FD10DE" w:rsidR="00FD10DE" w:rsidRPr="00FD10DE">
      <w:r w:rsidRPr="00FD10DE">
        <w:t>UPUTA O PRAVNOM LIJEKU</w:t>
      </w:r>
    </w:p>
    <w:p w:rsidRDefault="00FD10DE" w:rsidP="003D342E" w:rsidR="00FD10DE" w:rsidRPr="00FD10DE">
      <w:pPr>
        <w:ind w:firstLine="708"/>
        <w:jc w:val="both"/>
      </w:pPr>
      <w:r w:rsidRPr="00FD10DE">
        <w:t>Protiv ovog rješenja žalbu može podnijeti osoba ovlaštena za zastupanje dužnika po zakonu (čl</w:t>
      </w:r>
      <w:r w:rsidR="00EA2081">
        <w:t xml:space="preserve">anka </w:t>
      </w:r>
      <w:r w:rsidRPr="00FD10DE">
        <w:t>33. st</w:t>
      </w:r>
      <w:r w:rsidR="00EA2081">
        <w:t xml:space="preserve">avak </w:t>
      </w:r>
      <w:r w:rsidRPr="00FD10DE">
        <w:t>4. S</w:t>
      </w:r>
      <w:r w:rsidR="00EA2081">
        <w:t>Z</w:t>
      </w:r>
      <w:r w:rsidRPr="00FD10DE">
        <w:t xml:space="preserve">) u roku od 8 dana od dana </w:t>
      </w:r>
      <w:r w:rsidR="00EA2081">
        <w:t xml:space="preserve">primitka </w:t>
      </w:r>
      <w:r w:rsidRPr="00FD10DE">
        <w:t>rješenja</w:t>
      </w:r>
      <w:r w:rsidR="00EA2081">
        <w:t>. D</w:t>
      </w:r>
      <w:r w:rsidRPr="00FD10DE">
        <w:t>ostava se smatra obavljenom istekom osmog dana od dana objave rješenja na mrežnoj stranici e-Oglasn</w:t>
      </w:r>
      <w:r w:rsidR="00EA2081">
        <w:t>e</w:t>
      </w:r>
      <w:r w:rsidRPr="00FD10DE">
        <w:t xml:space="preserve"> ploč</w:t>
      </w:r>
      <w:r w:rsidR="00EA2081">
        <w:t>e</w:t>
      </w:r>
      <w:r w:rsidRPr="00FD10DE">
        <w:t xml:space="preserve"> sud</w:t>
      </w:r>
      <w:r w:rsidR="00EA2081">
        <w:t>a</w:t>
      </w:r>
      <w:r w:rsidRPr="00FD10DE">
        <w:t xml:space="preserve"> (čl</w:t>
      </w:r>
      <w:r w:rsidR="00EA2081">
        <w:t xml:space="preserve">anak </w:t>
      </w:r>
      <w:r w:rsidRPr="00FD10DE">
        <w:t>12. st</w:t>
      </w:r>
      <w:r w:rsidR="00EA2081">
        <w:t xml:space="preserve">avak </w:t>
      </w:r>
      <w:r w:rsidRPr="00FD10DE">
        <w:t>1. i 2. S</w:t>
      </w:r>
      <w:r w:rsidR="00EA2081">
        <w:t>Z</w:t>
      </w:r>
      <w:r w:rsidRPr="00FD10DE">
        <w:t xml:space="preserve">). Žalba se ulaže putem ovog suda Visokom trgovačkom sudu Republike Hrvatske u 3 </w:t>
      </w:r>
      <w:r w:rsidR="00EA2081">
        <w:t xml:space="preserve">(tri) istovjetna </w:t>
      </w:r>
      <w:r w:rsidRPr="00FD10DE">
        <w:t>primjerka.</w:t>
      </w:r>
    </w:p>
    <w:p w:rsidRDefault="00FD10DE" w:rsidP="0009063B" w:rsidR="00FD10DE">
      <w:pPr>
        <w:jc w:val="both"/>
      </w:pPr>
    </w:p>
    <w:p w:rsidRDefault="00EA2081" w:rsidP="0009063B" w:rsidR="00EA2081">
      <w:pPr>
        <w:jc w:val="both"/>
      </w:pPr>
    </w:p>
    <w:p w:rsidRDefault="00EA2081" w:rsidP="0009063B" w:rsidR="00EA2081">
      <w:pPr>
        <w:jc w:val="both"/>
      </w:pPr>
    </w:p>
    <w:p w:rsidRDefault="00EA2081" w:rsidP="0009063B" w:rsidR="00EA2081" w:rsidRPr="00FD10DE">
      <w:pPr>
        <w:jc w:val="both"/>
      </w:pPr>
    </w:p>
    <w:p w:rsidRDefault="00C63BEC" w:rsidR="00500701" w:rsidRPr="00FD10DE"/>
    <w:sectPr w:rsidSect="0074291D" w:rsidR="00500701" w:rsidRPr="00FD10DE">
      <w:headerReference w:type="default" r:id="rId10"/>
      <w:footerReference w:type="default" r:id="rId11"/>
      <w:headerReference w:type="first" r:id="rId12"/>
      <w:footerReference w:type="first" r:id="rId13"/>
      <w:pgSz w:h="16838" w:w="11906"/>
      <w:pgMar w:gutter="0" w:footer="708" w:header="708" w:left="1417" w:bottom="156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6C36" w:rsidP="0009063B" w:rsidR="00506C36">
      <w:r>
        <w:separator/>
      </w:r>
    </w:p>
  </w:endnote>
  <w:endnote w:id="0" w:type="continuationSeparator">
    <w:p w:rsidRDefault="00506C36" w:rsidP="0009063B" w:rsidR="00506C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47326174"/>
      <w:docPartObj>
        <w:docPartGallery w:val="Page Numbers (Bottom of Page)"/>
        <w:docPartUnique/>
      </w:docPartObj>
    </w:sdtPr>
    <w:sdtEndPr/>
    <w:sdtContent>
      <w:p w:rsidRDefault="0074291D" w:rsidR="0074291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3BEC">
          <w:rPr>
            <w:noProof/>
          </w:rPr>
          <w:t>1</w:t>
        </w:r>
        <w:r>
          <w:fldChar w:fldCharType="end"/>
        </w:r>
      </w:p>
    </w:sdtContent>
  </w:sdt>
  <w:p w:rsidRDefault="0074291D" w:rsidR="0074291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814"/>
      <w:docPartObj>
        <w:docPartGallery w:val="Page Numbers (Bottom of Page)"/>
        <w:docPartUnique/>
      </w:docPartObj>
    </w:sdtPr>
    <w:sdtEndPr/>
    <w:sdtContent>
      <w:p w:rsidRDefault="00D92054" w:rsidR="00D920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291D"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6C36" w:rsidP="0009063B" w:rsidR="00506C36">
      <w:r>
        <w:separator/>
      </w:r>
    </w:p>
  </w:footnote>
  <w:footnote w:id="0" w:type="continuationSeparator">
    <w:p w:rsidRDefault="00506C36" w:rsidP="0009063B" w:rsidR="00506C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91D" w:rsidP="0074291D" w:rsidR="0074291D">
    <w:pPr>
      <w:pStyle w:val="Zaglavlje"/>
      <w:jc w:val="right"/>
    </w:pPr>
    <w:r>
      <w:t>Poslovni broj 7 St-701/2017-7</w:t>
    </w:r>
  </w:p>
  <w:p w:rsidRDefault="0074291D" w:rsidR="007429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2ED7" w:rsidP="004C2ED7" w:rsidR="004C2ED7">
    <w:pPr>
      <w:pStyle w:val="Zaglavlje"/>
      <w:jc w:val="right"/>
    </w:pPr>
    <w:r>
      <w:t xml:space="preserve">Poslovni broj </w:t>
    </w:r>
    <w:r w:rsidR="006A525D">
      <w:t>7 St-</w:t>
    </w:r>
    <w:r w:rsidR="0074291D">
      <w:t>701/2017-7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9063B"/>
    <w:rsid w:val="00095968"/>
    <w:rsid w:val="00144A39"/>
    <w:rsid w:val="002243F8"/>
    <w:rsid w:val="002D353D"/>
    <w:rsid w:val="003037C3"/>
    <w:rsid w:val="003045A3"/>
    <w:rsid w:val="003D342E"/>
    <w:rsid w:val="004736D2"/>
    <w:rsid w:val="004C2ED7"/>
    <w:rsid w:val="00506C36"/>
    <w:rsid w:val="00554328"/>
    <w:rsid w:val="005557CA"/>
    <w:rsid w:val="00592450"/>
    <w:rsid w:val="0064065E"/>
    <w:rsid w:val="006425FC"/>
    <w:rsid w:val="006872CA"/>
    <w:rsid w:val="006927C9"/>
    <w:rsid w:val="006A525D"/>
    <w:rsid w:val="006E10FF"/>
    <w:rsid w:val="00702229"/>
    <w:rsid w:val="0074291D"/>
    <w:rsid w:val="0079633A"/>
    <w:rsid w:val="007A4A21"/>
    <w:rsid w:val="00810325"/>
    <w:rsid w:val="00827C7E"/>
    <w:rsid w:val="008E4CE8"/>
    <w:rsid w:val="00985388"/>
    <w:rsid w:val="009A379B"/>
    <w:rsid w:val="00A00233"/>
    <w:rsid w:val="00A42896"/>
    <w:rsid w:val="00AE5475"/>
    <w:rsid w:val="00B21316"/>
    <w:rsid w:val="00BB26F1"/>
    <w:rsid w:val="00BC1CE9"/>
    <w:rsid w:val="00BF0DCE"/>
    <w:rsid w:val="00C565DA"/>
    <w:rsid w:val="00C63BEC"/>
    <w:rsid w:val="00C64DDC"/>
    <w:rsid w:val="00C84090"/>
    <w:rsid w:val="00D92054"/>
    <w:rsid w:val="00E50660"/>
    <w:rsid w:val="00EA2081"/>
    <w:rsid w:val="00EC6F43"/>
    <w:rsid w:val="00ED64D7"/>
    <w:rsid w:val="00FC183A"/>
    <w:rsid w:val="00FD1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A525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A525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St-701/2017</izvorni_sadrzaj>
    <derivirana_varijabla naziv="DomainObject.Predmet.OznakaBroj_1">St-701/2017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INDO RI j.d.o.o.</izvorni_sadrzaj>
    <derivirana_varijabla naziv="DomainObject.Predmet.StrankaFormated_1">  INDO RI j.d.o.o.</derivirana_varijabla>
  </DomainObject.Predmet.StrankaFormated>
  <DomainObject.Predmet.StrankaFormatedOIB>
    <izvorni_sadrzaj>  INDO RI j.d.o.o., OIB 30281949458</izvorni_sadrzaj>
    <derivirana_varijabla naziv="DomainObject.Predmet.StrankaFormatedOIB_1">  INDO RI j.d.o.o., OIB 30281949458</derivirana_varijabla>
  </DomainObject.Predmet.StrankaFormatedOIB>
  <DomainObject.Predmet.StrankaFormatedWithAdress>
    <izvorni_sadrzaj> INDO RI j.d.o.o., Antuna Raspora Španca 3, 51000 Rijeka</izvorni_sadrzaj>
    <derivirana_varijabla naziv="DomainObject.Predmet.StrankaFormatedWithAdress_1"> INDO RI j.d.o.o., Antuna Raspora Španca 3, 51000 Rijeka</derivirana_varijabla>
  </DomainObject.Predmet.StrankaFormatedWithAdress>
  <DomainObject.Predmet.StrankaFormatedWithAdressOIB>
    <izvorni_sadrzaj> INDO RI j.d.o.o., OIB 30281949458, Antuna Raspora Španca 3, 51000 Rijeka</izvorni_sadrzaj>
    <derivirana_varijabla naziv="DomainObject.Predmet.StrankaFormatedWithAdressOIB_1"> INDO RI j.d.o.o., OIB 30281949458, Antuna Raspora Španca 3, 51000 Rijeka</derivirana_varijabla>
  </DomainObject.Predmet.StrankaFormatedWithAdressOIB>
  <DomainObject.Predmet.StrankaWithAdress>
    <izvorni_sadrzaj>INDO RI j.d.o.o. Antuna Raspora Španca 3,51000 Rijeka</izvorni_sadrzaj>
    <derivirana_varijabla naziv="DomainObject.Predmet.StrankaWithAdress_1">INDO RI j.d.o.o. Antuna Raspora Španca 3,51000 Rijeka</derivirana_varijabla>
  </DomainObject.Predmet.StrankaWithAdress>
  <DomainObject.Predmet.StrankaWithAdressOIB>
    <izvorni_sadrzaj>INDO RI j.d.o.o., OIB 30281949458, Antuna Raspora Španca 3,51000 Rijeka</izvorni_sadrzaj>
    <derivirana_varijabla naziv="DomainObject.Predmet.StrankaWithAdressOIB_1">INDO RI j.d.o.o., OIB 30281949458, Antuna Raspora Španca 3,51000 Rijeka</derivirana_varijabla>
  </DomainObject.Predmet.StrankaWithAdressOIB>
  <DomainObject.Predmet.StrankaNazivFormated>
    <izvorni_sadrzaj>INDO RI j.d.o.o.</izvorni_sadrzaj>
    <derivirana_varijabla naziv="DomainObject.Predmet.StrankaNazivFormated_1">INDO RI j.d.o.o.</derivirana_varijabla>
  </DomainObject.Predmet.StrankaNazivFormated>
  <DomainObject.Predmet.StrankaNazivFormatedOIB>
    <izvorni_sadrzaj>INDO RI j.d.o.o., OIB 30281949458</izvorni_sadrzaj>
    <derivirana_varijabla naziv="DomainObject.Predmet.StrankaNazivFormatedOIB_1">INDO RI j.d.o.o., OIB 30281949458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INDO RI j.d.o.o.</item>
    </izvorni_sadrzaj>
    <derivirana_varijabla naziv="DomainObject.Predmet.StrankaListFormated_1">
      <item>INDO RI j.d.o.o.</item>
    </derivirana_varijabla>
  </DomainObject.Predmet.StrankaListFormated>
  <DomainObject.Predmet.StrankaListFormatedOIB>
    <izvorni_sadrzaj>
      <item>INDO RI j.d.o.o., OIB 30281949458</item>
    </izvorni_sadrzaj>
    <derivirana_varijabla naziv="DomainObject.Predmet.StrankaListFormatedOIB_1">
      <item>INDO RI j.d.o.o., OIB 30281949458</item>
    </derivirana_varijabla>
  </DomainObject.Predmet.StrankaListFormatedOIB>
  <DomainObject.Predmet.StrankaListFormatedWithAdress>
    <izvorni_sadrzaj>
      <item>INDO RI j.d.o.o., Antuna Raspora Španca 3, 51000 Rijeka</item>
    </izvorni_sadrzaj>
    <derivirana_varijabla naziv="DomainObject.Predmet.StrankaListFormatedWithAdress_1">
      <item>INDO RI j.d.o.o., Antuna Raspora Španca 3, 51000 Rijeka</item>
    </derivirana_varijabla>
  </DomainObject.Predmet.StrankaListFormatedWithAdress>
  <DomainObject.Predmet.StrankaListFormatedWithAdressOIB>
    <izvorni_sadrzaj>
      <item>INDO RI j.d.o.o., OIB 30281949458, Antuna Raspora Španca 3, 51000 Rijeka</item>
    </izvorni_sadrzaj>
    <derivirana_varijabla naziv="DomainObject.Predmet.StrankaListFormatedWithAdressOIB_1">
      <item>INDO RI j.d.o.o., OIB 30281949458, Antuna Raspora Španca 3, 51000 Rijeka</item>
    </derivirana_varijabla>
  </DomainObject.Predmet.StrankaListFormatedWithAdressOIB>
  <DomainObject.Predmet.StrankaListNazivFormated>
    <izvorni_sadrzaj>
      <item>INDO RI j.d.o.o.</item>
    </izvorni_sadrzaj>
    <derivirana_varijabla naziv="DomainObject.Predmet.StrankaListNazivFormated_1">
      <item>INDO RI j.d.o.o.</item>
    </derivirana_varijabla>
  </DomainObject.Predmet.StrankaListNazivFormated>
  <DomainObject.Predmet.StrankaListNazivFormatedOIB>
    <izvorni_sadrzaj>
      <item>INDO RI j.d.o.o., OIB 30281949458</item>
    </izvorni_sadrzaj>
    <derivirana_varijabla naziv="DomainObject.Predmet.StrankaListNazivFormatedOIB_1">
      <item>INDO RI j.d.o.o., OIB 30281949458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INDO RI j.d.o.o.</izvorni_sadrzaj>
    <derivirana_varijabla naziv="DomainObject.Predmet.StrankaIDrugi_1">INDO RI j.d.o.o.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INDO RI j.d.o.o., OIB 30281949458, Antuna Raspora Španca 3, 51000 Rijeka</izvorni_sadrzaj>
    <derivirana_varijabla naziv="DomainObject.Predmet.StrankaIDrugiAdressOIB_1">INDO RI j.d.o.o., OIB 30281949458, Antuna Raspora Španca 3,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INDO RI j.d.o.o.</item>
    </izvorni_sadrzaj>
    <derivirana_varijabla naziv="DomainObject.Predmet.SudioniciListNaziv_1">
      <item>INDO RI j.d.o.o.</item>
    </derivirana_varijabla>
  </DomainObject.Predmet.SudioniciListNaziv>
  <DomainObject.Predmet.SudioniciListAdressOIB>
    <izvorni_sadrzaj>
      <item>INDO RI j.d.o.o., OIB 30281949458, Antuna Raspora Španca 3,51000 Rijeka</item>
    </izvorni_sadrzaj>
    <derivirana_varijabla naziv="DomainObject.Predmet.SudioniciListAdressOIB_1">
      <item>INDO RI j.d.o.o., OIB 30281949458, Antuna Raspora Španca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30281949458</item>
    </izvorni_sadrzaj>
    <derivirana_varijabla naziv="DomainObject.Predmet.SudioniciListNazivOIB_1">
      <item>, OIB 30281949458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2606</properties:Characters>
  <properties:Lines>82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2018-08-31T11:13:00Z</dcterms:created>
  <dc:creator>Jasmina Matika</dc:creator>
  <cp:lastModifiedBy>Elizabet Jovanović</cp:lastModifiedBy>
  <cp:lastPrinted>2018-08-31T11:13:00Z</cp:lastPrinted>
  <dcterms:modified xmlns:xsi="http://www.w3.org/2001/XMLSchema-instance" xsi:type="dcterms:W3CDTF">2018-08-31T11:15:00Z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predstečajnog postupka (701   17    predstečajni postupak 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