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ed2b" w14:paraId="45ced2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4D08AA">
        <w:t>6815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D08AA">
        <w:t>6815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231DC3">
        <w:t>13</w:t>
      </w:r>
      <w:r w:rsidR="0025074B">
        <w:t xml:space="preserve">. </w:t>
      </w:r>
      <w:r w:rsidR="00231DC3">
        <w:t>svib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E609F" w:rsidR="008E609F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F8148D" w:rsidRPr="00CC63A4">
        <w:t>SILMAR-PROMET d.o.o.</w:t>
      </w:r>
      <w:r w:rsidR="00F8148D">
        <w:t xml:space="preserve">, Zagreb, </w:t>
      </w:r>
      <w:proofErr w:type="spellStart"/>
      <w:r w:rsidR="00F8148D">
        <w:t>Hruševečka</w:t>
      </w:r>
      <w:proofErr w:type="spellEnd"/>
      <w:r w:rsidR="00F8148D">
        <w:t xml:space="preserve"> 31, </w:t>
      </w:r>
    </w:p>
    <w:p w:rsidRDefault="008E609F" w:rsidP="008E609F" w:rsidR="00DF5E56">
      <w:pPr>
        <w:pStyle w:val="Odlomakpopisa"/>
        <w:ind w:left="1428"/>
      </w:pPr>
      <w:r>
        <w:t xml:space="preserve">MBS: </w:t>
      </w:r>
      <w:r w:rsidRPr="008E609F">
        <w:t>080775888</w:t>
      </w:r>
      <w:r>
        <w:t xml:space="preserve">, </w:t>
      </w:r>
      <w:r w:rsidR="00F8148D">
        <w:t xml:space="preserve">OIB: </w:t>
      </w:r>
      <w:r w:rsidR="00F8148D" w:rsidRPr="00CC63A4">
        <w:t>36539035280</w:t>
      </w:r>
      <w:r w:rsidR="00AE432F">
        <w:t>.</w:t>
      </w:r>
    </w:p>
    <w:p w:rsidRDefault="00AE432F" w:rsidP="00AE432F" w:rsidR="00AE432F">
      <w:pPr>
        <w:pStyle w:val="Odlomakpopisa"/>
        <w:ind w:left="1428"/>
      </w:pPr>
    </w:p>
    <w:p w:rsidRDefault="00AC4528" w:rsidP="00AE736F" w:rsidR="004B52A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4B52AC" w:rsidP="004B52AC" w:rsidR="00AC4528">
      <w:pPr>
        <w:ind w:firstLine="708"/>
      </w:pPr>
      <w:r>
        <w:t xml:space="preserve">            </w:t>
      </w:r>
      <w:r w:rsidR="00990289">
        <w:t>23</w:t>
      </w:r>
      <w:r w:rsidR="00A025CE">
        <w:t>.</w:t>
      </w:r>
      <w:r w:rsidR="00990289">
        <w:t>238,13</w:t>
      </w:r>
      <w:r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231DC3">
        <w:t>13</w:t>
      </w:r>
      <w:r w:rsidR="0025074B">
        <w:t xml:space="preserve">. </w:t>
      </w:r>
      <w:r w:rsidR="00231DC3">
        <w:t>svib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33A2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876A6"/>
    <w:rsid w:val="004A346D"/>
    <w:rsid w:val="004B1244"/>
    <w:rsid w:val="004B337A"/>
    <w:rsid w:val="004B52AC"/>
    <w:rsid w:val="004C2226"/>
    <w:rsid w:val="004C7ACA"/>
    <w:rsid w:val="004D08A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A5DB7"/>
    <w:rsid w:val="006D33F3"/>
    <w:rsid w:val="00705958"/>
    <w:rsid w:val="0070628F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8E609F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90289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432F"/>
    <w:rsid w:val="00AE736F"/>
    <w:rsid w:val="00AF1D7E"/>
    <w:rsid w:val="00B33223"/>
    <w:rsid w:val="00B37885"/>
    <w:rsid w:val="00B50C40"/>
    <w:rsid w:val="00B67F16"/>
    <w:rsid w:val="00B72842"/>
    <w:rsid w:val="00B729B7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B7DB7"/>
    <w:rsid w:val="00EC3302"/>
    <w:rsid w:val="00ED558E"/>
    <w:rsid w:val="00ED69D4"/>
    <w:rsid w:val="00ED6AA8"/>
    <w:rsid w:val="00EE562A"/>
    <w:rsid w:val="00EE5C6B"/>
    <w:rsid w:val="00F034D3"/>
    <w:rsid w:val="00F20C53"/>
    <w:rsid w:val="00F31670"/>
    <w:rsid w:val="00F614E8"/>
    <w:rsid w:val="00F67997"/>
    <w:rsid w:val="00F72236"/>
    <w:rsid w:val="00F77E4D"/>
    <w:rsid w:val="00F8148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6815</izvorni_sadrzaj>
    <derivirana_varijabla naziv="DomainObject.Predmet.Broj_1">6815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St-6815/2015</izvorni_sadrzaj>
    <derivirana_varijabla naziv="DomainObject.Predmet.OznakaBroj_1">St-6815/2015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SILMAR-PROMET d.o.o.</izvorni_sadrzaj>
    <derivirana_varijabla naziv="DomainObject.Predmet.ProtustrankaFormated_1">  SILMAR-PROMET d.o.o.</derivirana_varijabla>
  </DomainObject.Predmet.ProtustrankaFormated>
  <DomainObject.Predmet.ProtustrankaFormatedOIB>
    <izvorni_sadrzaj>  SILMAR-PROMET d.o.o., OIB 36539035280</izvorni_sadrzaj>
    <derivirana_varijabla naziv="DomainObject.Predmet.ProtustrankaFormatedOIB_1">  SILMAR-PROMET d.o.o., OIB 36539035280</derivirana_varijabla>
  </DomainObject.Predmet.ProtustrankaFormatedOIB>
  <DomainObject.Predmet.ProtustrankaFormatedWithAdress>
    <izvorni_sadrzaj> SILMAR-PROMET d.o.o., Hruševečka 31, 10000 Zagreb</izvorni_sadrzaj>
    <derivirana_varijabla naziv="DomainObject.Predmet.ProtustrankaFormatedWithAdress_1"> SILMAR-PROMET d.o.o., Hruševečka 31, 10000 Zagreb</derivirana_varijabla>
  </DomainObject.Predmet.ProtustrankaFormatedWithAdress>
  <DomainObject.Predmet.ProtustrankaFormatedWithAdressOIB>
    <izvorni_sadrzaj> SILMAR-PROMET d.o.o., OIB 36539035280, Hruševečka 31, 10000 Zagreb</izvorni_sadrzaj>
    <derivirana_varijabla naziv="DomainObject.Predmet.ProtustrankaFormatedWithAdressOIB_1"> SILMAR-PROMET d.o.o., OIB 36539035280, Hruševečka 31, 10000 Zagreb</derivirana_varijabla>
  </DomainObject.Predmet.ProtustrankaFormatedWithAdressOIB>
  <DomainObject.Predmet.ProtustrankaWithAdress>
    <izvorni_sadrzaj>SILMAR-PROMET d.o.o. Hruševečka 31, 10000 Zagreb</izvorni_sadrzaj>
    <derivirana_varijabla naziv="DomainObject.Predmet.ProtustrankaWithAdress_1">SILMAR-PROMET d.o.o. Hruševečka 31, 10000 Zagreb</derivirana_varijabla>
  </DomainObject.Predmet.ProtustrankaWithAdress>
  <DomainObject.Predmet.ProtustrankaWithAdressOIB>
    <izvorni_sadrzaj>SILMAR-PROMET d.o.o., OIB 36539035280, Hruševečka 31, 10000 Zagreb</izvorni_sadrzaj>
    <derivirana_varijabla naziv="DomainObject.Predmet.ProtustrankaWithAdressOIB_1">SILMAR-PROMET d.o.o., OIB 36539035280, Hruševečka 31, 10000 Zagreb</derivirana_varijabla>
  </DomainObject.Predmet.ProtustrankaWithAdressOIB>
  <DomainObject.Predmet.ProtustrankaNazivFormated>
    <izvorni_sadrzaj>SILMAR-PROMET d.o.o.</izvorni_sadrzaj>
    <derivirana_varijabla naziv="DomainObject.Predmet.ProtustrankaNazivFormated_1">SILMAR-PROMET d.o.o.</derivirana_varijabla>
  </DomainObject.Predmet.ProtustrankaNazivFormated>
  <DomainObject.Predmet.ProtustrankaNazivFormatedOIB>
    <izvorni_sadrzaj>SILMAR-PROMET d.o.o., OIB 36539035280</izvorni_sadrzaj>
    <derivirana_varijabla naziv="DomainObject.Predmet.ProtustrankaNazivFormatedOIB_1">SILMAR-PROMET d.o.o., OIB 36539035280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SILMAR-PROMET d.o.o.</item>
    </izvorni_sadrzaj>
    <derivirana_varijabla naziv="DomainObject.Predmet.ProtuStrankaListFormated_1">
      <item>SILMAR-PROMET d.o.o.</item>
    </derivirana_varijabla>
  </DomainObject.Predmet.ProtuStrankaListFormated>
  <DomainObject.Predmet.ProtuStrankaListFormatedOIB>
    <izvorni_sadrzaj>
      <item>SILMAR-PROMET d.o.o., OIB 36539035280</item>
    </izvorni_sadrzaj>
    <derivirana_varijabla naziv="DomainObject.Predmet.ProtuStrankaListFormatedOIB_1">
      <item>SILMAR-PROMET d.o.o., OIB 36539035280</item>
    </derivirana_varijabla>
  </DomainObject.Predmet.ProtuStrankaListFormatedOIB>
  <DomainObject.Predmet.ProtuStrankaListFormatedWithAdress>
    <izvorni_sadrzaj>
      <item>SILMAR-PROMET d.o.o., Hruševečka 31, 10000 Zagreb</item>
    </izvorni_sadrzaj>
    <derivirana_varijabla naziv="DomainObject.Predmet.ProtuStrankaListFormatedWithAdress_1">
      <item>SILMAR-PROMET d.o.o., Hruševečka 31, 10000 Zagreb</item>
    </derivirana_varijabla>
  </DomainObject.Predmet.ProtuStrankaListFormatedWithAdress>
  <DomainObject.Predmet.ProtuStrankaListFormatedWithAdressOIB>
    <izvorni_sadrzaj>
      <item>SILMAR-PROMET d.o.o., OIB 36539035280, Hruševečka 31, 10000 Zagreb</item>
    </izvorni_sadrzaj>
    <derivirana_varijabla naziv="DomainObject.Predmet.ProtuStrankaListFormatedWithAdressOIB_1">
      <item>SILMAR-PROMET d.o.o., OIB 36539035280, Hruševečka 31, 10000 Zagreb</item>
    </derivirana_varijabla>
  </DomainObject.Predmet.ProtuStrankaListFormatedWithAdressOIB>
  <DomainObject.Predmet.ProtuStrankaListNazivFormated>
    <izvorni_sadrzaj>
      <item>SILMAR-PROMET d.o.o.</item>
    </izvorni_sadrzaj>
    <derivirana_varijabla naziv="DomainObject.Predmet.ProtuStrankaListNazivFormated_1">
      <item>SILMAR-PROMET d.o.o.</item>
    </derivirana_varijabla>
  </DomainObject.Predmet.ProtuStrankaListNazivFormated>
  <DomainObject.Predmet.ProtuStrankaListNazivFormatedOIB>
    <izvorni_sadrzaj>
      <item>SILMAR-PROMET d.o.o., OIB 36539035280</item>
    </izvorni_sadrzaj>
    <derivirana_varijabla naziv="DomainObject.Predmet.ProtuStrankaListNazivFormatedOIB_1">
      <item>SILMAR-PROMET d.o.o., OIB 36539035280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SILMAR-PROMET d.o.o.</izvorni_sadrzaj>
    <derivirana_varijabla naziv="DomainObject.Predmet.ProtustrankaIDrugi_1">SILMAR-PROMET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SILMAR-PROMET d.o.o., OIB 36539035280, Hruševečka 31, 10000 Zagreb</izvorni_sadrzaj>
    <derivirana_varijabla naziv="DomainObject.Predmet.ProtustrankaIDrugiAdressOIB_1">SILMAR-PROMET d.o.o., OIB 36539035280, Hruševečka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SILMAR-PROMET d.o.o.</item>
    </izvorni_sadrzaj>
    <derivirana_varijabla naziv="DomainObject.Predmet.SudioniciListNaziv_1">
      <item>FINA Regionalni centar Zagreb</item>
      <item>SILMAR-PROMET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SILMAR-PROMET d.o.o., OIB 36539035280, Hruševečka 31,10000 Zagreb</item>
    </izvorni_sadrzaj>
    <derivirana_varijabla naziv="DomainObject.Predmet.SudioniciListAdressOIB_1">
      <item>FINA Regionalni centar Zagreb, OIB 85821130368, Trg svibanjskih žrtava 1995. 1,10000 Zagreb</item>
      <item>SILMAR-PROMET d.o.o., OIB 36539035280, Hruševečka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36539035280</item>
    </izvorni_sadrzaj>
    <derivirana_varijabla naziv="DomainObject.Predmet.SudioniciListNazivOIB_1">
      <item>, OIB 85821130368</item>
      <item>, OIB 36539035280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1341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2016-05-12T07:40:00Z</dcterms:created>
  <dc:creator>ilukac</dc:creator>
  <cp:lastModifiedBy>Slavica Sorić</cp:lastModifiedBy>
  <cp:lastPrinted>2016-05-12T07:40:00Z</cp:lastPrinted>
  <dcterms:modified xmlns:xsi="http://www.w3.org/2001/XMLSchema-instance" xsi:type="dcterms:W3CDTF">2016-05-13T05:51:00Z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