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d2299" w14:paraId="11d2299" w:rsidRDefault="00820229" w:rsidP="00820229" w:rsidR="00820229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820229" w:rsidP="00820229" w:rsidR="00820229" w:rsidRPr="001A168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817245" cx="628015"/>
            <wp:effectExtent b="190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7245" cx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20229" w:rsidP="00820229" w:rsidR="00820229" w:rsidRPr="001A1685">
      <w:pPr>
        <w:rPr>
          <w:rFonts w:hAnsi="Times New Roman" w:ascii="Times New Roman"/>
          <w:szCs w:val="24"/>
          <w:lang w:val="hr-HR"/>
        </w:rPr>
      </w:pPr>
      <w:r w:rsidRPr="001A1685">
        <w:rPr>
          <w:rFonts w:hAnsi="Times New Roman" w:ascii="Times New Roman"/>
          <w:szCs w:val="24"/>
          <w:lang w:val="hr-HR"/>
        </w:rPr>
        <w:t>REPUBLIKA HRVATSKA</w:t>
      </w:r>
    </w:p>
    <w:p w:rsidRDefault="00820229" w:rsidP="00820229" w:rsidR="00820229" w:rsidRPr="001A1685">
      <w:pPr>
        <w:rPr>
          <w:rFonts w:hAnsi="Times New Roman" w:ascii="Times New Roman"/>
          <w:szCs w:val="24"/>
          <w:lang w:val="hr-HR"/>
        </w:rPr>
      </w:pPr>
      <w:r w:rsidRPr="001A1685">
        <w:rPr>
          <w:rFonts w:hAnsi="Times New Roman" w:ascii="Times New Roman"/>
          <w:szCs w:val="24"/>
          <w:lang w:val="hr-HR"/>
        </w:rPr>
        <w:t>Trgovački sud u Zagrebu</w:t>
      </w:r>
    </w:p>
    <w:p w:rsidRDefault="00820229" w:rsidP="00820229" w:rsidR="00820229">
      <w:pPr>
        <w:tabs>
          <w:tab w:pos="9072" w:val="right"/>
        </w:tabs>
        <w:rPr>
          <w:rFonts w:hAnsi="Times New Roman" w:ascii="Times New Roman"/>
          <w:szCs w:val="24"/>
          <w:lang w:val="hr-HR"/>
        </w:rPr>
      </w:pPr>
      <w:r w:rsidRPr="001A1685">
        <w:rPr>
          <w:rFonts w:hAnsi="Times New Roman" w:ascii="Times New Roman"/>
          <w:szCs w:val="24"/>
          <w:lang w:val="hr-HR"/>
        </w:rPr>
        <w:t>Zagreb, Amruševa 2/II</w:t>
      </w:r>
      <w:r>
        <w:rPr>
          <w:rFonts w:hAnsi="Times New Roman" w:ascii="Times New Roman"/>
          <w:szCs w:val="24"/>
          <w:lang w:val="hr-HR"/>
        </w:rPr>
        <w:t xml:space="preserve">   </w:t>
      </w:r>
      <w:r>
        <w:rPr>
          <w:rFonts w:hAnsi="Times New Roman" w:ascii="Times New Roman"/>
          <w:szCs w:val="24"/>
          <w:lang w:val="hr-HR"/>
        </w:rPr>
        <w:tab/>
        <w:t>23. St-1359/2018</w:t>
      </w:r>
    </w:p>
    <w:p w:rsidRDefault="00820229" w:rsidP="00820229" w:rsidR="00820229">
      <w:pPr>
        <w:rPr>
          <w:rFonts w:hAnsi="Times New Roman" w:ascii="Times New Roman"/>
          <w:szCs w:val="24"/>
          <w:lang w:val="hr-HR"/>
        </w:rPr>
      </w:pPr>
    </w:p>
    <w:p w:rsidRDefault="00820229" w:rsidP="00820229" w:rsidR="00820229">
      <w:pPr>
        <w:rPr>
          <w:rFonts w:hAnsi="Times New Roman" w:ascii="Times New Roman"/>
          <w:szCs w:val="24"/>
          <w:lang w:val="hr-HR"/>
        </w:rPr>
      </w:pPr>
    </w:p>
    <w:p w:rsidRDefault="00820229" w:rsidP="00820229" w:rsidR="0082022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820229" w:rsidP="00820229" w:rsidR="0082022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820229" w:rsidP="00820229" w:rsidR="0082022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820229" w:rsidP="00820229" w:rsidR="0082022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20229" w:rsidP="003806C4" w:rsidR="003806C4" w:rsidRPr="003806C4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szCs w:val="24"/>
        </w:rPr>
        <w:tab/>
      </w:r>
      <w:r w:rsidR="003806C4" w:rsidRPr="003806C4">
        <w:rPr>
          <w:rFonts w:hAnsi="Times New Roman" w:ascii="Times New Roman"/>
          <w:szCs w:val="24"/>
          <w:lang w:val="hr-HR"/>
        </w:rPr>
        <w:t>Trgovački sud u Zagrebu po sucu tog suda Romini Markovinović, u pravnoj stvari podnositelja zahtjeva Financijska agencija, za provedbu skraćenog stečajnog postupka nad dužnikom GORAN PAVLETIC PHOTOGRAPHY d.o.o., OIB: 92462551240, MBS: 080430702  iz Zagreba, Ulica Cvjetka Rubetića 7,</w:t>
      </w:r>
      <w:r w:rsidR="003806C4">
        <w:rPr>
          <w:rFonts w:hAnsi="Times New Roman" w:ascii="Times New Roman"/>
          <w:szCs w:val="24"/>
          <w:lang w:val="hr-HR"/>
        </w:rPr>
        <w:t xml:space="preserve"> zastupan po punomoćniku Viktoru Pisanskom</w:t>
      </w:r>
      <w:r w:rsidR="00021093">
        <w:rPr>
          <w:rFonts w:hAnsi="Times New Roman" w:ascii="Times New Roman"/>
          <w:szCs w:val="24"/>
          <w:lang w:val="hr-HR"/>
        </w:rPr>
        <w:t>, odvjetniku u Zagrebu, III Vrbik 9,</w:t>
      </w:r>
      <w:r w:rsidR="003806C4" w:rsidRPr="003806C4">
        <w:rPr>
          <w:rFonts w:hAnsi="Times New Roman" w:ascii="Times New Roman"/>
          <w:szCs w:val="24"/>
          <w:lang w:val="hr-HR"/>
        </w:rPr>
        <w:t xml:space="preserve"> dana </w:t>
      </w:r>
      <w:r w:rsidR="003806C4">
        <w:rPr>
          <w:rFonts w:hAnsi="Times New Roman" w:ascii="Times New Roman"/>
          <w:szCs w:val="24"/>
          <w:lang w:val="hr-HR"/>
        </w:rPr>
        <w:t>04. veljače 2019</w:t>
      </w:r>
      <w:r w:rsidR="003806C4" w:rsidRPr="003806C4">
        <w:rPr>
          <w:rFonts w:hAnsi="Times New Roman" w:ascii="Times New Roman"/>
          <w:szCs w:val="24"/>
          <w:lang w:val="hr-HR"/>
        </w:rPr>
        <w:t>. godine</w:t>
      </w:r>
    </w:p>
    <w:p w:rsidRDefault="00820229" w:rsidP="00820229" w:rsidR="00820229">
      <w:pPr>
        <w:pStyle w:val="Bezproreda"/>
        <w:jc w:val="both"/>
      </w:pPr>
    </w:p>
    <w:p w:rsidRDefault="00820229" w:rsidP="00820229" w:rsidR="0082022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820229" w:rsidP="00820229" w:rsidR="0082022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820229" w:rsidP="00820229" w:rsidR="0082022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820229" w:rsidP="00021093" w:rsidR="00820229">
      <w:pPr>
        <w:pStyle w:val="BodyText21"/>
        <w:ind w:hanging="690" w:left="141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715F98">
        <w:rPr>
          <w:rFonts w:hAnsi="Times New Roman" w:ascii="Times New Roman"/>
          <w:szCs w:val="24"/>
        </w:rPr>
        <w:t xml:space="preserve"> </w:t>
      </w:r>
      <w:r w:rsidR="00021093" w:rsidRPr="003806C4">
        <w:rPr>
          <w:rFonts w:hAnsi="Times New Roman" w:ascii="Times New Roman"/>
          <w:szCs w:val="24"/>
        </w:rPr>
        <w:t>GORAN PAVLETIC PHOTOGRAPHY d.o.o., OIB: 92462551240, MBS: 080430702  iz Zagreba, Ulica Cvjetka Rubetića 7</w:t>
      </w:r>
      <w:r w:rsidR="005E3689">
        <w:rPr>
          <w:rFonts w:hAnsi="Times New Roman" w:ascii="Times New Roman"/>
          <w:szCs w:val="24"/>
        </w:rPr>
        <w:t>.</w:t>
      </w:r>
    </w:p>
    <w:p w:rsidRDefault="00021093" w:rsidP="00021093" w:rsidR="00021093" w:rsidRPr="00FA6594">
      <w:pPr>
        <w:pStyle w:val="BodyText21"/>
        <w:ind w:hanging="690" w:left="1410"/>
        <w:rPr>
          <w:rFonts w:hAnsi="Times New Roman" w:ascii="Times New Roman"/>
          <w:szCs w:val="24"/>
        </w:rPr>
      </w:pPr>
    </w:p>
    <w:p w:rsidRDefault="00820229" w:rsidP="00820229" w:rsidR="00820229">
      <w:pPr>
        <w:pStyle w:val="BodyText21"/>
        <w:ind w:firstLine="0" w:left="144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035A95">
        <w:rPr>
          <w:rFonts w:hAnsi="Times New Roman" w:ascii="Times New Roman"/>
          <w:szCs w:val="24"/>
        </w:rPr>
        <w:t>04. veljače 2019</w:t>
      </w:r>
      <w:r>
        <w:rPr>
          <w:rFonts w:hAnsi="Times New Roman" w:ascii="Times New Roman"/>
          <w:szCs w:val="24"/>
        </w:rPr>
        <w:t xml:space="preserve">. godine  u </w:t>
      </w:r>
      <w:r w:rsidR="00035A95">
        <w:rPr>
          <w:rFonts w:hAnsi="Times New Roman" w:ascii="Times New Roman"/>
          <w:szCs w:val="24"/>
        </w:rPr>
        <w:t>14,00 sati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820229" w:rsidP="00820229" w:rsidR="0082022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20229" w:rsidP="00270516" w:rsidR="00820229">
      <w:pPr>
        <w:pStyle w:val="BodyText21"/>
        <w:ind w:hanging="690" w:left="141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035A95">
        <w:rPr>
          <w:rFonts w:hAnsi="Times New Roman" w:ascii="Times New Roman"/>
          <w:szCs w:val="24"/>
        </w:rPr>
        <w:t>Nina Mačinković, Zagreb, Drage Gervaisa</w:t>
      </w:r>
      <w:r w:rsidR="00270516">
        <w:rPr>
          <w:rFonts w:hAnsi="Times New Roman" w:ascii="Times New Roman"/>
          <w:szCs w:val="24"/>
        </w:rPr>
        <w:t xml:space="preserve"> 30, OIB: 42446999065.</w:t>
      </w:r>
    </w:p>
    <w:p w:rsidRDefault="00820229" w:rsidP="00820229" w:rsidR="00820229" w:rsidRPr="0077740D">
      <w:pPr>
        <w:pStyle w:val="BodyText21"/>
        <w:rPr>
          <w:rFonts w:hAnsi="Times New Roman" w:ascii="Times New Roman"/>
          <w:szCs w:val="24"/>
        </w:rPr>
      </w:pPr>
    </w:p>
    <w:p w:rsidRDefault="00820229" w:rsidP="00270516" w:rsidR="00270516">
      <w:pPr>
        <w:pStyle w:val="BodyText21"/>
        <w:ind w:hanging="690" w:left="141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 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270516" w:rsidRPr="003806C4">
        <w:rPr>
          <w:rFonts w:hAnsi="Times New Roman" w:ascii="Times New Roman"/>
          <w:szCs w:val="24"/>
        </w:rPr>
        <w:t>GORAN PAVLETIC PHOTOGRAPHY d.o.o., OIB: 92462551240, MBS: 080430702  iz Zagreba, Ulica Cvjetka Rubetića 7</w:t>
      </w:r>
      <w:r w:rsidR="005E3689">
        <w:rPr>
          <w:rFonts w:hAnsi="Times New Roman" w:ascii="Times New Roman"/>
          <w:szCs w:val="24"/>
        </w:rPr>
        <w:t>.</w:t>
      </w:r>
    </w:p>
    <w:p w:rsidRDefault="00820229" w:rsidP="00270516" w:rsidR="00820229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820229" w:rsidP="005E3689" w:rsidR="00820229">
      <w:pPr>
        <w:ind w:hanging="690" w:left="141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</w:t>
      </w:r>
      <w:r w:rsidR="005E368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registra.</w:t>
      </w:r>
    </w:p>
    <w:p w:rsidRDefault="005E3689" w:rsidP="005E3689" w:rsidR="005E3689" w:rsidRPr="0077740D">
      <w:pPr>
        <w:ind w:hanging="690" w:left="1410"/>
        <w:jc w:val="both"/>
        <w:rPr>
          <w:rFonts w:hAnsi="Times New Roman" w:ascii="Times New Roman"/>
          <w:szCs w:val="24"/>
          <w:lang w:val="hr-HR"/>
        </w:rPr>
      </w:pPr>
    </w:p>
    <w:p w:rsidRDefault="00820229" w:rsidP="00820229" w:rsidR="00820229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820229" w:rsidP="00820229" w:rsidR="00820229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820229" w:rsidP="00820229" w:rsidR="0082022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820229" w:rsidP="00820229" w:rsidR="0082022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429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lang w:val="hr-HR"/>
        </w:rPr>
        <w:t>Stečajnog zakona (NN 71/1</w:t>
      </w:r>
      <w:r w:rsidRPr="0042162E">
        <w:rPr>
          <w:rFonts w:hAnsi="Times New Roman" w:ascii="Times New Roman"/>
          <w:lang w:val="hr-HR"/>
        </w:rPr>
        <w:t>, dalje SZ)</w:t>
      </w:r>
      <w:r>
        <w:rPr>
          <w:rFonts w:hAnsi="Times New Roman" w:ascii="Times New Roman"/>
          <w:lang w:val="hr-HR"/>
        </w:rPr>
        <w:t>.</w:t>
      </w:r>
    </w:p>
    <w:p w:rsidRDefault="00820229" w:rsidP="00820229" w:rsidR="0082022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2C4DB5">
        <w:rPr>
          <w:rFonts w:hAnsi="Times New Roman" w:ascii="Times New Roman"/>
          <w:lang w:val="hr-HR"/>
        </w:rPr>
        <w:t>03. rujna 2018</w:t>
      </w:r>
      <w:r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propisanom obrascu, sukladno čl. 430., 17.  i 13. SZ .  </w:t>
      </w:r>
      <w:r w:rsidR="009C779A">
        <w:rPr>
          <w:rFonts w:hAnsi="Times New Roman" w:ascii="Times New Roman"/>
          <w:lang w:val="hr-HR"/>
        </w:rPr>
        <w:t>Osoba ovlaštena za zastupanje dužnika po zakonu dostavila je dana 18. rujna 2018. predmetni popis imovine iz kojeg proizlazi da dužnik nema imovine dostatne za namirenje troškova postupka</w:t>
      </w:r>
      <w:r w:rsidR="00D42202">
        <w:rPr>
          <w:rFonts w:hAnsi="Times New Roman" w:ascii="Times New Roman"/>
          <w:lang w:val="hr-HR"/>
        </w:rPr>
        <w:t>.</w:t>
      </w:r>
    </w:p>
    <w:p w:rsidRDefault="00820229" w:rsidP="00820229" w:rsidR="0082022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Oglasom od </w:t>
      </w:r>
      <w:r w:rsidR="00D42202">
        <w:rPr>
          <w:rFonts w:hAnsi="Times New Roman" w:ascii="Times New Roman"/>
          <w:lang w:val="hr-HR"/>
        </w:rPr>
        <w:t xml:space="preserve">03. rujna </w:t>
      </w:r>
      <w:r>
        <w:rPr>
          <w:rFonts w:hAnsi="Times New Roman" w:ascii="Times New Roman"/>
          <w:lang w:val="hr-HR"/>
        </w:rPr>
        <w:t>2018. pozvani su dužnikovi vjerovnici sukladno članku 430. i 431. SZ-a, predložiti otvaranje stečajnog postupka na</w:t>
      </w:r>
      <w:r w:rsidR="00E478AA">
        <w:rPr>
          <w:rFonts w:hAnsi="Times New Roman" w:ascii="Times New Roman"/>
          <w:lang w:val="hr-HR"/>
        </w:rPr>
        <w:t>d</w:t>
      </w:r>
      <w:r>
        <w:rPr>
          <w:rFonts w:hAnsi="Times New Roman" w:ascii="Times New Roman"/>
          <w:lang w:val="hr-HR"/>
        </w:rPr>
        <w:t xml:space="preserve"> dužnikom te predujmiti sredstva za </w:t>
      </w:r>
      <w:r w:rsidR="00D42202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820229" w:rsidP="00820229" w:rsidR="0082022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820229" w:rsidP="00820229" w:rsidR="0082022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820229" w:rsidP="00820229" w:rsidR="00820229">
      <w:pPr>
        <w:jc w:val="both"/>
        <w:rPr>
          <w:rFonts w:hAnsi="Times New Roman" w:ascii="Times New Roman"/>
          <w:lang w:val="hr-HR"/>
        </w:rPr>
      </w:pPr>
    </w:p>
    <w:p w:rsidRDefault="00820229" w:rsidP="00820229" w:rsidR="00820229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E478AA">
        <w:rPr>
          <w:rFonts w:hAnsi="Times New Roman" w:ascii="Times New Roman"/>
          <w:lang w:val="hr-HR"/>
        </w:rPr>
        <w:t>04. veljače 2019</w:t>
      </w:r>
      <w:r>
        <w:rPr>
          <w:rFonts w:hAnsi="Times New Roman" w:ascii="Times New Roman"/>
          <w:lang w:val="hr-HR"/>
        </w:rPr>
        <w:t>. godine</w:t>
      </w:r>
    </w:p>
    <w:p w:rsidRDefault="00820229" w:rsidP="00820229" w:rsidR="00820229">
      <w:pPr>
        <w:jc w:val="both"/>
        <w:rPr>
          <w:rFonts w:hAnsi="Times New Roman" w:ascii="Times New Roman"/>
          <w:lang w:val="hr-HR"/>
        </w:rPr>
      </w:pPr>
    </w:p>
    <w:p w:rsidRDefault="00820229" w:rsidP="00E478AA" w:rsidR="0082022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820229" w:rsidP="00E478AA" w:rsidR="0082022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</w:t>
      </w:r>
      <w:r w:rsidR="00C9725C">
        <w:rPr>
          <w:rFonts w:hAnsi="Times New Roman" w:ascii="Times New Roman"/>
          <w:lang w:val="hr-HR"/>
        </w:rPr>
        <w:t>,v.r.</w:t>
      </w:r>
    </w:p>
    <w:p w:rsidRDefault="00820229" w:rsidP="00E478AA" w:rsidR="0082022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478AA" w:rsidP="00820229" w:rsidR="00E478AA">
      <w:pPr>
        <w:jc w:val="both"/>
        <w:rPr>
          <w:rFonts w:hAnsi="Times New Roman" w:ascii="Times New Roman"/>
          <w:szCs w:val="24"/>
          <w:lang w:val="hr-HR"/>
        </w:rPr>
      </w:pPr>
    </w:p>
    <w:p w:rsidRDefault="00820229" w:rsidP="00820229" w:rsidR="0082022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820229" w:rsidP="00820229" w:rsidR="00820229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820229" w:rsidP="00820229" w:rsidR="008202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9725C" w:rsidP="00820229" w:rsidR="00C9725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9725C" w:rsidP="00C9725C" w:rsidR="00C9725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ovlašteni službenik:</w:t>
      </w:r>
    </w:p>
    <w:p w:rsidRDefault="00C9725C" w:rsidP="00C9725C" w:rsidR="00C9725C" w:rsidRPr="00C9725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Belma Čolić</w:t>
      </w:r>
    </w:p>
    <w:p w:rsidRDefault="00820229" w:rsidP="00820229" w:rsidR="00820229">
      <w:pPr>
        <w:jc w:val="both"/>
        <w:rPr>
          <w:rFonts w:hAnsi="Times New Roman" w:ascii="Times New Roman"/>
        </w:rPr>
      </w:pPr>
    </w:p>
    <w:p w:rsidRDefault="00820229" w:rsidP="00820229" w:rsidR="00820229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20229" w:rsidP="00820229" w:rsidR="0082022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C324D6" w:rsidR="00C324D6"/>
    <w:sectPr w:rsidSect="00D42202" w:rsidR="00C324D6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0229"/>
    <w:rsid w:val="00021093"/>
    <w:rsid w:val="00035A95"/>
    <w:rsid w:val="00270516"/>
    <w:rsid w:val="002C4DB5"/>
    <w:rsid w:val="003806C4"/>
    <w:rsid w:val="005E3689"/>
    <w:rsid w:val="00613D43"/>
    <w:rsid w:val="00820229"/>
    <w:rsid w:val="009C779A"/>
    <w:rsid w:val="00C324D6"/>
    <w:rsid w:val="00C9725C"/>
    <w:rsid w:val="00D42202"/>
    <w:rsid w:val="00E47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0229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8202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820229"/>
  </w:style>
  <w:style w:styleId="Tekstbalonia" w:type="paragraph">
    <w:name w:val="Balloon Text"/>
    <w:basedOn w:val="Normal"/>
    <w:link w:val="TekstbaloniaChar"/>
    <w:uiPriority w:val="99"/>
    <w:semiHidden/>
    <w:unhideWhenUsed/>
    <w:rsid w:val="008202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0229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972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72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725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72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72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0229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8202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820229"/>
  </w:style>
  <w:style w:styleId="Tekstbalonia" w:type="paragraph">
    <w:name w:val="Balloon Text"/>
    <w:basedOn w:val="Normal"/>
    <w:link w:val="TekstbaloniaChar"/>
    <w:uiPriority w:val="99"/>
    <w:semiHidden/>
    <w:unhideWhenUsed/>
    <w:rsid w:val="008202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0229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972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72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725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72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72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315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1359</izvorni_sadrzaj>
    <derivirana_varijabla naziv="DomainObject.Predmet.Broj_1">1359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St-1359/2018</izvorni_sadrzaj>
    <derivirana_varijabla naziv="DomainObject.Predmet.OznakaBroj_1">St-1359/2018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GORAN PAVLETIC PHOTOGRAPHY d.o.o. za usluge zastupanog po punomoćniku Viktor Pisanski</izvorni_sadrzaj>
    <derivirana_varijabla naziv="DomainObject.Predmet.ProtustrankaFormated_1">  GORAN PAVLETIC PHOTOGRAPHY d.o.o. za usluge zastupanog po punomoćniku Viktor Pisanski</derivirana_varijabla>
  </DomainObject.Predmet.ProtustrankaFormated>
  <DomainObject.Predmet.ProtustrankaFormatedOIB>
    <izvorni_sadrzaj>  GORAN PAVLETIC PHOTOGRAPHY d.o.o. za usluge, OIB 92462551240 zastupanog po punomoćniku Viktor Pisanski</izvorni_sadrzaj>
    <derivirana_varijabla naziv="DomainObject.Predmet.ProtustrankaFormatedOIB_1">  GORAN PAVLETIC PHOTOGRAPHY d.o.o. za usluge, OIB 92462551240 zastupanog po punomoćniku Viktor Pisanski</derivirana_varijabla>
  </DomainObject.Predmet.ProtustrankaFormatedOIB>
  <DomainObject.Predmet.ProtustrankaFormatedWithAdress>
    <izvorni_sadrzaj> GORAN PAVLETIC PHOTOGRAPHY d.o.o. za usluge, Ulica Cvjetka Rubetića 7, 10000 Zagreb zastupanog po punomoćniku Viktor Pisanski</izvorni_sadrzaj>
    <derivirana_varijabla naziv="DomainObject.Predmet.ProtustrankaFormatedWithAdress_1"> GORAN PAVLETIC PHOTOGRAPHY d.o.o. za usluge, Ulica Cvjetka Rubetića 7, 10000 Zagreb zastupanog po punomoćniku Viktor Pisanski</derivirana_varijabla>
  </DomainObject.Predmet.ProtustrankaFormatedWithAdress>
  <DomainObject.Predmet.ProtustrankaFormatedWithAdressOIB>
    <izvorni_sadrzaj> GORAN PAVLETIC PHOTOGRAPHY d.o.o. za usluge, OIB 92462551240, Ulica Cvjetka Rubetića 7, 10000 Zagreb zastupanog po punomoćniku Viktor Pisanski</izvorni_sadrzaj>
    <derivirana_varijabla naziv="DomainObject.Predmet.ProtustrankaFormatedWithAdressOIB_1"> GORAN PAVLETIC PHOTOGRAPHY d.o.o. za usluge, OIB 92462551240, Ulica Cvjetka Rubetića 7, 10000 Zagreb zastupanog po punomoćniku Viktor Pisanski</derivirana_varijabla>
  </DomainObject.Predmet.ProtustrankaFormatedWithAdressOIB>
  <DomainObject.Predmet.ProtustrankaWithAdress>
    <izvorni_sadrzaj>GORAN PAVLETIC PHOTOGRAPHY d.o.o. za usluge Ulica Cvjetka Rubetića 7, 10000 Zagreb</izvorni_sadrzaj>
    <derivirana_varijabla naziv="DomainObject.Predmet.ProtustrankaWithAdress_1">GORAN PAVLETIC PHOTOGRAPHY d.o.o. za usluge Ulica Cvjetka Rubetića 7, 10000 Zagreb</derivirana_varijabla>
  </DomainObject.Predmet.ProtustrankaWithAdress>
  <DomainObject.Predmet.ProtustrankaWithAdressOIB>
    <izvorni_sadrzaj>GORAN PAVLETIC PHOTOGRAPHY d.o.o. za usluge, OIB 92462551240, Ulica Cvjetka Rubetića 7, 10000 Zagreb</izvorni_sadrzaj>
    <derivirana_varijabla naziv="DomainObject.Predmet.ProtustrankaWithAdressOIB_1">GORAN PAVLETIC PHOTOGRAPHY d.o.o. za usluge, OIB 92462551240, Ulica Cvjetka Rubetića 7, 10000 Zagreb</derivirana_varijabla>
  </DomainObject.Predmet.ProtustrankaWithAdressOIB>
  <DomainObject.Predmet.ProtustrankaNazivFormated>
    <izvorni_sadrzaj>GORAN PAVLETIC PHOTOGRAPHY d.o.o. za usluge</izvorni_sadrzaj>
    <derivirana_varijabla naziv="DomainObject.Predmet.ProtustrankaNazivFormated_1">GORAN PAVLETIC PHOTOGRAPHY d.o.o. za usluge</derivirana_varijabla>
  </DomainObject.Predmet.ProtustrankaNazivFormated>
  <DomainObject.Predmet.ProtustrankaNazivFormatedOIB>
    <izvorni_sadrzaj>GORAN PAVLETIC PHOTOGRAPHY d.o.o. za usluge, OIB 92462551240</izvorni_sadrzaj>
    <derivirana_varijabla naziv="DomainObject.Predmet.ProtustrankaNazivFormatedOIB_1">GORAN PAVLETIC PHOTOGRAPHY d.o.o. za usluge, OIB 92462551240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GORAN PAVLETIC PHOTOGRAPHY d.o.o. za usluge zastupanog po punomoćniku Viktor Pisanski</item>
    </izvorni_sadrzaj>
    <derivirana_varijabla naziv="DomainObject.Predmet.ProtuStrankaListFormated_1">
      <item>GORAN PAVLETIC PHOTOGRAPHY d.o.o. za usluge zastupanog po punomoćniku Viktor Pisanski</item>
    </derivirana_varijabla>
  </DomainObject.Predmet.ProtuStrankaListFormated>
  <DomainObject.Predmet.ProtuStrankaListFormatedOIB>
    <izvorni_sadrzaj>
      <item>GORAN PAVLETIC PHOTOGRAPHY d.o.o. za usluge, OIB 92462551240 zastupanog po punomoćniku Viktor Pisanski</item>
    </izvorni_sadrzaj>
    <derivirana_varijabla naziv="DomainObject.Predmet.ProtuStrankaListFormatedOIB_1">
      <item>GORAN PAVLETIC PHOTOGRAPHY d.o.o. za usluge, OIB 92462551240 zastupanog po punomoćniku Viktor Pisanski</item>
    </derivirana_varijabla>
  </DomainObject.Predmet.ProtuStrankaListFormatedOIB>
  <DomainObject.Predmet.ProtuStrankaListFormatedWithAdress>
    <izvorni_sadrzaj>
      <item>GORAN PAVLETIC PHOTOGRAPHY d.o.o. za usluge, Ulica Cvjetka Rubetića 7, 10000 Zagreb zastupanog po punomoćniku Viktor Pisanski</item>
    </izvorni_sadrzaj>
    <derivirana_varijabla naziv="DomainObject.Predmet.ProtuStrankaListFormatedWithAdress_1">
      <item>GORAN PAVLETIC PHOTOGRAPHY d.o.o. za usluge, Ulica Cvjetka Rubetića 7, 10000 Zagreb zastupanog po punomoćniku Viktor Pisanski</item>
    </derivirana_varijabla>
  </DomainObject.Predmet.ProtuStrankaListFormatedWithAdress>
  <DomainObject.Predmet.ProtuStrankaListFormatedWithAdressOIB>
    <izvorni_sadrzaj>
      <item>GORAN PAVLETIC PHOTOGRAPHY d.o.o. za usluge, OIB 92462551240, Ulica Cvjetka Rubetića 7, 10000 Zagreb zastupanog po punomoćniku Viktor Pisanski</item>
    </izvorni_sadrzaj>
    <derivirana_varijabla naziv="DomainObject.Predmet.ProtuStrankaListFormatedWithAdressOIB_1">
      <item>GORAN PAVLETIC PHOTOGRAPHY d.o.o. za usluge, OIB 92462551240, Ulica Cvjetka Rubetića 7, 10000 Zagreb zastupanog po punomoćniku Viktor Pisanski</item>
    </derivirana_varijabla>
  </DomainObject.Predmet.ProtuStrankaListFormatedWithAdressOIB>
  <DomainObject.Predmet.ProtuStrankaListNazivFormated>
    <izvorni_sadrzaj>
      <item>GORAN PAVLETIC PHOTOGRAPHY d.o.o. za usluge</item>
    </izvorni_sadrzaj>
    <derivirana_varijabla naziv="DomainObject.Predmet.ProtuStrankaListNazivFormated_1">
      <item>GORAN PAVLETIC PHOTOGRAPHY d.o.o. za usluge</item>
    </derivirana_varijabla>
  </DomainObject.Predmet.ProtuStrankaListNazivFormated>
  <DomainObject.Predmet.ProtuStrankaListNazivFormatedOIB>
    <izvorni_sadrzaj>
      <item>GORAN PAVLETIC PHOTOGRAPHY d.o.o. za usluge, OIB 92462551240</item>
    </izvorni_sadrzaj>
    <derivirana_varijabla naziv="DomainObject.Predmet.ProtuStrankaListNazivFormatedOIB_1">
      <item>GORAN PAVLETIC PHOTOGRAPHY d.o.o. za usluge, OIB 92462551240</item>
    </derivirana_varijabla>
  </DomainObject.Predmet.ProtuStrankaListNazivFormatedOIB>
  <DomainObject.Predmet.OstaliListFormated>
    <izvorni_sadrzaj>
      <item>Viktor Pisanski punomoćnik sudionika u postupku GORAN PAVLETIC PHOTOGRAPHY d.o.o. za usluge</item>
    </izvorni_sadrzaj>
    <derivirana_varijabla naziv="DomainObject.Predmet.OstaliListFormated_1">
      <item>Viktor Pisanski punomoćnik sudionika u postupku GORAN PAVLETIC PHOTOGRAPHY d.o.o. za usluge</item>
    </derivirana_varijabla>
  </DomainObject.Predmet.OstaliListFormated>
  <DomainObject.Predmet.OstaliListFormatedOIB>
    <izvorni_sadrzaj>
      <item>Viktor Pisanski punomoćnik sudionika u postupku GORAN PAVLETIC PHOTOGRAPHY d.o.o. za usluge</item>
    </izvorni_sadrzaj>
    <derivirana_varijabla naziv="DomainObject.Predmet.OstaliListFormatedOIB_1">
      <item>Viktor Pisanski punomoćnik sudionika u postupku GORAN PAVLETIC PHOTOGRAPHY d.o.o. za usluge</item>
    </derivirana_varijabla>
  </DomainObject.Predmet.OstaliListFormatedOIB>
  <DomainObject.Predmet.OstaliListFormatedWithAdress>
    <izvorni_sadrzaj>
      <item>Viktor Pisanski, III Vrbik 9, 10000 Zagreb punomoćnik sudionika u postupku GORAN PAVLETIC PHOTOGRAPHY d.o.o. za usluge</item>
    </izvorni_sadrzaj>
    <derivirana_varijabla naziv="DomainObject.Predmet.OstaliListFormatedWithAdress_1">
      <item>Viktor Pisanski, III Vrbik 9, 10000 Zagreb punomoćnik sudionika u postupku GORAN PAVLETIC PHOTOGRAPHY d.o.o. za usluge</item>
    </derivirana_varijabla>
  </DomainObject.Predmet.OstaliListFormatedWithAdress>
  <DomainObject.Predmet.OstaliListFormatedWithAdressOIB>
    <izvorni_sadrzaj>
      <item>Viktor Pisanski, III Vrbik 9, 10000 Zagreb punomoćnik sudionika u postupku GORAN PAVLETIC PHOTOGRAPHY d.o.o. za usluge</item>
    </izvorni_sadrzaj>
    <derivirana_varijabla naziv="DomainObject.Predmet.OstaliListFormatedWithAdressOIB_1">
      <item>Viktor Pisanski, III Vrbik 9, 10000 Zagreb punomoćnik sudionika u postupku GORAN PAVLETIC PHOTOGRAPHY d.o.o. za usluge</item>
    </derivirana_varijabla>
  </DomainObject.Predmet.OstaliListFormatedWithAdressOIB>
  <DomainObject.Predmet.OstaliListNazivFormated>
    <izvorni_sadrzaj>
      <item>Viktor Pisanski</item>
    </izvorni_sadrzaj>
    <derivirana_varijabla naziv="DomainObject.Predmet.OstaliListNazivFormated_1">
      <item>Viktor Pisanski</item>
    </derivirana_varijabla>
  </DomainObject.Predmet.OstaliListNazivFormated>
  <DomainObject.Predmet.OstaliListNazivFormatedOIB>
    <izvorni_sadrzaj>
      <item>Viktor Pisanski</item>
    </izvorni_sadrzaj>
    <derivirana_varijabla naziv="DomainObject.Predmet.OstaliListNazivFormatedOIB_1">
      <item>Viktor Pisanski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GORAN PAVLETIC PHOTOGRAPHY d.o.o. za usluge</izvorni_sadrzaj>
    <derivirana_varijabla naziv="DomainObject.Predmet.ProtustrankaIDrugi_1">GORAN PAVLETIC PHOTOGRAPHY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GORAN PAVLETIC PHOTOGRAPHY d.o.o. za usluge, OIB 92462551240, Ulica Cvjetka Rubetića 7, 10000 Zagreb</izvorni_sadrzaj>
    <derivirana_varijabla naziv="DomainObject.Predmet.ProtustrankaIDrugiAdressOIB_1">GORAN PAVLETIC PHOTOGRAPHY d.o.o. za usluge, OIB 92462551240, Ulica Cvjetka Rubetića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GORAN PAVLETIC PHOTOGRAPHY d.o.o. za usluge</item>
      <item>Viktor Pisanski</item>
    </izvorni_sadrzaj>
    <derivirana_varijabla naziv="DomainObject.Predmet.SudioniciListNaziv_1">
      <item>FINA Regionalni centar Zagreb</item>
      <item>GORAN PAVLETIC PHOTOGRAPHY d.o.o. za usluge</item>
      <item>Viktor Pisanski</item>
    </derivirana_varijabla>
  </DomainObject.Predmet.SudioniciListNaziv>
  <DomainObject.Predmet.SudioniciListAdressOIB>
    <izvorni_sadrzaj>
      <item>FINA Regionalni centar Zagreb, OIB 85821130368, Trg svibanjskih žrtava 1995. 1,10000 Zagreb</item>
      <item>GORAN PAVLETIC PHOTOGRAPHY d.o.o. za usluge, OIB 92462551240, Ulica Cvjetka Rubetića 7,10000 Zagreb</item>
      <item>Viktor Pisanski, III Vrbik 9,10000 Zagreb</item>
    </izvorni_sadrzaj>
    <derivirana_varijabla naziv="DomainObject.Predmet.SudioniciListAdressOIB_1">
      <item>FINA Regionalni centar Zagreb, OIB 85821130368, Trg svibanjskih žrtava 1995. 1,10000 Zagreb</item>
      <item>GORAN PAVLETIC PHOTOGRAPHY d.o.o. za usluge, OIB 92462551240, Ulica Cvjetka Rubetića 7,10000 Zagreb</item>
      <item>Viktor Pisanski, III Vrbik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92462551240</item>
      <item>, OIB null</item>
    </izvorni_sadrzaj>
    <derivirana_varijabla naziv="DomainObject.Predmet.SudioniciListNazivOIB_1">
      <item>, OIB 85821130368</item>
      <item>, OIB 92462551240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Mačinković, OIB 42446999065, Drage Gervaisa 30, 10000 Zagreb</item>
    </izvorni_sadrzaj>
    <derivirana_varijabla naziv="DomainObject.Predmet.StecajniUpraviteljiListAddressOIB_1">
      <item>Nina Mačinković, OIB 42446999065, Drage Gervaisa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St-1359/2018-5</izvorni_sadrzaj>
    <derivirana_varijabla naziv="DomainObject.PredzadnjaOdlukaIzPredmeta.Oznaka_1">St-1359/2018-5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BC30DB-6E21-45FA-9964-A4BF45F3BF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2253</properties:Characters>
  <properties:Lines>72</properties:Lines>
  <properties:Paragraphs>25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2019-02-04T12:05:00Z</dcterms:created>
  <dc:creator>Belma Čolić</dc:creator>
  <cp:lastModifiedBy>Belma Čolić</cp:lastModifiedBy>
  <cp:lastPrinted>2019-02-04T12:38:00Z</cp:lastPrinted>
  <dcterms:modified xmlns:xsi="http://www.w3.org/2001/XMLSchema-instance" xsi:type="dcterms:W3CDTF">2019-02-04T12:42:00Z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(ST-1359-2018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