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dfac" w14:paraId="fb5dfa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41B2B">
        <w:rPr>
          <w:lang w:val="hr-HR"/>
        </w:rPr>
        <w:t>886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41B2B">
        <w:rPr>
          <w:lang w:val="hr-HR"/>
        </w:rPr>
        <w:t>RAVIL-FENIX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F50AE8">
        <w:rPr>
          <w:lang w:val="hr-HR"/>
        </w:rPr>
        <w:t>trgovinu i usluge,</w:t>
      </w:r>
      <w:r w:rsidR="00A67EF5">
        <w:rPr>
          <w:lang w:val="hr-HR"/>
        </w:rPr>
        <w:t xml:space="preserve"> </w:t>
      </w:r>
      <w:r w:rsidR="000F21C2">
        <w:rPr>
          <w:lang w:val="hr-HR"/>
        </w:rPr>
        <w:t xml:space="preserve">turistička agencija, </w:t>
      </w:r>
      <w:r w:rsidR="00F41B2B">
        <w:rPr>
          <w:lang w:val="hr-HR"/>
        </w:rPr>
        <w:t>Nova Kapela</w:t>
      </w:r>
      <w:r w:rsidR="00F50AE8">
        <w:rPr>
          <w:lang w:val="hr-HR"/>
        </w:rPr>
        <w:t xml:space="preserve">, </w:t>
      </w:r>
      <w:proofErr w:type="spellStart"/>
      <w:r w:rsidR="00F41B2B">
        <w:rPr>
          <w:lang w:val="hr-HR"/>
        </w:rPr>
        <w:t>Žabnica</w:t>
      </w:r>
      <w:proofErr w:type="spellEnd"/>
      <w:r w:rsidR="00F41B2B">
        <w:rPr>
          <w:lang w:val="hr-HR"/>
        </w:rPr>
        <w:t xml:space="preserve"> 91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F41B2B">
        <w:rPr>
          <w:lang w:val="hr-HR"/>
        </w:rPr>
        <w:t xml:space="preserve"> 080577212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F41B2B">
        <w:rPr>
          <w:lang w:val="hr-HR"/>
        </w:rPr>
        <w:t>22200269585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41B2B">
        <w:rPr>
          <w:lang w:val="hr-HR"/>
        </w:rPr>
        <w:t>886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F41B2B">
        <w:rPr>
          <w:lang w:val="hr-HR"/>
        </w:rPr>
        <w:t>7</w:t>
      </w:r>
      <w:r w:rsidR="00565FF8">
        <w:rPr>
          <w:lang w:val="hr-HR"/>
        </w:rPr>
        <w:t xml:space="preserve">. </w:t>
      </w:r>
      <w:r w:rsidR="00F41B2B">
        <w:rPr>
          <w:lang w:val="hr-HR"/>
        </w:rPr>
        <w:t>veljače</w:t>
      </w:r>
      <w:r w:rsidR="00D372EC">
        <w:rPr>
          <w:lang w:val="hr-HR"/>
        </w:rPr>
        <w:t xml:space="preserve"> 201</w:t>
      </w:r>
      <w:r w:rsidR="00F41B2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41B2B">
        <w:rPr>
          <w:lang w:val="hr-HR"/>
        </w:rPr>
        <w:t>12.024,26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F41B2B">
        <w:rPr>
          <w:lang w:val="hr-HR"/>
        </w:rPr>
        <w:t>Ravil</w:t>
      </w:r>
      <w:proofErr w:type="spellEnd"/>
      <w:r w:rsidR="00F41B2B">
        <w:rPr>
          <w:lang w:val="hr-HR"/>
        </w:rPr>
        <w:t xml:space="preserve"> </w:t>
      </w:r>
      <w:proofErr w:type="spellStart"/>
      <w:r w:rsidR="00F41B2B">
        <w:rPr>
          <w:lang w:val="hr-HR"/>
        </w:rPr>
        <w:t>Burganov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proofErr w:type="spellStart"/>
      <w:r w:rsidR="00F41B2B">
        <w:rPr>
          <w:lang w:val="hr-HR"/>
        </w:rPr>
        <w:t>Koroljov</w:t>
      </w:r>
      <w:proofErr w:type="spellEnd"/>
      <w:r w:rsidR="00F41B2B">
        <w:rPr>
          <w:lang w:val="hr-HR"/>
        </w:rPr>
        <w:t xml:space="preserve">, </w:t>
      </w:r>
      <w:proofErr w:type="spellStart"/>
      <w:r w:rsidR="00F41B2B">
        <w:rPr>
          <w:lang w:val="hr-HR"/>
        </w:rPr>
        <w:t>Kalinina</w:t>
      </w:r>
      <w:proofErr w:type="spellEnd"/>
      <w:r w:rsidR="00F41B2B">
        <w:rPr>
          <w:lang w:val="hr-HR"/>
        </w:rPr>
        <w:t xml:space="preserve"> 6/A</w:t>
      </w:r>
      <w:r w:rsidR="00D47C59">
        <w:rPr>
          <w:lang w:val="hr-HR"/>
        </w:rPr>
        <w:t>,</w:t>
      </w:r>
      <w:r w:rsidR="00D47C59" w:rsidRPr="00D47C59">
        <w:rPr>
          <w:lang w:val="hr-HR"/>
        </w:rPr>
        <w:t xml:space="preserve"> </w:t>
      </w:r>
      <w:r w:rsidR="00D47C59">
        <w:rPr>
          <w:lang w:val="hr-HR"/>
        </w:rPr>
        <w:t xml:space="preserve">Rusija, Željko </w:t>
      </w:r>
      <w:proofErr w:type="spellStart"/>
      <w:r w:rsidR="00D47C59">
        <w:rPr>
          <w:lang w:val="hr-HR"/>
        </w:rPr>
        <w:t>Traživuk</w:t>
      </w:r>
      <w:proofErr w:type="spellEnd"/>
      <w:r w:rsidR="00D47C59">
        <w:rPr>
          <w:lang w:val="hr-HR"/>
        </w:rPr>
        <w:t>, iz Rijeke,</w:t>
      </w:r>
      <w:r w:rsidR="00F41B2B">
        <w:rPr>
          <w:lang w:val="hr-HR"/>
        </w:rPr>
        <w:t xml:space="preserve"> </w:t>
      </w:r>
      <w:proofErr w:type="spellStart"/>
      <w:r w:rsidR="00D47C59">
        <w:rPr>
          <w:lang w:val="hr-HR"/>
        </w:rPr>
        <w:t>Slaviše</w:t>
      </w:r>
      <w:proofErr w:type="spellEnd"/>
      <w:r w:rsidR="00D47C59">
        <w:rPr>
          <w:lang w:val="hr-HR"/>
        </w:rPr>
        <w:t xml:space="preserve"> </w:t>
      </w:r>
      <w:proofErr w:type="spellStart"/>
      <w:r w:rsidR="00D47C59">
        <w:rPr>
          <w:lang w:val="hr-HR"/>
        </w:rPr>
        <w:t>Vajnera</w:t>
      </w:r>
      <w:proofErr w:type="spellEnd"/>
      <w:r w:rsidR="00D47C59">
        <w:rPr>
          <w:lang w:val="hr-HR"/>
        </w:rPr>
        <w:t xml:space="preserve"> Čiče 16, OIB:22172301981 i Zoran Tomić, iz  Otočca, Bartola Kašića 21, OIB: 85633103092, 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033BB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</w:t>
      </w:r>
      <w:r w:rsidR="0066586E" w:rsidRPr="0066586E">
        <w:rPr>
          <w:lang w:val="hr-HR"/>
        </w:rPr>
        <w:t xml:space="preserve"> </w:t>
      </w:r>
      <w:r w:rsidR="0066586E">
        <w:rPr>
          <w:lang w:val="hr-HR"/>
        </w:rPr>
        <w:t>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B033BB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Sect="00D47C59" w:rsidR="000E2229" w:rsidRPr="005351C7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E9C" w:rsidR="00271E9C">
      <w:r>
        <w:separator/>
      </w:r>
    </w:p>
  </w:endnote>
  <w:endnote w:id="0" w:type="continuationSeparator">
    <w:p w:rsidRDefault="00271E9C" w:rsidR="00271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E9C" w:rsidR="00271E9C">
      <w:r>
        <w:separator/>
      </w:r>
    </w:p>
  </w:footnote>
  <w:footnote w:id="0" w:type="continuationSeparator">
    <w:p w:rsidRDefault="00271E9C" w:rsidR="00271E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C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0F21C2"/>
    <w:rsid w:val="00100095"/>
    <w:rsid w:val="00110AAF"/>
    <w:rsid w:val="00137AA5"/>
    <w:rsid w:val="00184DF0"/>
    <w:rsid w:val="001B397D"/>
    <w:rsid w:val="001D3155"/>
    <w:rsid w:val="00230CD2"/>
    <w:rsid w:val="00271E9C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C44D9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6586E"/>
    <w:rsid w:val="00674F9D"/>
    <w:rsid w:val="006767EE"/>
    <w:rsid w:val="006B32F7"/>
    <w:rsid w:val="006E7557"/>
    <w:rsid w:val="00763668"/>
    <w:rsid w:val="00783E7E"/>
    <w:rsid w:val="007A2C5F"/>
    <w:rsid w:val="007A3E1B"/>
    <w:rsid w:val="007D3222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24C02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33BB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10334"/>
    <w:rsid w:val="00C1585A"/>
    <w:rsid w:val="00C435AB"/>
    <w:rsid w:val="00C47897"/>
    <w:rsid w:val="00C765CD"/>
    <w:rsid w:val="00CA6057"/>
    <w:rsid w:val="00CD08D1"/>
    <w:rsid w:val="00CD55C0"/>
    <w:rsid w:val="00CD6B0C"/>
    <w:rsid w:val="00D15D74"/>
    <w:rsid w:val="00D372EC"/>
    <w:rsid w:val="00D430AE"/>
    <w:rsid w:val="00D46E25"/>
    <w:rsid w:val="00D47C59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41B2B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3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3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E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E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E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E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RAVIL - FENIX d. o. o. zastupanog po punomoćniku Ravil Burganov; Zoran Tomić; Željko Traživuk</izvorni_sadrzaj>
    <derivirana_varijabla naziv="DomainObject.Predmet.ProtustrankaFormated_1">  RAVIL - FENIX d. o. o. zastupanog po punomoćniku Ravil Burganov; Zoran Tomić; Željko Traživuk</derivirana_varijabla>
  </DomainObject.Predmet.ProtustrankaFormated>
  <DomainObject.Predmet.ProtustrankaFormatedOIB>
    <izvorni_sadrzaj>  RAVIL - FENIX d. o. o., OIB 22200269585 zastupanog po punomoćniku Ravil Burganov; Zoran Tomić; Željko Traživuk</izvorni_sadrzaj>
    <derivirana_varijabla naziv="DomainObject.Predmet.ProtustrankaFormatedOIB_1">  RAVIL - FENIX d. o. o., OIB 22200269585 zastupanog po punomoćniku Ravil Burganov; Zoran Tomić; Željko Traživuk</derivirana_varijabla>
  </DomainObject.Predmet.ProtustrankaFormatedOIB>
  <DomainObject.Predmet.ProtustrankaFormatedWithAdress>
    <izvorni_sadrzaj> RAVIL - FENIX d. o. o., Žabnica 91, 10342 Nova Kapela zastupanog po punomoćniku Ravil Burganov; Zoran Tomić; Željko Traživuk</izvorni_sadrzaj>
    <derivirana_varijabla naziv="DomainObject.Predmet.ProtustrankaFormatedWithAdress_1"> RAVIL - FENIX d. o. o., Žabnica 91, 10342 Nova Kapela zastupanog po punomoćniku Ravil Burganov; Zoran Tomić; Željko Traživuk</derivirana_varijabla>
  </DomainObject.Predmet.ProtustrankaFormatedWithAdress>
  <DomainObject.Predmet.ProtustrankaFormatedWithAdressOIB>
    <izvorni_sadrzaj> RAVIL - FENIX d. o. o., OIB 22200269585, Žabnica 91, 10342 Nova Kapela zastupanog po punomoćniku Ravil Burganov; Zoran Tomić; Željko Traživuk</izvorni_sadrzaj>
    <derivirana_varijabla naziv="DomainObject.Predmet.ProtustrankaFormatedWithAdressOIB_1"> RAVIL - FENIX d. o. o., OIB 22200269585, Žabnica 91, 10342 Nova Kapela zastupanog po punomoćniku Ravil Burganov; Zoran Tomić; Željko Traživuk</derivirana_varijabla>
  </DomainObject.Predmet.ProtustrankaFormatedWithAdressOIB>
  <DomainObject.Predmet.ProtustrankaWithAdress>
    <izvorni_sadrzaj>RAVIL - FENIX d. o. o. Žabnica 91, 10342 Nova Kapela</izvorni_sadrzaj>
    <derivirana_varijabla naziv="DomainObject.Predmet.ProtustrankaWithAdress_1">RAVIL - FENIX d. o. o. Žabnica 91, 10342 Nova Kapela</derivirana_varijabla>
  </DomainObject.Predmet.ProtustrankaWithAdress>
  <DomainObject.Predmet.ProtustrankaWithAdressOIB>
    <izvorni_sadrzaj>RAVIL - FENIX d. o. o., OIB 22200269585, Žabnica 91, 10342 Nova Kapela</izvorni_sadrzaj>
    <derivirana_varijabla naziv="DomainObject.Predmet.ProtustrankaWithAdressOIB_1">RAVIL - FENIX d. o. o., OIB 22200269585, Žabnica 91, 10342 Nova Kapela</derivirana_varijabla>
  </DomainObject.Predmet.ProtustrankaWithAdressOIB>
  <DomainObject.Predmet.ProtustrankaNazivFormated>
    <izvorni_sadrzaj>RAVIL - FENIX d. o. o.</izvorni_sadrzaj>
    <derivirana_varijabla naziv="DomainObject.Predmet.ProtustrankaNazivFormated_1">RAVIL - FENIX d. o. o.</derivirana_varijabla>
  </DomainObject.Predmet.ProtustrankaNazivFormated>
  <DomainObject.Predmet.ProtustrankaNazivFormatedOIB>
    <izvorni_sadrzaj>RAVIL - FENIX d. o. o., OIB 22200269585</izvorni_sadrzaj>
    <derivirana_varijabla naziv="DomainObject.Predmet.ProtustrankaNazivFormatedOIB_1">RAVIL - FENIX d. o. o., OIB 22200269585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RAVIL - FENIX d. o. o. zastupanog po punomoćniku Ravil Burganov; Zoran Tomić; Željko Traživuk</item>
    </izvorni_sadrzaj>
    <derivirana_varijabla naziv="DomainObject.Predmet.ProtuStrankaListFormated_1">
      <item>RAVIL - FENIX d. o. o. zastupanog po punomoćniku Ravil Burganov; Zoran Tomić; Željko Traživuk</item>
    </derivirana_varijabla>
  </DomainObject.Predmet.ProtuStrankaListFormated>
  <DomainObject.Predmet.ProtuStrankaListFormatedOIB>
    <izvorni_sadrzaj>
      <item>RAVIL - FENIX d. o. o., OIB 22200269585 zastupanog po punomoćniku Ravil Burganov; Zoran Tomić; Željko Traživuk</item>
    </izvorni_sadrzaj>
    <derivirana_varijabla naziv="DomainObject.Predmet.ProtuStrankaListFormatedOIB_1">
      <item>RAVIL - FENIX d. o. o., OIB 22200269585 zastupanog po punomoćniku Ravil Burganov; Zoran Tomić; Željko Traživuk</item>
    </derivirana_varijabla>
  </DomainObject.Predmet.ProtuStrankaListFormatedOIB>
  <DomainObject.Predmet.ProtuStrankaListFormatedWithAdress>
    <izvorni_sadrzaj>
      <item>RAVIL - FENIX d. o. o., Žabnica 91, 10342 Nova Kapela zastupanog po punomoćniku Ravil Burganov; Zoran Tomić; Željko Traživuk</item>
    </izvorni_sadrzaj>
    <derivirana_varijabla naziv="DomainObject.Predmet.ProtuStrankaListFormatedWithAdress_1">
      <item>RAVIL - FENIX d. o. o., Žabnica 91, 10342 Nova Kapela zastupanog po punomoćniku Ravil Burganov; Zoran Tomić; Željko Traživuk</item>
    </derivirana_varijabla>
  </DomainObject.Predmet.ProtuStrankaListFormatedWithAdress>
  <DomainObject.Predmet.ProtuStrankaListFormatedWithAdressOIB>
    <izvorni_sadrzaj>
      <item>RAVIL - FENIX d. o. o., OIB 22200269585, Žabnica 91, 10342 Nova Kapela zastupanog po punomoćniku Ravil Burganov; Zoran Tomić; Željko Traživuk</item>
    </izvorni_sadrzaj>
    <derivirana_varijabla naziv="DomainObject.Predmet.ProtuStrankaListFormatedWithAdressOIB_1">
      <item>RAVIL - FENIX d. o. o., OIB 22200269585, Žabnica 91, 10342 Nova Kapela zastupanog po punomoćniku Ravil Burganov; Zoran Tomić; Željko Traživuk</item>
    </derivirana_varijabla>
  </DomainObject.Predmet.ProtuStrankaListFormatedWithAdressOIB>
  <DomainObject.Predmet.ProtuStrankaListNazivFormated>
    <izvorni_sadrzaj>
      <item>RAVIL - FENIX d. o. o.</item>
    </izvorni_sadrzaj>
    <derivirana_varijabla naziv="DomainObject.Predmet.ProtuStrankaListNazivFormated_1">
      <item>RAVIL - FENIX d. o. o.</item>
    </derivirana_varijabla>
  </DomainObject.Predmet.ProtuStrankaListNazivFormated>
  <DomainObject.Predmet.ProtuStrankaListNazivFormatedOIB>
    <izvorni_sadrzaj>
      <item>RAVIL - FENIX d. o. o., OIB 22200269585</item>
    </izvorni_sadrzaj>
    <derivirana_varijabla naziv="DomainObject.Predmet.ProtuStrankaListNazivFormatedOIB_1">
      <item>RAVIL - FENIX d. o. o., OIB 22200269585</item>
    </derivirana_varijabla>
  </DomainObject.Predmet.ProtuStrankaListNazivFormatedOIB>
  <DomainObject.Predmet.OstaliListFormated>
    <izvorni_sadrzaj>
      <item>Ravil Burganov punomoćnik sudionika u postupku RAVIL - FENIX d. o. o.</item>
      <item>Željko Traživuk punomoćnik sudionika u postupku RAVIL - FENIX d. o. o.</item>
      <item>Zoran Tomić punomoćnik sudionika u postupku RAVIL - FENIX d. o. o.</item>
    </izvorni_sadrzaj>
    <derivirana_varijabla naziv="DomainObject.Predmet.OstaliListFormated_1">
      <item>Ravil Burganov punomoćnik sudionika u postupku RAVIL - FENIX d. o. o.</item>
      <item>Željko Traživuk punomoćnik sudionika u postupku RAVIL - FENIX d. o. o.</item>
      <item>Zoran Tomić punomoćnik sudionika u postupku RAVIL - FENIX d. o. o.</item>
    </derivirana_varijabla>
  </DomainObject.Predmet.OstaliListFormated>
  <DomainObject.Predmet.OstaliListFormatedOIB>
    <izvorni_sadrzaj>
      <item>Ravil Burganov punomoćnik sudionika u postupku RAVIL - FENIX d. o. o.</item>
      <item>Željko Traživuk, OIB 22172301981 punomoćnik sudionika u postupku RAVIL - FENIX d. o. o.</item>
      <item>Zoran Tomić, OIB 85633103092 punomoćnik sudionika u postupku RAVIL - FENIX d. o. o.</item>
    </izvorni_sadrzaj>
    <derivirana_varijabla naziv="DomainObject.Predmet.OstaliListFormatedOIB_1">
      <item>Ravil Burganov punomoćnik sudionika u postupku RAVIL - FENIX d. o. o.</item>
      <item>Željko Traživuk, OIB 22172301981 punomoćnik sudionika u postupku RAVIL - FENIX d. o. o.</item>
      <item>Zoran Tomić, OIB 85633103092 punomoćnik sudionika u postupku RAVIL - FENIX d. o. o.</item>
    </derivirana_varijabla>
  </DomainObject.Predmet.OstaliListFormatedOIB>
  <DomainObject.Predmet.OstaliListFormatedWithAdress>
    <izvorni_sadrzaj>
      <item>Ravil Burganov, Kalinina 6/A, Koroljov punomoćnik sudionika u postupku RAVIL - FENIX d. o. o.</item>
      <item>Željko Traživuk, Slaviše Vajnera Čiče 16, 51000 Rijeka punomoćnik sudionika u postupku RAVIL - FENIX d. o. o.</item>
      <item>Zoran Tomić, Bartola Kašića 21, 53220 Otočac punomoćnik sudionika u postupku RAVIL - FENIX d. o. o.</item>
    </izvorni_sadrzaj>
    <derivirana_varijabla naziv="DomainObject.Predmet.OstaliListFormatedWithAdress_1">
      <item>Ravil Burganov, Kalinina 6/A, Koroljov punomoćnik sudionika u postupku RAVIL - FENIX d. o. o.</item>
      <item>Željko Traživuk, Slaviše Vajnera Čiče 16, 51000 Rijeka punomoćnik sudionika u postupku RAVIL - FENIX d. o. o.</item>
      <item>Zoran Tomić, Bartola Kašića 21, 53220 Otočac punomoćnik sudionika u postupku RAVIL - FENIX d. o. o.</item>
    </derivirana_varijabla>
  </DomainObject.Predmet.OstaliListFormatedWithAdress>
  <DomainObject.Predmet.OstaliListFormatedWithAdressOIB>
    <izvorni_sadrzaj>
      <item>Ravil Burganov, Kalinina 6/A, Koroljov punomoćnik sudionika u postupku RAVIL - FENIX d. o. o.</item>
      <item>Željko Traživuk, OIB 22172301981, Slaviše Vajnera Čiče 16, 51000 Rijeka punomoćnik sudionika u postupku RAVIL - FENIX d. o. o.</item>
      <item>Zoran Tomić, OIB 85633103092, Bartola Kašića 21, 53220 Otočac punomoćnik sudionika u postupku RAVIL - FENIX d. o. o.</item>
    </izvorni_sadrzaj>
    <derivirana_varijabla naziv="DomainObject.Predmet.OstaliListFormatedWithAdressOIB_1">
      <item>Ravil Burganov, Kalinina 6/A, Koroljov punomoćnik sudionika u postupku RAVIL - FENIX d. o. o.</item>
      <item>Željko Traživuk, OIB 22172301981, Slaviše Vajnera Čiče 16, 51000 Rijeka punomoćnik sudionika u postupku RAVIL - FENIX d. o. o.</item>
      <item>Zoran Tomić, OIB 85633103092, Bartola Kašića 21, 53220 Otočac punomoćnik sudionika u postupku RAVIL - FENIX d. o. o.</item>
    </derivirana_varijabla>
  </DomainObject.Predmet.OstaliListFormatedWithAdressOIB>
  <DomainObject.Predmet.OstaliListNazivFormated>
    <izvorni_sadrzaj>
      <item>Ravil Burganov</item>
      <item>Željko Traživuk</item>
      <item>Zoran Tomić</item>
    </izvorni_sadrzaj>
    <derivirana_varijabla naziv="DomainObject.Predmet.OstaliListNazivFormated_1">
      <item>Ravil Burganov</item>
      <item>Željko Traživuk</item>
      <item>Zoran Tomić</item>
    </derivirana_varijabla>
  </DomainObject.Predmet.OstaliListNazivFormated>
  <DomainObject.Predmet.OstaliListNazivFormatedOIB>
    <izvorni_sadrzaj>
      <item>Ravil Burganov</item>
      <item>Željko Traživuk, OIB 22172301981</item>
      <item>Zoran Tomić, OIB 85633103092</item>
    </izvorni_sadrzaj>
    <derivirana_varijabla naziv="DomainObject.Predmet.OstaliListNazivFormatedOIB_1">
      <item>Ravil Burganov</item>
      <item>Željko Traživuk, OIB 22172301981</item>
      <item>Zoran Tomić, OIB 85633103092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RAVIL - FENIX d. o. o.</izvorni_sadrzaj>
    <derivirana_varijabla naziv="DomainObject.Predmet.ProtustrankaIDrugi_1">RAVIL - FENIX d. o. 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RAVIL - FENIX d. o. o., OIB 22200269585, Žabnica 91, 10342 Nova Kapela</izvorni_sadrzaj>
    <derivirana_varijabla naziv="DomainObject.Predmet.ProtustrankaIDrugiAdressOIB_1">RAVIL - FENIX d. o. o., OIB 22200269585, Žabnica 91, 10342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RAVIL - FENIX d. o. o.</item>
      <item>FINA Regionalni centar Zagreb</item>
      <item>Ravil Burganov</item>
      <item>Željko Traživuk</item>
      <item>Zoran Tomić</item>
    </izvorni_sadrzaj>
    <derivirana_varijabla naziv="DomainObject.Predmet.SudioniciListNaziv_1">
      <item>RAVIL - FENIX d. o. o.</item>
      <item>FINA Regionalni centar Zagreb</item>
      <item>Ravil Burganov</item>
      <item>Željko Traživuk</item>
      <item>Zoran Tomić</item>
    </derivirana_varijabla>
  </DomainObject.Predmet.SudioniciListNaziv>
  <DomainObject.Predmet.SudioniciListAdressOIB>
    <izvorni_sadrzaj>
      <item>RAVIL - FENIX d. o. o., OIB 22200269585, Žabnica 91,10342 Nova Kapela</item>
      <item>FINA Regionalni centar Zagreb, OIB 85821130368, Trg svibanjskih žrtava 1995. br. 1,10000 Zagreb</item>
      <item>Ravil Burganov, Kalinina 6/A,Koroljov</item>
      <item>Željko Traživuk, OIB 22172301981, Slaviše Vajnera Čiče 16,51000 Rijeka</item>
      <item>Zoran Tomić, OIB 85633103092, Bartola Kašića 21,53220 Otočac</item>
    </izvorni_sadrzaj>
    <derivirana_varijabla naziv="DomainObject.Predmet.SudioniciListAdressOIB_1">
      <item>RAVIL - FENIX d. o. o., OIB 22200269585, Žabnica 91,10342 Nova Kapela</item>
      <item>FINA Regionalni centar Zagreb, OIB 85821130368, Trg svibanjskih žrtava 1995. br. 1,10000 Zagreb</item>
      <item>Ravil Burganov, Kalinina 6/A,Koroljov</item>
      <item>Željko Traživuk, OIB 22172301981, Slaviše Vajnera Čiče 16,51000 Rijeka</item>
      <item>Zoran Tomić, OIB 85633103092, Bartola Kašića 21,53220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22200269585</item>
      <item>, OIB 85821130368</item>
      <item>, OIB null</item>
      <item>, OIB 22172301981</item>
      <item>, OIB 85633103092</item>
    </izvorni_sadrzaj>
    <derivirana_varijabla naziv="DomainObject.Predmet.SudioniciListNazivOIB_1">
      <item>, OIB 22200269585</item>
      <item>, OIB 85821130368</item>
      <item>, OIB null</item>
      <item>, OIB 22172301981</item>
      <item>, OIB 85633103092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5075A-3D5B-45AC-B469-13C93327C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1863</properties:Characters>
  <properties:Lines>51</properties:Lines>
  <properties:Paragraphs>16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2016-06-02T09:43:00Z</dcterms:created>
  <dc:creator>ssabljic</dc:creator>
  <cp:lastModifiedBy>Miroslav Lovreković</cp:lastModifiedBy>
  <cp:lastPrinted>2016-06-13T10:04:00Z</cp:lastPrinted>
  <dcterms:modified xmlns:xsi="http://www.w3.org/2001/XMLSchema-instance" xsi:type="dcterms:W3CDTF">2016-06-13T10:04:00Z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