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b759c" w14:paraId="d7b759c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6207B6">
        <w:t>2442/</w:t>
      </w:r>
      <w:r w:rsidR="007224DE">
        <w:t>2016</w:t>
      </w:r>
    </w:p>
    <w:p w:rsidRDefault="00600D6E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41561" w:rsidP="00241561" w:rsidR="00241561"/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3016AF" w:rsidP="00C40A44" w:rsidR="000B22E7" w:rsidRPr="00B9015B">
      <w:pPr>
        <w:ind w:firstLine="708"/>
        <w:jc w:val="both"/>
      </w:pPr>
      <w:r w:rsidRPr="008C0A60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="006207B6" w:rsidRPr="00A25134">
        <w:rPr>
          <w:lang w:val="pt-BR"/>
        </w:rPr>
        <w:t>KLUB ZA VJEŽBANJE j.d.o.o.</w:t>
      </w:r>
      <w:r w:rsidR="006207B6">
        <w:rPr>
          <w:lang w:val="pt-BR"/>
        </w:rPr>
        <w:t xml:space="preserve"> OIB: </w:t>
      </w:r>
      <w:r w:rsidR="006207B6" w:rsidRPr="00781849">
        <w:rPr>
          <w:lang w:val="pt-BR"/>
        </w:rPr>
        <w:t>10135494488</w:t>
      </w:r>
      <w:r w:rsidR="006207B6">
        <w:rPr>
          <w:lang w:val="pt-BR"/>
        </w:rPr>
        <w:t>, Samobor, Ante Starčevića 9</w:t>
      </w:r>
      <w:r w:rsidR="00600D6E">
        <w:rPr>
          <w:lang w:val="pt-BR"/>
        </w:rPr>
        <w:t xml:space="preserve">, </w:t>
      </w:r>
      <w:r w:rsidR="000B22E7" w:rsidRPr="00B9015B">
        <w:rPr>
          <w:lang w:val="pt-BR"/>
        </w:rPr>
        <w:t xml:space="preserve"> </w:t>
      </w:r>
      <w:r w:rsidR="006207B6">
        <w:rPr>
          <w:lang w:val="pt-BR"/>
        </w:rPr>
        <w:t>22. prosinca</w:t>
      </w:r>
      <w:r w:rsidR="00D103C8">
        <w:rPr>
          <w:lang w:val="pt-BR"/>
        </w:rPr>
        <w:t xml:space="preserve"> 2017.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207B6" w:rsidRPr="00A25134">
        <w:rPr>
          <w:lang w:val="pt-BR"/>
        </w:rPr>
        <w:t>KLUB ZA VJEŽBANJE j.d.o.o.</w:t>
      </w:r>
      <w:r w:rsidR="006207B6">
        <w:rPr>
          <w:lang w:val="pt-BR"/>
        </w:rPr>
        <w:t xml:space="preserve"> OIB: </w:t>
      </w:r>
      <w:r w:rsidR="006207B6" w:rsidRPr="00781849">
        <w:rPr>
          <w:lang w:val="pt-BR"/>
        </w:rPr>
        <w:t>10135494488</w:t>
      </w:r>
      <w:r w:rsidR="006207B6">
        <w:rPr>
          <w:lang w:val="pt-BR"/>
        </w:rPr>
        <w:t>, Samobor, Ante Starčevića 9</w:t>
      </w:r>
      <w:r w:rsidR="000D740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207B6">
        <w:t>2442</w:t>
      </w:r>
      <w:r w:rsidR="0089116E">
        <w:t>-16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5508B9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6207B6" w:rsidRPr="00A25134">
        <w:rPr>
          <w:lang w:val="pt-BR"/>
        </w:rPr>
        <w:t>KLUB ZA VJEŽBANJE j.d.o.o.</w:t>
      </w:r>
      <w:r w:rsidR="006207B6">
        <w:rPr>
          <w:lang w:val="pt-BR"/>
        </w:rPr>
        <w:t xml:space="preserve"> OIB: </w:t>
      </w:r>
      <w:r w:rsidR="006207B6" w:rsidRPr="00781849">
        <w:rPr>
          <w:lang w:val="pt-BR"/>
        </w:rPr>
        <w:t>10135494488</w:t>
      </w:r>
      <w:r w:rsidR="006207B6">
        <w:rPr>
          <w:lang w:val="pt-BR"/>
        </w:rPr>
        <w:t>, Samobor, Ante Starčevića 9</w:t>
      </w:r>
      <w:r w:rsidR="005508B9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6207B6">
        <w:t>10.03.2016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6207B6">
        <w:t>28.842,87</w:t>
      </w:r>
      <w:r w:rsidRPr="00EF73E0">
        <w:t xml:space="preserve"> kn, </w:t>
      </w:r>
      <w:r w:rsidR="006207B6">
        <w:t xml:space="preserve">a na dan 23.11.2017. ukupan iznos duga iznosi 151.291,53 </w:t>
      </w:r>
      <w:r w:rsidRPr="00EF73E0">
        <w:t xml:space="preserve">kao i da dužnik ima </w:t>
      </w:r>
      <w:r w:rsidR="006207B6">
        <w:t>2</w:t>
      </w:r>
      <w:r w:rsidRPr="00EF73E0">
        <w:t xml:space="preserve"> zaposlen</w:t>
      </w:r>
      <w:r w:rsidR="006207B6">
        <w:t>a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793B5C" w:rsidR="002B5FE9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6207B6">
        <w:t xml:space="preserve">07. rujna </w:t>
      </w:r>
      <w:r w:rsidR="00F81D7B">
        <w:t xml:space="preserve"> 2017.</w:t>
      </w:r>
      <w:r w:rsidR="00901CFD">
        <w:t xml:space="preserve"> pokrenuo prethodni postupak nad dužnikom, a </w:t>
      </w:r>
      <w:r w:rsidR="005508B9">
        <w:t>2</w:t>
      </w:r>
      <w:r w:rsidR="006207B6">
        <w:t>0</w:t>
      </w:r>
      <w:r w:rsidR="00240B59">
        <w:t>.studenog</w:t>
      </w:r>
      <w:r w:rsidR="00897C41">
        <w:t xml:space="preserve"> 2017</w:t>
      </w:r>
      <w:r w:rsidR="00F60CCF">
        <w:t xml:space="preserve">. održano je ročište.  </w:t>
      </w:r>
      <w:r w:rsidR="00F60CCF" w:rsidRPr="00BA4CC8">
        <w:t xml:space="preserve">Zastupnik po zakonu dužnika </w:t>
      </w:r>
      <w:r w:rsidR="000F37C3">
        <w:t>je pristupio na navedeno ročište i izjavio kako nema u vlasništvu ni nekretninu ni pokretninu i ne protivi se otvaranju stečaja</w:t>
      </w:r>
      <w:r w:rsidR="00F60CCF" w:rsidRPr="00BA4CC8">
        <w:t xml:space="preserve">.  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0F37C3">
        <w:t>23.11</w:t>
      </w:r>
      <w:r w:rsidR="00220A3B">
        <w:t>.2017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5508B9">
        <w:t>2</w:t>
      </w:r>
      <w:r w:rsidR="006207B6">
        <w:t>2</w:t>
      </w:r>
      <w:r w:rsidR="00240B59">
        <w:t xml:space="preserve">. </w:t>
      </w:r>
      <w:r w:rsidR="006207B6">
        <w:t>prosinca</w:t>
      </w:r>
      <w:r w:rsidR="00947B84">
        <w:t xml:space="preserve"> 2017.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80272D">
        <w:t>Maja Jurovicki,v.r.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80272D" w:rsidP="002D60CE" w:rsidR="0080272D">
      <w:pPr>
        <w:jc w:val="both"/>
      </w:pPr>
    </w:p>
    <w:p w:rsidRDefault="0080272D" w:rsidP="002D60CE" w:rsidR="0080272D" w:rsidRPr="00B9015B">
      <w:pPr>
        <w:jc w:val="both"/>
      </w:pPr>
    </w:p>
    <w:p w:rsidRDefault="007F0539" w:rsidP="00065B42" w:rsidR="007F0539"/>
    <w:p w:rsidRDefault="0080272D" w:rsidP="008C5BAA" w:rsidR="0080272D">
      <w:pPr>
        <w:jc w:val="right"/>
      </w:pPr>
      <w:r>
        <w:t>Za točnost otpravka-ovlašteni službenik:</w:t>
      </w:r>
    </w:p>
    <w:p w:rsidRDefault="0080272D" w:rsidP="008C5BAA" w:rsidR="0080272D">
      <w:pPr>
        <w:jc w:val="right"/>
      </w:pPr>
      <w:r>
        <w:t>Gordana Cvitković</w:t>
      </w:r>
    </w:p>
    <w:p w:rsidRDefault="00065B42" w:rsidP="0080272D" w:rsidR="00065B42" w:rsidRPr="00B9015B"/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0AEB" w:rsidP="007F0539" w:rsidR="00DC0AEB">
      <w:r>
        <w:separator/>
      </w:r>
    </w:p>
  </w:endnote>
  <w:endnote w:id="0" w:type="continuationSeparator">
    <w:p w:rsidRDefault="00DC0AEB" w:rsidP="007F0539" w:rsidR="00DC0A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0AEB" w:rsidP="007F0539" w:rsidR="00DC0AEB">
      <w:r>
        <w:separator/>
      </w:r>
    </w:p>
  </w:footnote>
  <w:footnote w:id="0" w:type="continuationSeparator">
    <w:p w:rsidRDefault="00DC0AEB" w:rsidP="007F0539" w:rsidR="00DC0A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80272D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6207B6">
          <w:rPr>
            <w:sz w:val="24"/>
            <w:szCs w:val="24"/>
          </w:rPr>
          <w:t>2442</w:t>
        </w:r>
        <w:r w:rsidR="00240B59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019"/>
    <w:rsid w:val="0005040A"/>
    <w:rsid w:val="000612F3"/>
    <w:rsid w:val="00065B42"/>
    <w:rsid w:val="00073A7D"/>
    <w:rsid w:val="000B22E7"/>
    <w:rsid w:val="000D740A"/>
    <w:rsid w:val="000E05B5"/>
    <w:rsid w:val="000E335E"/>
    <w:rsid w:val="000F37C3"/>
    <w:rsid w:val="001013EE"/>
    <w:rsid w:val="00110B39"/>
    <w:rsid w:val="00130276"/>
    <w:rsid w:val="00134F3A"/>
    <w:rsid w:val="00166201"/>
    <w:rsid w:val="001845B2"/>
    <w:rsid w:val="001861A1"/>
    <w:rsid w:val="0019700A"/>
    <w:rsid w:val="001A762F"/>
    <w:rsid w:val="0021298E"/>
    <w:rsid w:val="00220A3B"/>
    <w:rsid w:val="00220FCD"/>
    <w:rsid w:val="00240B59"/>
    <w:rsid w:val="00241561"/>
    <w:rsid w:val="002520CE"/>
    <w:rsid w:val="00260C00"/>
    <w:rsid w:val="002817DE"/>
    <w:rsid w:val="002972F4"/>
    <w:rsid w:val="002A67BE"/>
    <w:rsid w:val="002B5FE9"/>
    <w:rsid w:val="002C3072"/>
    <w:rsid w:val="002D5087"/>
    <w:rsid w:val="002D60CE"/>
    <w:rsid w:val="002F5BC7"/>
    <w:rsid w:val="003016AF"/>
    <w:rsid w:val="003301CA"/>
    <w:rsid w:val="003670F2"/>
    <w:rsid w:val="00374E82"/>
    <w:rsid w:val="003A6185"/>
    <w:rsid w:val="003D1D8D"/>
    <w:rsid w:val="003F3702"/>
    <w:rsid w:val="003F4D6A"/>
    <w:rsid w:val="00412D47"/>
    <w:rsid w:val="00457687"/>
    <w:rsid w:val="004633A1"/>
    <w:rsid w:val="0046518B"/>
    <w:rsid w:val="004677A7"/>
    <w:rsid w:val="004C428C"/>
    <w:rsid w:val="004C4C72"/>
    <w:rsid w:val="004E1586"/>
    <w:rsid w:val="00501EBB"/>
    <w:rsid w:val="005130E5"/>
    <w:rsid w:val="00515336"/>
    <w:rsid w:val="00532425"/>
    <w:rsid w:val="00535D8E"/>
    <w:rsid w:val="005508B9"/>
    <w:rsid w:val="005543BD"/>
    <w:rsid w:val="0059075B"/>
    <w:rsid w:val="00591F57"/>
    <w:rsid w:val="005C0D1E"/>
    <w:rsid w:val="005D4B0E"/>
    <w:rsid w:val="005E27B3"/>
    <w:rsid w:val="005E554C"/>
    <w:rsid w:val="00600D6E"/>
    <w:rsid w:val="006140F2"/>
    <w:rsid w:val="006207B6"/>
    <w:rsid w:val="00620A6A"/>
    <w:rsid w:val="00632220"/>
    <w:rsid w:val="00662884"/>
    <w:rsid w:val="00667795"/>
    <w:rsid w:val="00671C0D"/>
    <w:rsid w:val="00694AC6"/>
    <w:rsid w:val="00704DD0"/>
    <w:rsid w:val="007150E9"/>
    <w:rsid w:val="007224DE"/>
    <w:rsid w:val="00754CF2"/>
    <w:rsid w:val="0076019C"/>
    <w:rsid w:val="00793B5C"/>
    <w:rsid w:val="007B068E"/>
    <w:rsid w:val="007E6A6F"/>
    <w:rsid w:val="007F0539"/>
    <w:rsid w:val="0080272D"/>
    <w:rsid w:val="0089116E"/>
    <w:rsid w:val="00897C41"/>
    <w:rsid w:val="008A078F"/>
    <w:rsid w:val="008B669A"/>
    <w:rsid w:val="00901CFD"/>
    <w:rsid w:val="0092107C"/>
    <w:rsid w:val="00947B84"/>
    <w:rsid w:val="00947BCF"/>
    <w:rsid w:val="009A7F45"/>
    <w:rsid w:val="009B1748"/>
    <w:rsid w:val="009B3D51"/>
    <w:rsid w:val="009E1A79"/>
    <w:rsid w:val="00A0793E"/>
    <w:rsid w:val="00A6064D"/>
    <w:rsid w:val="00A75EA1"/>
    <w:rsid w:val="00A75F17"/>
    <w:rsid w:val="00A851A3"/>
    <w:rsid w:val="00AC04E8"/>
    <w:rsid w:val="00AF438C"/>
    <w:rsid w:val="00B1184C"/>
    <w:rsid w:val="00B425BC"/>
    <w:rsid w:val="00B62E90"/>
    <w:rsid w:val="00B9015B"/>
    <w:rsid w:val="00BB37F2"/>
    <w:rsid w:val="00BC67EF"/>
    <w:rsid w:val="00BE5577"/>
    <w:rsid w:val="00BF01D0"/>
    <w:rsid w:val="00BF0DDB"/>
    <w:rsid w:val="00C23ADD"/>
    <w:rsid w:val="00C40A44"/>
    <w:rsid w:val="00D103C8"/>
    <w:rsid w:val="00D24310"/>
    <w:rsid w:val="00D3350B"/>
    <w:rsid w:val="00D677F7"/>
    <w:rsid w:val="00D803A5"/>
    <w:rsid w:val="00DC0AEB"/>
    <w:rsid w:val="00DE0F86"/>
    <w:rsid w:val="00E0682D"/>
    <w:rsid w:val="00E24B5E"/>
    <w:rsid w:val="00E27343"/>
    <w:rsid w:val="00E27B4B"/>
    <w:rsid w:val="00E43122"/>
    <w:rsid w:val="00E67A99"/>
    <w:rsid w:val="00E7482B"/>
    <w:rsid w:val="00E84110"/>
    <w:rsid w:val="00EC0565"/>
    <w:rsid w:val="00EC0E8E"/>
    <w:rsid w:val="00EE6FE8"/>
    <w:rsid w:val="00EE7504"/>
    <w:rsid w:val="00EF73E0"/>
    <w:rsid w:val="00F324F6"/>
    <w:rsid w:val="00F340A4"/>
    <w:rsid w:val="00F340AE"/>
    <w:rsid w:val="00F60CCF"/>
    <w:rsid w:val="00F81D7B"/>
    <w:rsid w:val="00FC4B79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27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7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7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7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7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27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7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7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7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7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2442</izvorni_sadrzaj>
    <derivirana_varijabla naziv="DomainObject.Predmet.Broj_1">2442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St-2442/2016</izvorni_sadrzaj>
    <derivirana_varijabla naziv="DomainObject.Predmet.OznakaBroj_1">St-2442/2016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KLUB ZA VJEŽBANJE j.d.o.o. za usluge zastupanog po punomoćniku Vedrana Ostojić Markota</izvorni_sadrzaj>
    <derivirana_varijabla naziv="DomainObject.Predmet.ProtustrankaFormated_1">  KLUB ZA VJEŽBANJE j.d.o.o. za usluge zastupanog po punomoćniku Vedrana Ostojić Markota</derivirana_varijabla>
  </DomainObject.Predmet.ProtustrankaFormated>
  <DomainObject.Predmet.ProtustrankaFormatedOIB>
    <izvorni_sadrzaj>  KLUB ZA VJEŽBANJE j.d.o.o. za usluge, OIB 10135494488 zastupanog po punomoćniku Vedrana Ostojić Markota</izvorni_sadrzaj>
    <derivirana_varijabla naziv="DomainObject.Predmet.ProtustrankaFormatedOIB_1">  KLUB ZA VJEŽBANJE j.d.o.o. za usluge, OIB 10135494488 zastupanog po punomoćniku Vedrana Ostojić Markota</derivirana_varijabla>
  </DomainObject.Predmet.ProtustrankaFormatedOIB>
  <DomainObject.Predmet.ProtustrankaFormatedWithAdress>
    <izvorni_sadrzaj> KLUB ZA VJEŽBANJE j.d.o.o. za usluge, Ante Starčevića 9, 10430 Samobor zastupanog po punomoćniku Vedrana Ostojić Markota</izvorni_sadrzaj>
    <derivirana_varijabla naziv="DomainObject.Predmet.ProtustrankaFormatedWithAdress_1"> KLUB ZA VJEŽBANJE j.d.o.o. za usluge, Ante Starčevića 9, 10430 Samobor zastupanog po punomoćniku Vedrana Ostojić Markota</derivirana_varijabla>
  </DomainObject.Predmet.ProtustrankaFormatedWithAdress>
  <DomainObject.Predmet.ProtustrankaFormatedWithAdressOIB>
    <izvorni_sadrzaj> KLUB ZA VJEŽBANJE j.d.o.o. za usluge, OIB 10135494488, Ante Starčevića 9, 10430 Samobor zastupanog po punomoćniku Vedrana Ostojić Markota</izvorni_sadrzaj>
    <derivirana_varijabla naziv="DomainObject.Predmet.ProtustrankaFormatedWithAdressOIB_1"> KLUB ZA VJEŽBANJE j.d.o.o. za usluge, OIB 10135494488, Ante Starčevića 9, 10430 Samobor zastupanog po punomoćniku Vedrana Ostojić Markota</derivirana_varijabla>
  </DomainObject.Predmet.ProtustrankaFormatedWithAdressOIB>
  <DomainObject.Predmet.ProtustrankaWithAdress>
    <izvorni_sadrzaj>KLUB ZA VJEŽBANJE j.d.o.o. za usluge Ante Starčevića 9, 10430 Samobor</izvorni_sadrzaj>
    <derivirana_varijabla naziv="DomainObject.Predmet.ProtustrankaWithAdress_1">KLUB ZA VJEŽBANJE j.d.o.o. za usluge Ante Starčevića 9, 10430 Samobor</derivirana_varijabla>
  </DomainObject.Predmet.ProtustrankaWithAdress>
  <DomainObject.Predmet.ProtustrankaWithAdressOIB>
    <izvorni_sadrzaj>KLUB ZA VJEŽBANJE j.d.o.o. za usluge, OIB 10135494488, Ante Starčevića 9, 10430 Samobor</izvorni_sadrzaj>
    <derivirana_varijabla naziv="DomainObject.Predmet.ProtustrankaWithAdressOIB_1">KLUB ZA VJEŽBANJE j.d.o.o. za usluge, OIB 10135494488, Ante Starčevića 9, 10430 Samobor</derivirana_varijabla>
  </DomainObject.Predmet.ProtustrankaWithAdressOIB>
  <DomainObject.Predmet.ProtustrankaNazivFormated>
    <izvorni_sadrzaj>KLUB ZA VJEŽBANJE j.d.o.o. za usluge</izvorni_sadrzaj>
    <derivirana_varijabla naziv="DomainObject.Predmet.ProtustrankaNazivFormated_1">KLUB ZA VJEŽBANJE j.d.o.o. za usluge</derivirana_varijabla>
  </DomainObject.Predmet.ProtustrankaNazivFormated>
  <DomainObject.Predmet.ProtustrankaNazivFormatedOIB>
    <izvorni_sadrzaj>KLUB ZA VJEŽBANJE j.d.o.o. za usluge, OIB 10135494488</izvorni_sadrzaj>
    <derivirana_varijabla naziv="DomainObject.Predmet.ProtustrankaNazivFormatedOIB_1">KLUB ZA VJEŽBANJE j.d.o.o. za usluge, OIB 10135494488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ZA VJEŽBANJE j.d.o.o. za usluge zastupanog po punomoćniku Vedrana Ostojić Markota</item>
    </izvorni_sadrzaj>
    <derivirana_varijabla naziv="DomainObject.Predmet.ProtuStrankaListFormated_1">
      <item>KLUB ZA VJEŽBANJE j.d.o.o. za usluge zastupanog po punomoćniku Vedrana Ostojić Markota</item>
    </derivirana_varijabla>
  </DomainObject.Predmet.ProtuStrankaListFormated>
  <DomainObject.Predmet.ProtuStrankaListFormatedOIB>
    <izvorni_sadrzaj>
      <item>KLUB ZA VJEŽBANJE j.d.o.o. za usluge, OIB 10135494488 zastupanog po punomoćniku Vedrana Ostojić Markota</item>
    </izvorni_sadrzaj>
    <derivirana_varijabla naziv="DomainObject.Predmet.ProtuStrankaListFormatedOIB_1">
      <item>KLUB ZA VJEŽBANJE j.d.o.o. za usluge, OIB 10135494488 zastupanog po punomoćniku Vedrana Ostojić Markota</item>
    </derivirana_varijabla>
  </DomainObject.Predmet.ProtuStrankaListFormatedOIB>
  <DomainObject.Predmet.ProtuStrankaListFormatedWithAdress>
    <izvorni_sadrzaj>
      <item>KLUB ZA VJEŽBANJE j.d.o.o. za usluge, Ante Starčevića 9, 10430 Samobor zastupanog po punomoćniku Vedrana Ostojić Markota</item>
    </izvorni_sadrzaj>
    <derivirana_varijabla naziv="DomainObject.Predmet.ProtuStrankaListFormatedWithAdress_1">
      <item>KLUB ZA VJEŽBANJE j.d.o.o. za usluge, Ante Starčevića 9, 10430 Samobor zastupanog po punomoćniku Vedrana Ostojić Markota</item>
    </derivirana_varijabla>
  </DomainObject.Predmet.ProtuStrankaListFormatedWithAdress>
  <DomainObject.Predmet.ProtuStrankaListFormatedWithAdressOIB>
    <izvorni_sadrzaj>
      <item>KLUB ZA VJEŽBANJE j.d.o.o. za usluge, OIB 10135494488, Ante Starčevića 9, 10430 Samobor zastupanog po punomoćniku Vedrana Ostojić Markota</item>
    </izvorni_sadrzaj>
    <derivirana_varijabla naziv="DomainObject.Predmet.ProtuStrankaListFormatedWithAdressOIB_1">
      <item>KLUB ZA VJEŽBANJE j.d.o.o. za usluge, OIB 10135494488, Ante Starčevića 9, 10430 Samobor zastupanog po punomoćniku Vedrana Ostojić Markota</item>
    </derivirana_varijabla>
  </DomainObject.Predmet.ProtuStrankaListFormatedWithAdressOIB>
  <DomainObject.Predmet.ProtuStrankaListNazivFormated>
    <izvorni_sadrzaj>
      <item>KLUB ZA VJEŽBANJE j.d.o.o. za usluge</item>
    </izvorni_sadrzaj>
    <derivirana_varijabla naziv="DomainObject.Predmet.ProtuStrankaListNazivFormated_1">
      <item>KLUB ZA VJEŽBANJE j.d.o.o. za usluge</item>
    </derivirana_varijabla>
  </DomainObject.Predmet.ProtuStrankaListNazivFormated>
  <DomainObject.Predmet.ProtuStrankaListNazivFormatedOIB>
    <izvorni_sadrzaj>
      <item>KLUB ZA VJEŽBANJE j.d.o.o. za usluge, OIB 10135494488</item>
    </izvorni_sadrzaj>
    <derivirana_varijabla naziv="DomainObject.Predmet.ProtuStrankaListNazivFormatedOIB_1">
      <item>KLUB ZA VJEŽBANJE j.d.o.o. za usluge, OIB 10135494488</item>
    </derivirana_varijabla>
  </DomainObject.Predmet.ProtuStrankaListNazivFormatedOIB>
  <DomainObject.Predmet.OstaliListFormated>
    <izvorni_sadrzaj>
      <item>Vedrana Ostojić Markota punomoćnik sudionika u postupku KLUB ZA VJEŽBANJE j.d.o.o. za usluge</item>
    </izvorni_sadrzaj>
    <derivirana_varijabla naziv="DomainObject.Predmet.OstaliListFormated_1">
      <item>Vedrana Ostojić Markota punomoćnik sudionika u postupku KLUB ZA VJEŽBANJE j.d.o.o. za usluge</item>
    </derivirana_varijabla>
  </DomainObject.Predmet.OstaliListFormated>
  <DomainObject.Predmet.OstaliListFormatedOIB>
    <izvorni_sadrzaj>
      <item>Vedrana Ostojić Markota, OIB 25279075394 punomoćnik sudionika u postupku KLUB ZA VJEŽBANJE j.d.o.o. za usluge</item>
    </izvorni_sadrzaj>
    <derivirana_varijabla naziv="DomainObject.Predmet.OstaliListFormatedOIB_1">
      <item>Vedrana Ostojić Markota, OIB 25279075394 punomoćnik sudionika u postupku KLUB ZA VJEŽBANJE j.d.o.o. za usluge</item>
    </derivirana_varijabla>
  </DomainObject.Predmet.OstaliListFormatedOIB>
  <DomainObject.Predmet.OstaliListFormatedWithAdress>
    <izvorni_sadrzaj>
      <item>Vedrana Ostojić Markota, Ante Starčevića 9, 10430 Samobor punomoćnik sudionika u postupku KLUB ZA VJEŽBANJE j.d.o.o. za usluge</item>
    </izvorni_sadrzaj>
    <derivirana_varijabla naziv="DomainObject.Predmet.OstaliListFormatedWithAdress_1">
      <item>Vedrana Ostojić Markota, Ante Starčevića 9, 10430 Samobor punomoćnik sudionika u postupku KLUB ZA VJEŽBANJE j.d.o.o. za usluge</item>
    </derivirana_varijabla>
  </DomainObject.Predmet.OstaliListFormatedWithAdress>
  <DomainObject.Predmet.OstaliListFormatedWithAdressOIB>
    <izvorni_sadrzaj>
      <item>Vedrana Ostojić Markota, OIB 25279075394, Ante Starčevića 9, 10430 Samobor punomoćnik sudionika u postupku KLUB ZA VJEŽBANJE j.d.o.o. za usluge</item>
    </izvorni_sadrzaj>
    <derivirana_varijabla naziv="DomainObject.Predmet.OstaliListFormatedWithAdressOIB_1">
      <item>Vedrana Ostojić Markota, OIB 25279075394, Ante Starčevića 9, 10430 Samobor punomoćnik sudionika u postupku KLUB ZA VJEŽBANJE j.d.o.o. za usluge</item>
    </derivirana_varijabla>
  </DomainObject.Predmet.OstaliListFormatedWithAdressOIB>
  <DomainObject.Predmet.OstaliListNazivFormated>
    <izvorni_sadrzaj>
      <item>Vedrana Ostojić Markota</item>
    </izvorni_sadrzaj>
    <derivirana_varijabla naziv="DomainObject.Predmet.OstaliListNazivFormated_1">
      <item>Vedrana Ostojić Markota</item>
    </derivirana_varijabla>
  </DomainObject.Predmet.OstaliListNazivFormated>
  <DomainObject.Predmet.OstaliListNazivFormatedOIB>
    <izvorni_sadrzaj>
      <item>Vedrana Ostojić Markota, OIB 25279075394</item>
    </izvorni_sadrzaj>
    <derivirana_varijabla naziv="DomainObject.Predmet.OstaliListNazivFormatedOIB_1">
      <item>Vedrana Ostojić Markota, OIB 25279075394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ZA VJEŽBANJE j.d.o.o. za usluge</izvorni_sadrzaj>
    <derivirana_varijabla naziv="DomainObject.Predmet.ProtustrankaIDrugi_1">KLUB ZA VJEŽBANJE j.d.o.o. za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KLUB ZA VJEŽBANJE j.d.o.o. za usluge, OIB 10135494488, Ante Starčevića 9, 10430 Samobor</izvorni_sadrzaj>
    <derivirana_varijabla naziv="DomainObject.Predmet.ProtustrankaIDrugiAdressOIB_1">KLUB ZA VJEŽBANJE j.d.o.o. za usluge, OIB 10135494488, Ante Starčevića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ZA VJEŽBANJE j.d.o.o. za usluge</item>
      <item>Vedrana Ostojić Markota</item>
    </izvorni_sadrzaj>
    <derivirana_varijabla naziv="DomainObject.Predmet.SudioniciListNaziv_1">
      <item>FINA Regionalni centar Zagreb</item>
      <item>KLUB ZA VJEŽBANJE j.d.o.o. za usluge</item>
      <item>Vedrana Ostojić Markota</item>
    </derivirana_varijabla>
  </DomainObject.Predmet.SudioniciListNaziv>
  <DomainObject.Predmet.SudioniciListAdressOIB>
    <izvorni_sadrzaj>
      <item>FINA Regionalni centar Zagreb, OIB 85821130368, Trg svibanjskih žrtava 1995. br 1,10000 Zagreb</item>
      <item>KLUB ZA VJEŽBANJE j.d.o.o. za usluge, OIB 10135494488, Ante Starčevića 9,10430 Samobor</item>
      <item>Vedrana Ostojić Markota, OIB 25279075394, Ante Starčevića 9,10430 Samobor</item>
    </izvorni_sadrzaj>
    <derivirana_varijabla naziv="DomainObject.Predmet.SudioniciListAdressOIB_1">
      <item>FINA Regionalni centar Zagreb, OIB 85821130368, Trg svibanjskih žrtava 1995. br 1,10000 Zagreb</item>
      <item>KLUB ZA VJEŽBANJE j.d.o.o. za usluge, OIB 10135494488, Ante Starčevića 9,10430 Samobor</item>
      <item>Vedrana Ostojić Markota, OIB 25279075394, Ante Starčevića 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10135494488</item>
      <item>, OIB 25279075394</item>
    </izvorni_sadrzaj>
    <derivirana_varijabla naziv="DomainObject.Predmet.SudioniciListNazivOIB_1">
      <item>, OIB 85821130368</item>
      <item>, OIB 10135494488</item>
      <item>, OIB 25279075394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6360F7-6052-4E5B-B554-EA3FA028F5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732</properties:Words>
  <properties:Characters>4030</properties:Characters>
  <properties:Lines>87</properties:Lines>
  <properties:Paragraphs>26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2017-12-22T10:26:00Z</dcterms:created>
  <dc:creator>gzubak</dc:creator>
  <cp:lastModifiedBy>Gordana Cvitković</cp:lastModifiedBy>
  <cp:lastPrinted>2017-12-22T10:43:00Z</cp:lastPrinted>
  <dcterms:modified xmlns:xsi="http://www.w3.org/2001/XMLSchema-instance" xsi:type="dcterms:W3CDTF">2017-12-22T10:43:00Z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