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b884" w14:paraId="264b88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F4184" w:rsidP="009F4184" w:rsidR="009F4184" w:rsidRPr="009F4184">
      <w:pPr>
        <w:spacing w:after="0"/>
        <w:jc w:val="right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>Poslovni broj: 3 St-56/2016-8</w:t>
      </w:r>
    </w:p>
    <w:p w:rsidRDefault="009F4184" w:rsidP="009F4184" w:rsidR="009F4184" w:rsidRPr="009F418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F4184" w:rsidP="009F4184" w:rsidR="009F4184" w:rsidRPr="009F418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F4184" w:rsidP="009F4184" w:rsidR="009F4184" w:rsidRPr="009F4184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F4184" w:rsidP="009F4184" w:rsidR="009F4184" w:rsidRPr="009F4184">
      <w:pPr>
        <w:spacing w:after="0"/>
        <w:ind w:firstLine="708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>REPUBLIKA HRVATSKA</w:t>
      </w:r>
    </w:p>
    <w:p w:rsidRDefault="009F4184" w:rsidP="009F4184" w:rsidR="009F4184" w:rsidRPr="009F4184">
      <w:pPr>
        <w:spacing w:after="0"/>
        <w:ind w:firstLine="708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>TRGOVAČKI SUD U ZADRU</w:t>
      </w:r>
    </w:p>
    <w:p w:rsidRDefault="009F4184" w:rsidP="009F4184" w:rsidR="009F4184" w:rsidRPr="009F4184">
      <w:pPr>
        <w:spacing w:after="0"/>
        <w:ind w:firstLine="708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>Zadar, Dr. Franje Tuđmana 35.</w:t>
      </w:r>
    </w:p>
    <w:p w:rsidRDefault="009F4184" w:rsidP="009F4184" w:rsidR="009F4184" w:rsidRPr="009F4184">
      <w:pPr>
        <w:spacing w:after="0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spacing w:after="0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ab/>
        <w:t>R E PU B L I K A   H R V A T S K A</w:t>
      </w:r>
      <w:r w:rsidRPr="009F4184">
        <w:rPr>
          <w:rFonts w:cs="Times New Roman" w:eastAsia="Times New Roman"/>
          <w:lang w:eastAsia="hr-HR"/>
        </w:rPr>
        <w:tab/>
      </w:r>
    </w:p>
    <w:p w:rsidRDefault="009F4184" w:rsidP="009F4184" w:rsidR="009F4184" w:rsidRPr="009F41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spacing w:after="0"/>
        <w:jc w:val="center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 xml:space="preserve">Z A K LJ U Č A K </w:t>
      </w:r>
    </w:p>
    <w:p w:rsidRDefault="009F4184" w:rsidP="009F4184" w:rsidR="009F4184" w:rsidRPr="009F41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spacing w:after="0"/>
        <w:jc w:val="both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ab/>
        <w:t xml:space="preserve">Trgovački sud u Zadru, OIB </w:t>
      </w:r>
      <w:r w:rsidRPr="009F4184">
        <w:rPr>
          <w:rFonts w:cs="Times New Roman" w:eastAsia="Times New Roman"/>
          <w:szCs w:val="20"/>
          <w:lang w:eastAsia="hr-HR"/>
        </w:rPr>
        <w:t xml:space="preserve">39670464653, </w:t>
      </w:r>
      <w:r w:rsidRPr="009F4184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CAPILLUS j.d.o.o., Bibinje, Sv. Nikole Putnika 15, OIB: 10999881138 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9F4184">
          <w:rPr>
            <w:rFonts w:cs="Times New Roman" w:eastAsia="Times New Roman"/>
            <w:lang w:eastAsia="hr-HR"/>
          </w:rPr>
          <w:t>11. st</w:t>
        </w:r>
      </w:smartTag>
      <w:r w:rsidRPr="009F4184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9F4184" w:rsidP="009F4184" w:rsidR="009F4184" w:rsidRPr="009F41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spacing w:after="0"/>
        <w:jc w:val="center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 xml:space="preserve">z a k </w:t>
      </w:r>
      <w:proofErr w:type="spellStart"/>
      <w:r w:rsidRPr="009F4184">
        <w:rPr>
          <w:rFonts w:cs="Times New Roman" w:eastAsia="Times New Roman"/>
          <w:lang w:eastAsia="hr-HR"/>
        </w:rPr>
        <w:t>lj</w:t>
      </w:r>
      <w:proofErr w:type="spellEnd"/>
      <w:r w:rsidRPr="009F4184">
        <w:rPr>
          <w:rFonts w:cs="Times New Roman" w:eastAsia="Times New Roman"/>
          <w:lang w:eastAsia="hr-HR"/>
        </w:rPr>
        <w:t xml:space="preserve"> u č i o  j e</w:t>
      </w:r>
    </w:p>
    <w:p w:rsidRDefault="009F4184" w:rsidP="009F4184" w:rsidR="009F4184" w:rsidRPr="009F41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9F4184">
        <w:rPr>
          <w:rFonts w:cs="Times New Roman" w:eastAsia="Times New Roman"/>
          <w:lang w:eastAsia="hr-HR"/>
        </w:rPr>
        <w:t>otpravka</w:t>
      </w:r>
      <w:proofErr w:type="spellEnd"/>
      <w:r w:rsidRPr="009F4184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6.231,58 kn koje je u Očevidniku redoslijeda osnova za plaćanje evidentirano na dan 11. siječnja  2016. </w:t>
      </w:r>
    </w:p>
    <w:p w:rsidRDefault="009F4184" w:rsidP="009F4184" w:rsidR="009F4184" w:rsidRPr="009F41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spacing w:after="0"/>
        <w:jc w:val="center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>U Zadru 30. lipnja 2016.</w:t>
      </w:r>
    </w:p>
    <w:p w:rsidRDefault="009F4184" w:rsidP="009F4184" w:rsidR="009F4184" w:rsidRPr="009F418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9F4184" w:rsidP="009F4184" w:rsidR="009F4184" w:rsidRPr="009F4184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>Tina Grgas</w:t>
      </w:r>
    </w:p>
    <w:p w:rsidRDefault="009F4184" w:rsidP="009F4184" w:rsidR="009F4184" w:rsidRPr="009F418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spacing w:after="0"/>
        <w:jc w:val="right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 xml:space="preserve"> </w:t>
      </w:r>
    </w:p>
    <w:p w:rsidRDefault="009F4184" w:rsidP="009F4184" w:rsidR="009F4184" w:rsidRPr="009F41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spacing w:after="0"/>
        <w:jc w:val="both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>UPUTA O PRAVNOM LIJEKU</w:t>
      </w:r>
    </w:p>
    <w:p w:rsidRDefault="009F4184" w:rsidP="009F4184" w:rsidR="009F4184" w:rsidRPr="009F4184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>Protiv ovog zaključka nije dopuštena žalba.</w:t>
      </w:r>
    </w:p>
    <w:p w:rsidRDefault="009F4184" w:rsidP="009F4184" w:rsidR="009F4184" w:rsidRPr="009F41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4184" w:rsidP="009F4184" w:rsidR="009F4184" w:rsidRPr="009F4184">
      <w:pPr>
        <w:spacing w:after="0"/>
        <w:jc w:val="both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>DNA:</w:t>
      </w:r>
    </w:p>
    <w:p w:rsidRDefault="009F4184" w:rsidP="009F4184" w:rsidR="009F4184" w:rsidRPr="009F418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>FINA, Regionalni centar Split, Podružnica Zadar</w:t>
      </w:r>
    </w:p>
    <w:p w:rsidRDefault="009F4184" w:rsidP="009F4184" w:rsidR="009F4184" w:rsidRPr="009F418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F4184">
        <w:rPr>
          <w:rFonts w:cs="Times New Roman" w:eastAsia="Times New Roman"/>
          <w:lang w:eastAsia="hr-HR"/>
        </w:rPr>
        <w:t>e-Oglasna ploča</w:t>
      </w:r>
    </w:p>
    <w:p w:rsidRDefault="009F4184" w:rsidP="009F4184" w:rsidR="009F4184" w:rsidRPr="009F4184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9F4184" w:rsidP="009F4184" w:rsidR="009F4184" w:rsidRPr="009F418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F418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184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067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St-56/2016-6</izvorni_sadrzaj>
    <derivirana_varijabla naziv="DomainObject.Oznaka_1">St-56/2016-6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CAPILLUS j.d.o.o. salon ljepote</izvorni_sadrzaj>
    <derivirana_varijabla naziv="DomainObject.Predmet.ProtustrankaFormated_1">  CAPILLUS j.d.o.o. salon ljepote</derivirana_varijabla>
  </DomainObject.Predmet.ProtustrankaFormated>
  <DomainObject.Predmet.ProtustrankaFormatedOIB>
    <izvorni_sadrzaj>  CAPILLUS j.d.o.o. salon ljepote, OIB 10999881138</izvorni_sadrzaj>
    <derivirana_varijabla naziv="DomainObject.Predmet.ProtustrankaFormatedOIB_1">  CAPILLUS j.d.o.o. salon ljepote, OIB 10999881138</derivirana_varijabla>
  </DomainObject.Predmet.ProtustrankaFormatedOIB>
  <DomainObject.Predmet.ProtustrankaFormatedWithAdress>
    <izvorni_sadrzaj> CAPILLUS j.d.o.o. salon ljepote, Sv. Nikole Putnika 15, 23205 Bibinje</izvorni_sadrzaj>
    <derivirana_varijabla naziv="DomainObject.Predmet.ProtustrankaFormatedWithAdress_1"> CAPILLUS j.d.o.o. salon ljepote, Sv. Nikole Putnika 15, 23205 Bibinje</derivirana_varijabla>
  </DomainObject.Predmet.ProtustrankaFormatedWithAdress>
  <DomainObject.Predmet.ProtustrankaFormatedWithAdressOIB>
    <izvorni_sadrzaj> CAPILLUS j.d.o.o. salon ljepote, OIB 10999881138, Sv. Nikole Putnika 15, 23205 Bibinje</izvorni_sadrzaj>
    <derivirana_varijabla naziv="DomainObject.Predmet.ProtustrankaFormatedWithAdressOIB_1"> CAPILLUS j.d.o.o. salon ljepote, OIB 10999881138, Sv. Nikole Putnika 15, 23205 Bibinje</derivirana_varijabla>
  </DomainObject.Predmet.ProtustrankaFormatedWithAdressOIB>
  <DomainObject.Predmet.ProtustrankaWithAdress>
    <izvorni_sadrzaj>CAPILLUS j.d.o.o. salon ljepote Sv. Nikole Putnika 15, 23205 Bibinje</izvorni_sadrzaj>
    <derivirana_varijabla naziv="DomainObject.Predmet.ProtustrankaWithAdress_1">CAPILLUS j.d.o.o. salon ljepote Sv. Nikole Putnika 15, 23205 Bibinje</derivirana_varijabla>
  </DomainObject.Predmet.ProtustrankaWithAdress>
  <DomainObject.Predmet.ProtustrankaWithAdressOIB>
    <izvorni_sadrzaj>CAPILLUS j.d.o.o. salon ljepote, OIB 10999881138, Sv. Nikole Putnika 15, 23205 Bibinje</izvorni_sadrzaj>
    <derivirana_varijabla naziv="DomainObject.Predmet.ProtustrankaWithAdressOIB_1">CAPILLUS j.d.o.o. salon ljepote, OIB 10999881138, Sv. Nikole Putnika 15, 23205 Bibinje</derivirana_varijabla>
  </DomainObject.Predmet.ProtustrankaWithAdressOIB>
  <DomainObject.Predmet.ProtustrankaNazivFormated>
    <izvorni_sadrzaj>CAPILLUS j.d.o.o. salon ljepote</izvorni_sadrzaj>
    <derivirana_varijabla naziv="DomainObject.Predmet.ProtustrankaNazivFormated_1">CAPILLUS j.d.o.o. salon ljepote</derivirana_varijabla>
  </DomainObject.Predmet.ProtustrankaNazivFormated>
  <DomainObject.Predmet.ProtustrankaNazivFormatedOIB>
    <izvorni_sadrzaj>CAPILLUS j.d.o.o. salon ljepote, OIB 10999881138</izvorni_sadrzaj>
    <derivirana_varijabla naziv="DomainObject.Predmet.ProtustrankaNazivFormatedOIB_1">CAPILLUS j.d.o.o. salon ljepote, OIB 10999881138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6231.58</izvorni_sadrzaj>
    <derivirana_varijabla naziv="DomainObject.Predmet.TrenutnaVrijednost_1">6231.58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CAPILLUS j.d.o.o. salon ljepote</item>
    </izvorni_sadrzaj>
    <derivirana_varijabla naziv="DomainObject.Predmet.ProtuStrankaListFormated_1">
      <item>CAPILLUS j.d.o.o. salon ljepote</item>
    </derivirana_varijabla>
  </DomainObject.Predmet.ProtuStrankaListFormated>
  <DomainObject.Predmet.ProtuStrankaListFormatedOIB>
    <izvorni_sadrzaj>
      <item>CAPILLUS j.d.o.o. salon ljepote, OIB 10999881138</item>
    </izvorni_sadrzaj>
    <derivirana_varijabla naziv="DomainObject.Predmet.ProtuStrankaListFormatedOIB_1">
      <item>CAPILLUS j.d.o.o. salon ljepote, OIB 10999881138</item>
    </derivirana_varijabla>
  </DomainObject.Predmet.ProtuStrankaListFormatedOIB>
  <DomainObject.Predmet.ProtuStrankaListFormatedWithAdress>
    <izvorni_sadrzaj>
      <item>CAPILLUS j.d.o.o. salon ljepote, Sv. Nikole Putnika 15, 23205 Bibinje</item>
    </izvorni_sadrzaj>
    <derivirana_varijabla naziv="DomainObject.Predmet.ProtuStrankaListFormatedWithAdress_1">
      <item>CAPILLUS j.d.o.o. salon ljepote, Sv. Nikole Putnika 15, 23205 Bibinje</item>
    </derivirana_varijabla>
  </DomainObject.Predmet.ProtuStrankaListFormatedWithAdress>
  <DomainObject.Predmet.ProtuStrankaListFormatedWithAdressOIB>
    <izvorni_sadrzaj>
      <item>CAPILLUS j.d.o.o. salon ljepote, OIB 10999881138, Sv. Nikole Putnika 15, 23205 Bibinje</item>
    </izvorni_sadrzaj>
    <derivirana_varijabla naziv="DomainObject.Predmet.ProtuStrankaListFormatedWithAdressOIB_1">
      <item>CAPILLUS j.d.o.o. salon ljepote, OIB 10999881138, Sv. Nikole Putnika 15, 23205 Bibinje</item>
    </derivirana_varijabla>
  </DomainObject.Predmet.ProtuStrankaListFormatedWithAdressOIB>
  <DomainObject.Predmet.ProtuStrankaListNazivFormated>
    <izvorni_sadrzaj>
      <item>CAPILLUS j.d.o.o. salon ljepote</item>
    </izvorni_sadrzaj>
    <derivirana_varijabla naziv="DomainObject.Predmet.ProtuStrankaListNazivFormated_1">
      <item>CAPILLUS j.d.o.o. salon ljepote</item>
    </derivirana_varijabla>
  </DomainObject.Predmet.ProtuStrankaListNazivFormated>
  <DomainObject.Predmet.ProtuStrankaListNazivFormatedOIB>
    <izvorni_sadrzaj>
      <item>CAPILLUS j.d.o.o. salon ljepote, OIB 10999881138</item>
    </izvorni_sadrzaj>
    <derivirana_varijabla naziv="DomainObject.Predmet.ProtuStrankaListNazivFormatedOIB_1">
      <item>CAPILLUS j.d.o.o. salon ljepote, OIB 10999881138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St-56/2016-6</izvorni_sadrzaj>
    <derivirana_varijabla naziv="DomainObject.PoslovniBrojDokumenta_1">St-56/2016-6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CAPILLUS j.d.o.o. salon ljepote</izvorni_sadrzaj>
    <derivirana_varijabla naziv="DomainObject.Predmet.ProtustrankaIDrugi_1">CAPILLUS j.d.o.o. salon ljepote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CAPILLUS j.d.o.o. salon ljepote, OIB 10999881138, Sv. Nikole Putnika 15, 23205 Bibinje</izvorni_sadrzaj>
    <derivirana_varijabla naziv="DomainObject.Predmet.ProtustrankaIDrugiAdressOIB_1">CAPILLUS j.d.o.o. salon ljepote, OIB 10999881138, Sv. Nikole Putnika 15,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CAPILLUS j.d.o.o. salon ljepote</item>
    </izvorni_sadrzaj>
    <derivirana_varijabla naziv="DomainObject.Predmet.SudioniciListNaziv_1">
      <item>FINA</item>
      <item>CAPILLUS j.d.o.o. salon ljepote</item>
    </derivirana_varijabla>
  </DomainObject.Predmet.SudioniciListNaziv>
  <DomainObject.Predmet.SudioniciListAdressOIB>
    <izvorni_sadrzaj>
      <item>FINA, OIB 85821130368</item>
      <item>CAPILLUS j.d.o.o. salon ljepote, OIB 10999881138, Sv. Nikole Putnika 15,23205 Bibinje</item>
    </izvorni_sadrzaj>
    <derivirana_varijabla naziv="DomainObject.Predmet.SudioniciListAdressOIB_1">
      <item>FINA, OIB 85821130368</item>
      <item>CAPILLUS j.d.o.o. salon ljepote, OIB 10999881138, Sv. Nikole Putnika 15,23205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244F6-B3E1-4859-B117-631D2298A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844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