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50b3" w14:paraId="42250b3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540977">
        <w:rPr>
          <w:sz w:val="22"/>
          <w:szCs w:val="22"/>
        </w:rPr>
        <w:t>210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540977">
        <w:t>MALO JEZERO d.o.o. za ugostiteljstvo,</w:t>
      </w:r>
      <w:r w:rsidR="00411517" w:rsidRPr="004E4E4D">
        <w:t xml:space="preserve"> </w:t>
      </w:r>
      <w:r w:rsidR="00393059">
        <w:t xml:space="preserve">Zagreb, Horvaćanska cesta 75, </w:t>
      </w:r>
      <w:r w:rsidR="00411517" w:rsidRPr="004E4E4D">
        <w:t xml:space="preserve">MBS: </w:t>
      </w:r>
      <w:r w:rsidR="00420485">
        <w:t>080</w:t>
      </w:r>
      <w:r w:rsidR="00540977">
        <w:t>997751</w:t>
      </w:r>
      <w:r w:rsidR="00655A7A">
        <w:t>,</w:t>
      </w:r>
      <w:r w:rsidR="00411517" w:rsidRPr="004E4E4D">
        <w:t xml:space="preserve"> OIB: </w:t>
      </w:r>
      <w:r w:rsidR="00540977">
        <w:t>52465111336</w:t>
      </w:r>
      <w:r w:rsidR="004E4E4D">
        <w:t>,</w:t>
      </w:r>
      <w:r w:rsidR="00B5690D" w:rsidRPr="004E4E4D">
        <w:t xml:space="preserve"> </w:t>
      </w:r>
      <w:r w:rsidR="00454B5F" w:rsidRPr="004E4E4D">
        <w:t xml:space="preserve">dana </w:t>
      </w:r>
      <w:r w:rsidR="008C4385" w:rsidRPr="004E4E4D">
        <w:t xml:space="preserve">13.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393059">
        <w:t>MALO JEZERO d.o.o. za ugostiteljstvo,</w:t>
      </w:r>
      <w:r w:rsidR="00393059" w:rsidRPr="004E4E4D">
        <w:t xml:space="preserve"> </w:t>
      </w:r>
      <w:r w:rsidR="00393059">
        <w:t xml:space="preserve">Zagreb, Horvaćanska cesta 75, </w:t>
      </w:r>
      <w:r w:rsidR="00393059" w:rsidRPr="004E4E4D">
        <w:t xml:space="preserve">MBS: </w:t>
      </w:r>
      <w:r w:rsidR="00393059">
        <w:t>080997751,</w:t>
      </w:r>
      <w:r w:rsidR="00393059" w:rsidRPr="004E4E4D">
        <w:t xml:space="preserve"> OIB: </w:t>
      </w:r>
      <w:r w:rsidR="00393059">
        <w:t>52465111336.</w:t>
      </w:r>
    </w:p>
    <w:p w:rsidRDefault="00393059" w:rsidP="00D11146" w:rsidR="00393059" w:rsidRPr="004E4E4D">
      <w:pPr>
        <w:jc w:val="both"/>
      </w:pPr>
    </w:p>
    <w:p w:rsidRDefault="00540977" w:rsidP="00540977" w:rsidR="00540977" w:rsidRPr="002424BC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Pr="002424BC">
        <w:rPr>
          <w:lang w:eastAsia="en-US"/>
        </w:rPr>
        <w:t>Nikola Bojanić, Osijek, Bračka 179, OIB: 32886956915</w:t>
      </w:r>
      <w:r>
        <w:rPr>
          <w:lang w:eastAsia="en-US"/>
        </w:rPr>
        <w:t>.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393059">
        <w:t>MALO JEZERO d.o.o. za ugostiteljstvo,</w:t>
      </w:r>
      <w:r w:rsidR="00393059" w:rsidRPr="004E4E4D">
        <w:t xml:space="preserve"> </w:t>
      </w:r>
      <w:r w:rsidR="00393059">
        <w:t xml:space="preserve">Zagreb, Horvaćanska cesta 75, </w:t>
      </w:r>
      <w:r w:rsidR="00393059" w:rsidRPr="004E4E4D">
        <w:t xml:space="preserve">MBS: </w:t>
      </w:r>
      <w:r w:rsidR="00393059">
        <w:t>080997751,</w:t>
      </w:r>
      <w:r w:rsidR="00393059" w:rsidRPr="004E4E4D">
        <w:t xml:space="preserve"> OIB: </w:t>
      </w:r>
      <w:r w:rsidR="00393059">
        <w:t>52465111336,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655A7A">
        <w:t>8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393059">
        <w:t>MALO JEZERO d.o.o. za ugostiteljstvo,</w:t>
      </w:r>
      <w:r w:rsidR="00393059" w:rsidRPr="004E4E4D">
        <w:t xml:space="preserve"> </w:t>
      </w:r>
      <w:r w:rsidR="00393059">
        <w:t xml:space="preserve">Zagreb, Horvaćanska cesta 75, </w:t>
      </w:r>
      <w:r w:rsidR="00393059" w:rsidRPr="004E4E4D">
        <w:t xml:space="preserve">MBS: </w:t>
      </w:r>
      <w:r w:rsidR="00393059">
        <w:t>080997751,</w:t>
      </w:r>
      <w:r w:rsidR="00393059" w:rsidRPr="004E4E4D">
        <w:t xml:space="preserve"> OIB: </w:t>
      </w:r>
      <w:r w:rsidR="00393059">
        <w:t xml:space="preserve">52465111336, </w:t>
      </w:r>
      <w:r w:rsidR="00046C09" w:rsidRPr="004E4E4D">
        <w:t xml:space="preserve">te pozvao članove uprave dužnika na podnošenje javnobilježničkog ovjerovljenog prokaznog popisa imovine i obveza dužnika na propisanom obrascu u roku od 15 dana i vjerovnike da u roku od 45 dana 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ED0633" w:rsidR="00ED0633" w:rsidRPr="004E4E4D">
      <w:pPr>
        <w:jc w:val="right"/>
      </w:pPr>
      <w:r w:rsidRPr="004E4E4D">
        <w:lastRenderedPageBreak/>
        <w:t>6 St-</w:t>
      </w:r>
      <w:r w:rsidR="00540977">
        <w:t>210</w:t>
      </w:r>
      <w:r w:rsidR="004E4E4D">
        <w:t>/17-4</w:t>
      </w:r>
    </w:p>
    <w:p w:rsidRDefault="00ED0633" w:rsidP="00ED0633" w:rsidR="00ED0633" w:rsidRPr="004E4E4D">
      <w:pPr>
        <w:jc w:val="center"/>
      </w:pPr>
      <w:r w:rsidRPr="004E4E4D">
        <w:t>2</w:t>
      </w:r>
    </w:p>
    <w:p w:rsidRDefault="00ED0633" w:rsidP="00046C09" w:rsidR="00ED0633" w:rsidRPr="004E4E4D">
      <w:pPr>
        <w:jc w:val="both"/>
      </w:pPr>
    </w:p>
    <w:p w:rsidRDefault="008C4385" w:rsidP="00CC0773" w:rsidR="008C4385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655A7A">
        <w:t>8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8C4385" w:rsidRPr="004E4E4D">
        <w:t>13.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655A7A" w:rsidP="00655A7A" w:rsidR="00655A7A" w:rsidRPr="00F61DDE">
      <w:r w:rsidRPr="00F61DDE">
        <w:t>Marija Galić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  </w:t>
      </w:r>
      <w:r w:rsidRPr="00F61DDE">
        <w:tab/>
      </w:r>
      <w:r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655A7A" w:rsidP="00655A7A" w:rsidR="00655A7A" w:rsidRPr="00F61DDE">
      <w:pPr>
        <w:tabs>
          <w:tab w:pos="5235" w:val="left"/>
        </w:tabs>
        <w:jc w:val="both"/>
      </w:pPr>
    </w:p>
    <w:p w:rsidRDefault="00655A7A" w:rsidP="00655A7A" w:rsidR="00655A7A" w:rsidRPr="00F61DDE">
      <w:pPr>
        <w:tabs>
          <w:tab w:pos="5235" w:val="left"/>
        </w:tabs>
        <w:jc w:val="both"/>
      </w:pPr>
      <w:r w:rsidRPr="00F61DDE">
        <w:t xml:space="preserve">    </w:t>
      </w:r>
      <w:r w:rsidRPr="00F61DDE">
        <w:rPr>
          <w:u w:val="single"/>
        </w:rPr>
        <w:t>Nakon pravomoćnosti</w:t>
      </w:r>
      <w:r w:rsidRPr="00F61DDE">
        <w:rPr>
          <w:u w:val="single"/>
        </w:rPr>
        <w:tab/>
      </w:r>
    </w:p>
    <w:p w:rsidRDefault="003E32D3" w:rsidP="00655A7A" w:rsidR="00655A7A" w:rsidRPr="00F61DDE">
      <w:pPr>
        <w:jc w:val="both"/>
      </w:pPr>
      <w:r>
        <w:t>5. R</w:t>
      </w:r>
      <w:r w:rsidR="00655A7A" w:rsidRPr="00F61DDE">
        <w:t>egistar suda - ovdje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>6. Kal. 24.5.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p w:rsidRDefault="008B7386" w:rsidP="00CC0773" w:rsidR="008B7386" w:rsidRPr="004E4E4D">
      <w:pPr>
        <w:jc w:val="both"/>
      </w:pPr>
    </w:p>
    <w:p w:rsidRDefault="001C3D0B" w:rsidP="00CC0773" w:rsidR="001C3D0B" w:rsidRPr="004E4E4D">
      <w:pPr>
        <w:jc w:val="both"/>
      </w:pPr>
    </w:p>
    <w:sectPr w:rsidSect="008C4385" w:rsidR="001C3D0B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485" w:rsidP="00E5585D" w:rsidR="00420485">
      <w:r>
        <w:separator/>
      </w:r>
    </w:p>
  </w:endnote>
  <w:endnote w:id="0" w:type="continuationSeparator">
    <w:p w:rsidRDefault="00420485" w:rsidP="00E5585D" w:rsidR="0042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485" w:rsidP="00E5585D" w:rsidR="00420485">
      <w:r>
        <w:separator/>
      </w:r>
    </w:p>
  </w:footnote>
  <w:footnote w:id="0" w:type="continuationSeparator">
    <w:p w:rsidRDefault="00420485" w:rsidP="00E5585D" w:rsidR="0042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E4E4D"/>
    <w:rsid w:val="004F4899"/>
    <w:rsid w:val="00520C9B"/>
    <w:rsid w:val="00526891"/>
    <w:rsid w:val="00540977"/>
    <w:rsid w:val="00543C79"/>
    <w:rsid w:val="005478AD"/>
    <w:rsid w:val="00562BE1"/>
    <w:rsid w:val="00570105"/>
    <w:rsid w:val="00574743"/>
    <w:rsid w:val="005A008E"/>
    <w:rsid w:val="005A1FCC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Malo Jezero d.o.o.</izvorni_sadrzaj>
    <derivirana_varijabla naziv="DomainObject.Predmet.ProtustrankaFormated_1">  Malo Jezero d.o.o.</derivirana_varijabla>
  </DomainObject.Predmet.ProtustrankaFormated>
  <DomainObject.Predmet.ProtustrankaFormatedOIB>
    <izvorni_sadrzaj>  Malo Jezero d.o.o., OIB 52465111336</izvorni_sadrzaj>
    <derivirana_varijabla naziv="DomainObject.Predmet.ProtustrankaFormatedOIB_1">  Malo Jezero d.o.o., OIB 52465111336</derivirana_varijabla>
  </DomainObject.Predmet.ProtustrankaFormatedOIB>
  <DomainObject.Predmet.ProtustrankaFormatedWithAdress>
    <izvorni_sadrzaj> Malo Jezero d.o.o., Horvaćanska cesta 75, 10000 Zagreb</izvorni_sadrzaj>
    <derivirana_varijabla naziv="DomainObject.Predmet.ProtustrankaFormatedWithAdress_1"> Malo Jezero d.o.o., Horvaćanska cesta 75, 10000 Zagreb</derivirana_varijabla>
  </DomainObject.Predmet.ProtustrankaFormatedWithAdress>
  <DomainObject.Predmet.ProtustrankaFormatedWithAdressOIB>
    <izvorni_sadrzaj> Malo Jezero d.o.o., OIB 52465111336, Horvaćanska cesta 75, 10000 Zagreb</izvorni_sadrzaj>
    <derivirana_varijabla naziv="DomainObject.Predmet.ProtustrankaFormatedWithAdressOIB_1"> Malo Jezero d.o.o., OIB 52465111336, Horvaćanska cesta 75, 10000 Zagreb</derivirana_varijabla>
  </DomainObject.Predmet.ProtustrankaFormatedWithAdressOIB>
  <DomainObject.Predmet.ProtustrankaWithAdress>
    <izvorni_sadrzaj>Malo Jezero d.o.o. Horvaćanska cesta 75, 10000 Zagreb</izvorni_sadrzaj>
    <derivirana_varijabla naziv="DomainObject.Predmet.ProtustrankaWithAdress_1">Malo Jezero d.o.o. Horvaćanska cesta 75, 10000 Zagreb</derivirana_varijabla>
  </DomainObject.Predmet.ProtustrankaWithAdress>
  <DomainObject.Predmet.ProtustrankaWithAdressOIB>
    <izvorni_sadrzaj>Malo Jezero d.o.o., OIB 52465111336, Horvaćanska cesta 75, 10000 Zagreb</izvorni_sadrzaj>
    <derivirana_varijabla naziv="DomainObject.Predmet.ProtustrankaWithAdressOIB_1">Malo Jezero d.o.o., OIB 52465111336, Horvaćanska cesta 75, 10000 Zagreb</derivirana_varijabla>
  </DomainObject.Predmet.ProtustrankaWithAdressOIB>
  <DomainObject.Predmet.ProtustrankaNazivFormated>
    <izvorni_sadrzaj>Malo Jezero d.o.o.</izvorni_sadrzaj>
    <derivirana_varijabla naziv="DomainObject.Predmet.ProtustrankaNazivFormated_1">Malo Jezero d.o.o.</derivirana_varijabla>
  </DomainObject.Predmet.ProtustrankaNazivFormated>
  <DomainObject.Predmet.ProtustrankaNazivFormatedOIB>
    <izvorni_sadrzaj>Malo Jezero d.o.o., OIB 52465111336</izvorni_sadrzaj>
    <derivirana_varijabla naziv="DomainObject.Predmet.ProtustrankaNazivFormatedOIB_1">Malo Jezero d.o.o., OIB 52465111336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 Jezero d.o.o.</item>
    </izvorni_sadrzaj>
    <derivirana_varijabla naziv="DomainObject.Predmet.ProtuStrankaListFormated_1">
      <item>Malo Jezero d.o.o.</item>
    </derivirana_varijabla>
  </DomainObject.Predmet.ProtuStrankaListFormated>
  <DomainObject.Predmet.ProtuStrankaListFormatedOIB>
    <izvorni_sadrzaj>
      <item>Malo Jezero d.o.o., OIB 52465111336</item>
    </izvorni_sadrzaj>
    <derivirana_varijabla naziv="DomainObject.Predmet.ProtuStrankaListFormatedOIB_1">
      <item>Malo Jezero d.o.o., OIB 52465111336</item>
    </derivirana_varijabla>
  </DomainObject.Predmet.ProtuStrankaListFormatedOIB>
  <DomainObject.Predmet.ProtuStrankaListFormatedWithAdress>
    <izvorni_sadrzaj>
      <item>Malo Jezero d.o.o., Horvaćanska cesta 75, 10000 Zagreb</item>
    </izvorni_sadrzaj>
    <derivirana_varijabla naziv="DomainObject.Predmet.ProtuStrankaListFormatedWithAdress_1">
      <item>Malo Jezero d.o.o., Horvaćanska cesta 75, 10000 Zagreb</item>
    </derivirana_varijabla>
  </DomainObject.Predmet.ProtuStrankaListFormatedWithAdress>
  <DomainObject.Predmet.ProtuStrankaListFormatedWithAdressOIB>
    <izvorni_sadrzaj>
      <item>Malo Jezero d.o.o., OIB 52465111336, Horvaćanska cesta 75, 10000 Zagreb</item>
    </izvorni_sadrzaj>
    <derivirana_varijabla naziv="DomainObject.Predmet.ProtuStrankaListFormatedWithAdressOIB_1">
      <item>Malo Jezero d.o.o., OIB 52465111336, Horvaćanska cesta 75, 10000 Zagreb</item>
    </derivirana_varijabla>
  </DomainObject.Predmet.ProtuStrankaListFormatedWithAdressOIB>
  <DomainObject.Predmet.ProtuStrankaListNazivFormated>
    <izvorni_sadrzaj>
      <item>Malo Jezero d.o.o.</item>
    </izvorni_sadrzaj>
    <derivirana_varijabla naziv="DomainObject.Predmet.ProtuStrankaListNazivFormated_1">
      <item>Malo Jezero d.o.o.</item>
    </derivirana_varijabla>
  </DomainObject.Predmet.ProtuStrankaListNazivFormated>
  <DomainObject.Predmet.ProtuStrankaListNazivFormatedOIB>
    <izvorni_sadrzaj>
      <item>Malo Jezero d.o.o., OIB 52465111336</item>
    </izvorni_sadrzaj>
    <derivirana_varijabla naziv="DomainObject.Predmet.ProtuStrankaListNazivFormatedOIB_1">
      <item>Malo Jezero d.o.o., OIB 52465111336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 Jezero d.o.o.</izvorni_sadrzaj>
    <derivirana_varijabla naziv="DomainObject.Predmet.ProtustrankaIDrugi_1">Malo Jezero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 Jezero d.o.o., OIB 52465111336, Horvaćanska cesta 75, 10000 Zagreb</izvorni_sadrzaj>
    <derivirana_varijabla naziv="DomainObject.Predmet.ProtustrankaIDrugiAdressOIB_1">Malo Jezero d.o.o., OIB 52465111336,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 Jezero d.o.o.</item>
      <item>FINA Regionalni centar Zagreb</item>
    </izvorni_sadrzaj>
    <derivirana_varijabla naziv="DomainObject.Predmet.SudioniciListNaziv_1">
      <item>Malo Jezero d.o.o.</item>
      <item>FINA Regionalni centar Zagreb</item>
    </derivirana_varijabla>
  </DomainObject.Predmet.SudioniciListNaziv>
  <DomainObject.Predmet.SudioniciListAdressOIB>
    <izvorni_sadrzaj>
      <item>Malo Jezero d.o.o., OIB 52465111336, Horvaćanska cesta 75,10000 Zagreb</item>
      <item>FINA Regionalni centar Zagreb, OIB 85821130368, Trg svibanjskih žrtava 1995. br. 1,10000 Zagreb</item>
    </izvorni_sadrzaj>
    <derivirana_varijabla naziv="DomainObject.Predmet.SudioniciListAdressOIB_1">
      <item>Malo Jezero d.o.o., OIB 52465111336, Horvaćanska cesta 75,10000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52465111336</item>
      <item>, OIB 85821130368</item>
    </izvorni_sadrzaj>
    <derivirana_varijabla naziv="DomainObject.Predmet.SudioniciListNazivOIB_1">
      <item>, OIB 52465111336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F93F4-10A1-4370-850F-F950D6CD6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2001</properties:Characters>
  <properties:Lines>93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2017-04-13T07:42:00Z</dcterms:created>
  <dc:creator>grgicv</dc:creator>
  <cp:lastModifiedBy>Marija Galić</cp:lastModifiedBy>
  <cp:lastPrinted>2017-04-13T07:46:00Z</cp:lastPrinted>
  <dcterms:modified xmlns:xsi="http://www.w3.org/2001/XMLSchema-instance" xsi:type="dcterms:W3CDTF">2017-04-13T08:02:00Z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