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6f08" w14:paraId="a3c6f08" w:rsidRDefault="00DA609E" w:rsidP="009E16BE" w:rsidR="00DA609E">
      <w:pPr>
        <w:jc w:val="both"/>
        <w15:collapsed w:val="false"/>
        <w:rPr>
          <w:b/>
        </w:rPr>
      </w:pPr>
    </w:p>
    <w:p w:rsidRDefault="00DA609E" w:rsidP="00DA609E" w:rsidR="00DA609E" w:rsidRPr="00DA609E">
      <w:pPr>
        <w:jc w:val="right"/>
      </w:pPr>
      <w:r w:rsidRPr="00DA609E">
        <w:rPr>
          <w:bCs/>
        </w:rPr>
        <w:t xml:space="preserve">15  </w:t>
      </w:r>
      <w:proofErr w:type="spellStart"/>
      <w:r w:rsidRPr="00DA609E">
        <w:rPr>
          <w:bCs/>
        </w:rPr>
        <w:t>Sp</w:t>
      </w:r>
      <w:proofErr w:type="spellEnd"/>
      <w:r w:rsidRPr="00DA609E">
        <w:rPr>
          <w:bCs/>
        </w:rPr>
        <w:t>-</w:t>
      </w:r>
      <w:r w:rsidR="008019F7">
        <w:rPr>
          <w:bCs/>
        </w:rPr>
        <w:t>9</w:t>
      </w:r>
      <w:r w:rsidRPr="00DA609E">
        <w:rPr>
          <w:bCs/>
        </w:rPr>
        <w:t>/2016-2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8019F7">
        <w:t xml:space="preserve">INGE BABAN </w:t>
      </w:r>
      <w:r w:rsidR="009B789D">
        <w:t xml:space="preserve">iz </w:t>
      </w:r>
      <w:proofErr w:type="spellStart"/>
      <w:r w:rsidR="008019F7">
        <w:t>Bizovca</w:t>
      </w:r>
      <w:proofErr w:type="spellEnd"/>
      <w:r w:rsidR="008019F7">
        <w:t>, B. Radić 29</w:t>
      </w:r>
      <w:r w:rsidR="0089407D">
        <w:t xml:space="preserve">, </w:t>
      </w:r>
      <w:r w:rsidR="008019F7">
        <w:t xml:space="preserve">OIB: </w:t>
      </w:r>
      <w:r w:rsidR="00F83C1F">
        <w:t>53779570252,</w:t>
      </w:r>
      <w:r w:rsidR="008019F7">
        <w:t xml:space="preserve"> </w:t>
      </w:r>
      <w:r w:rsidR="0089407D">
        <w:t>radi stečaja potrošača, izvan ročišta, dana 1</w:t>
      </w:r>
      <w:r w:rsidR="008019F7">
        <w:t>3</w:t>
      </w:r>
      <w:r w:rsidR="0089407D">
        <w:t>. listopada 2016.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7602C6">
        <w:t>In</w:t>
      </w:r>
      <w:r w:rsidR="008019F7">
        <w:t xml:space="preserve">ga </w:t>
      </w:r>
      <w:proofErr w:type="spellStart"/>
      <w:r w:rsidR="008019F7">
        <w:t>Baban</w:t>
      </w:r>
      <w:proofErr w:type="spellEnd"/>
      <w:r>
        <w:t xml:space="preserve"> u roku od 60 dana predujmiti troškove postupka u iznosu od 1.000,00 kn na žiro račun Općinskog suda u Osijeku broj HR3523900011300000419, model HR 05, uz poziv na broj 370-</w:t>
      </w:r>
      <w:r w:rsidR="007602C6">
        <w:t>9</w:t>
      </w:r>
      <w:r w:rsidR="0005311F">
        <w:t>-2016, uz opis plaćanja: predujam za troškove stečaja potrošača</w:t>
      </w:r>
      <w:r w:rsidR="007602C6">
        <w:t xml:space="preserve"> u predmetu </w:t>
      </w:r>
      <w:proofErr w:type="spellStart"/>
      <w:r w:rsidR="007602C6">
        <w:t>Sp</w:t>
      </w:r>
      <w:proofErr w:type="spellEnd"/>
      <w:r w:rsidR="007602C6">
        <w:t>-9</w:t>
      </w:r>
      <w:r w:rsidR="0005311F">
        <w:t>/2016,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  <w:t>U Osijeku, 1</w:t>
      </w:r>
      <w:r w:rsidR="007602C6">
        <w:t>3</w:t>
      </w:r>
      <w:r>
        <w:t>. listopada 2016.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</w:t>
      </w:r>
      <w:r w:rsidR="00E971B9">
        <w:t xml:space="preserve">  </w:t>
      </w:r>
      <w:r>
        <w:t>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DAVOR </w:t>
      </w:r>
      <w:r w:rsidR="00452BAF">
        <w:t>LIŠČIĆ</w:t>
      </w:r>
      <w:r w:rsidR="008D05C0">
        <w:t>, v.r.</w:t>
      </w:r>
      <w:r w:rsidR="00452BAF">
        <w:t xml:space="preserve"> </w:t>
      </w:r>
      <w:bookmarkStart w:name="_GoBack" w:id="0"/>
      <w:bookmarkEnd w:id="0"/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52BAF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30005"/>
    <w:rsid w:val="0073345A"/>
    <w:rsid w:val="007602C6"/>
    <w:rsid w:val="00762AED"/>
    <w:rsid w:val="00777CC3"/>
    <w:rsid w:val="007A7956"/>
    <w:rsid w:val="007B3AD1"/>
    <w:rsid w:val="007B3C0C"/>
    <w:rsid w:val="007B6338"/>
    <w:rsid w:val="007E1D78"/>
    <w:rsid w:val="008019F7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05C0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77B5A"/>
    <w:rsid w:val="00983E19"/>
    <w:rsid w:val="0099403C"/>
    <w:rsid w:val="009967A1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3105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0082A"/>
    <w:rsid w:val="00E10D0F"/>
    <w:rsid w:val="00E134F9"/>
    <w:rsid w:val="00E263B7"/>
    <w:rsid w:val="00E453E1"/>
    <w:rsid w:val="00E56215"/>
    <w:rsid w:val="00E65539"/>
    <w:rsid w:val="00E659F3"/>
    <w:rsid w:val="00E67144"/>
    <w:rsid w:val="00E87090"/>
    <w:rsid w:val="00E971B9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83C1F"/>
    <w:rsid w:val="00F91CC6"/>
    <w:rsid w:val="00F91FA9"/>
    <w:rsid w:val="00F962E2"/>
    <w:rsid w:val="00F978B9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F83C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3C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C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C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C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F83C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3C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C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C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C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Sp-9/2016</izvorni_sadrzaj>
    <derivirana_varijabla naziv="DomainObject.Predmet.OznakaBroj_1">Sp-9/2016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Inga Baban</izvorni_sadrzaj>
    <derivirana_varijabla naziv="DomainObject.Predmet.StrankaFormated_1">  Inga Baban</derivirana_varijabla>
  </DomainObject.Predmet.StrankaFormated>
  <DomainObject.Predmet.StrankaFormatedOIB>
    <izvorni_sadrzaj>  Inga Baban, OIB 53779570252</izvorni_sadrzaj>
    <derivirana_varijabla naziv="DomainObject.Predmet.StrankaFormatedOIB_1">  Inga Baban, OIB 53779570252</derivirana_varijabla>
  </DomainObject.Predmet.StrankaFormatedOIB>
  <DomainObject.Predmet.StrankaFormatedWithAdress>
    <izvorni_sadrzaj> Inga Baban, Braće Radić 29, 31222 Bizovac</izvorni_sadrzaj>
    <derivirana_varijabla naziv="DomainObject.Predmet.StrankaFormatedWithAdress_1"> Inga Baban, Braće Radić 29, 31222 Bizovac</derivirana_varijabla>
  </DomainObject.Predmet.StrankaFormatedWithAdress>
  <DomainObject.Predmet.StrankaFormatedWithAdressOIB>
    <izvorni_sadrzaj> Inga Baban, OIB 53779570252, Braće Radić 29, 31222 Bizovac</izvorni_sadrzaj>
    <derivirana_varijabla naziv="DomainObject.Predmet.StrankaFormatedWithAdressOIB_1"> Inga Baban, OIB 53779570252, Braće Radić 29, 31222 Bizovac</derivirana_varijabla>
  </DomainObject.Predmet.StrankaFormatedWithAdressOIB>
  <DomainObject.Predmet.StrankaWithAdress>
    <izvorni_sadrzaj>Inga Baban Braće Radić 29,31222 Bizovac</izvorni_sadrzaj>
    <derivirana_varijabla naziv="DomainObject.Predmet.StrankaWithAdress_1">Inga Baban Braće Radić 29,31222 Bizovac</derivirana_varijabla>
  </DomainObject.Predmet.StrankaWithAdress>
  <DomainObject.Predmet.StrankaWithAdressOIB>
    <izvorni_sadrzaj>Inga Baban, OIB 53779570252, Braće Radić 29,31222 Bizovac</izvorni_sadrzaj>
    <derivirana_varijabla naziv="DomainObject.Predmet.StrankaWithAdressOIB_1">Inga Baban, OIB 53779570252, Braće Radić 29,31222 Bizovac</derivirana_varijabla>
  </DomainObject.Predmet.StrankaWithAdressOIB>
  <DomainObject.Predmet.StrankaNazivFormated>
    <izvorni_sadrzaj>Inga Baban</izvorni_sadrzaj>
    <derivirana_varijabla naziv="DomainObject.Predmet.StrankaNazivFormated_1">Inga Baban</derivirana_varijabla>
  </DomainObject.Predmet.StrankaNazivFormated>
  <DomainObject.Predmet.StrankaNazivFormatedOIB>
    <izvorni_sadrzaj>Inga Baban, OIB 53779570252</izvorni_sadrzaj>
    <derivirana_varijabla naziv="DomainObject.Predmet.StrankaNazivFormatedOIB_1">Inga Baban, OIB 53779570252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Inga Baban</item>
    </izvorni_sadrzaj>
    <derivirana_varijabla naziv="DomainObject.Predmet.StrankaListFormated_1">
      <item>Inga Baban</item>
    </derivirana_varijabla>
  </DomainObject.Predmet.StrankaListFormated>
  <DomainObject.Predmet.StrankaListFormatedOIB>
    <izvorni_sadrzaj>
      <item>Inga Baban, OIB 53779570252</item>
    </izvorni_sadrzaj>
    <derivirana_varijabla naziv="DomainObject.Predmet.StrankaListFormatedOIB_1">
      <item>Inga Baban, OIB 53779570252</item>
    </derivirana_varijabla>
  </DomainObject.Predmet.StrankaListFormatedOIB>
  <DomainObject.Predmet.StrankaListFormatedWithAdress>
    <izvorni_sadrzaj>
      <item>Inga Baban, Braće Radić 29, 31222 Bizovac</item>
    </izvorni_sadrzaj>
    <derivirana_varijabla naziv="DomainObject.Predmet.StrankaListFormatedWithAdress_1">
      <item>Inga Baban, Braće Radić 29, 31222 Bizovac</item>
    </derivirana_varijabla>
  </DomainObject.Predmet.StrankaListFormatedWithAdress>
  <DomainObject.Predmet.StrankaListFormatedWithAdressOIB>
    <izvorni_sadrzaj>
      <item>Inga Baban, OIB 53779570252, Braće Radić 29, 31222 Bizovac</item>
    </izvorni_sadrzaj>
    <derivirana_varijabla naziv="DomainObject.Predmet.StrankaListFormatedWithAdressOIB_1">
      <item>Inga Baban, OIB 53779570252, Braće Radić 29, 31222 Bizovac</item>
    </derivirana_varijabla>
  </DomainObject.Predmet.StrankaListFormatedWithAdressOIB>
  <DomainObject.Predmet.StrankaListNazivFormated>
    <izvorni_sadrzaj>
      <item>Inga Baban</item>
    </izvorni_sadrzaj>
    <derivirana_varijabla naziv="DomainObject.Predmet.StrankaListNazivFormated_1">
      <item>Inga Baban</item>
    </derivirana_varijabla>
  </DomainObject.Predmet.StrankaListNazivFormated>
  <DomainObject.Predmet.StrankaListNazivFormatedOIB>
    <izvorni_sadrzaj>
      <item>Inga Baban, OIB 53779570252</item>
    </izvorni_sadrzaj>
    <derivirana_varijabla naziv="DomainObject.Predmet.StrankaListNazivFormatedOIB_1">
      <item>Inga Baban, OIB 53779570252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Inga Baban</izvorni_sadrzaj>
    <derivirana_varijabla naziv="DomainObject.Predmet.StrankaIDrugi_1">Inga Baban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Inga Baban, OIB 53779570252, Braće Radić 29, 31222 Bizovac</izvorni_sadrzaj>
    <derivirana_varijabla naziv="DomainObject.Predmet.StrankaIDrugiAdressOIB_1">Inga Baban, OIB 53779570252, Braće Radić 29, 31222 Bizovac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Inga Baban</item>
    </izvorni_sadrzaj>
    <derivirana_varijabla naziv="DomainObject.Predmet.SudioniciListNaziv_1">
      <item>Inga Baban</item>
    </derivirana_varijabla>
  </DomainObject.Predmet.SudioniciListNaziv>
  <DomainObject.Predmet.SudioniciListAdressOIB>
    <izvorni_sadrzaj>
      <item>Inga Baban, OIB 53779570252, Braće Radić 29,31222 Bizovac</item>
    </izvorni_sadrzaj>
    <derivirana_varijabla naziv="DomainObject.Predmet.SudioniciListAdressOIB_1">
      <item>Inga Baban, OIB 53779570252, Braće Radić 29,31222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53779570252</item>
    </izvorni_sadrzaj>
    <derivirana_varijabla naziv="DomainObject.Predmet.SudioniciListNazivOIB_1">
      <item>, OIB 53779570252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525E6-D1E0-4C91-B861-E160FA097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1377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2016-10-13T06:28:00Z</dcterms:created>
  <dc:creator>sud</dc:creator>
  <cp:lastModifiedBy>Tonkica Topić</cp:lastModifiedBy>
  <cp:lastPrinted>2016-10-13T06:32:00Z</cp:lastPrinted>
  <dcterms:modified xmlns:xsi="http://www.w3.org/2001/XMLSchema-instance" xsi:type="dcterms:W3CDTF">2016-10-13T06:33:00Z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