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24a8" w14:paraId="add24a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6623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623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C6623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B402B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Horvatova 82</izvorni_sadrzaj>
    <derivirana_varijabla naziv="DomainObject.UcesnikSudskeRadnje.Adresa.UlicaIKBR_1">Horvatova 82</derivirana_varijabla>
  </DomainObject.UcesnikSudskeRadnje.Adresa.UlicaIKBR>
  <DomainObject.UcesnikSudskeRadnje.Naziv>
    <izvorni_sadrzaj>EOS Matrix d.o.o.</izvorni_sadrzaj>
    <derivirana_varijabla naziv="DomainObject.UcesnikSudskeRadnje.Naziv_1">EOS Matrix d.o.o.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EOS Matrix d.o.o., OIB 76674680107, Horvatova 82,10000 Zagreb</izvorni_sadrzaj>
    <derivirana_varijabla naziv="DomainObject.UcesnikSudskeRadnje.NazivFormated_1">EOS Matrix d.o.o., OIB 76674680107, Horvatova 82,10000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