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0f07" w14:paraId="6230f0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814E4">
        <w:t>882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814E4">
        <w:t xml:space="preserve">CAUPONA SESVETE </w:t>
      </w:r>
      <w:r w:rsidR="00DF57F6">
        <w:t xml:space="preserve">d.o.o. za </w:t>
      </w:r>
      <w:r w:rsidR="00425497">
        <w:t>usluge</w:t>
      </w:r>
      <w:r w:rsidR="007D12AA">
        <w:t xml:space="preserve">, </w:t>
      </w:r>
      <w:r w:rsidR="00DF57F6">
        <w:t>Zagreb</w:t>
      </w:r>
      <w:r w:rsidR="00425497">
        <w:t>,</w:t>
      </w:r>
      <w:r w:rsidR="00DF57F6">
        <w:t xml:space="preserve"> </w:t>
      </w:r>
      <w:r w:rsidR="00D814E4">
        <w:t>Dankovečka 7</w:t>
      </w:r>
      <w:r w:rsidR="00DF57F6">
        <w:t>,</w:t>
      </w:r>
      <w:r w:rsidR="00425497">
        <w:t xml:space="preserve"> </w:t>
      </w:r>
      <w:r w:rsidR="00DC4695">
        <w:t>MBS</w:t>
      </w:r>
      <w:r w:rsidR="002B07CA">
        <w:t xml:space="preserve">: </w:t>
      </w:r>
      <w:r w:rsidR="00DC4695">
        <w:t>08</w:t>
      </w:r>
      <w:r w:rsidR="00D814E4">
        <w:t>0725483</w:t>
      </w:r>
      <w:r w:rsidR="007D12AA">
        <w:t xml:space="preserve"> </w:t>
      </w:r>
      <w:r w:rsidR="001D0507">
        <w:t xml:space="preserve"> </w:t>
      </w:r>
      <w:r w:rsidR="007D12AA">
        <w:t xml:space="preserve">OIB: </w:t>
      </w:r>
      <w:r w:rsidR="00D814E4">
        <w:t>92094767584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814E4" w:rsidRPr="00D814E4">
        <w:t>CAUPONA SESVETE d.o.o. za usluge, Zagreb, Dankovečka 7, MBS: 080725483  OIB: 92094767584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D814E4">
        <w:t>Damir Cincar</w:t>
      </w:r>
      <w:r w:rsidR="003524A4">
        <w:t>,</w:t>
      </w:r>
      <w:r w:rsidR="00515F53">
        <w:t xml:space="preserve"> </w:t>
      </w:r>
      <w:r w:rsidR="00D814E4">
        <w:t>Osijek</w:t>
      </w:r>
      <w:r w:rsidR="00425497">
        <w:t xml:space="preserve">, </w:t>
      </w:r>
      <w:r w:rsidR="00D814E4">
        <w:t>Sv. Ane 15b</w:t>
      </w:r>
      <w:r w:rsidR="00425497">
        <w:t>,</w:t>
      </w:r>
      <w:r w:rsidR="007D12AA">
        <w:t xml:space="preserve"> OIB: </w:t>
      </w:r>
      <w:r w:rsidR="00D814E4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814E4" w:rsidRPr="00D814E4">
        <w:t>CAUPONA SESVETE d.o.o. za usluge, Zagreb, Dankovečka 7, MBS: 080725483  OIB: 92094767584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D814E4">
        <w:rPr>
          <w:bCs/>
        </w:rPr>
        <w:t>06. travnj</w:t>
      </w:r>
      <w:r w:rsidR="00DC4695">
        <w:rPr>
          <w:bCs/>
        </w:rPr>
        <w:t>a</w:t>
      </w:r>
      <w:r w:rsidR="00545FA5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D814E4">
        <w:rPr>
          <w:bCs/>
        </w:rPr>
        <w:t>1950</w:t>
      </w:r>
      <w:r w:rsidRPr="00F877AB">
        <w:rPr>
          <w:bCs/>
        </w:rPr>
        <w:t xml:space="preserve"> od </w:t>
      </w:r>
      <w:r w:rsidR="00D814E4">
        <w:rPr>
          <w:bCs/>
        </w:rPr>
        <w:t>05. travnj</w:t>
      </w:r>
      <w:r w:rsidR="004A1953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D814E4" w:rsidRPr="00D814E4">
        <w:t>CAUPONA SESVETE d.o.o. za usluge, Zagreb, Dankovečka 7, MBS: 080725483  OIB: 92094767584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0D72C2" w:rsidP="002B07CA" w:rsidR="000D72C2">
      <w:pPr>
        <w:pStyle w:val="Tijeloteksta"/>
        <w:rPr>
          <w:bCs/>
        </w:rPr>
      </w:pPr>
    </w:p>
    <w:p w:rsidRDefault="00D814E4" w:rsidP="00BE126A" w:rsidR="00D814E4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D814E4">
        <w:rPr>
          <w:bCs/>
        </w:rPr>
        <w:t>882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814E4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814E4">
        <w:t>882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BF3" w:rsidP="005C2CD1" w:rsidR="000A4BF3">
      <w:r>
        <w:separator/>
      </w:r>
    </w:p>
  </w:endnote>
  <w:endnote w:id="0" w:type="continuationSeparator">
    <w:p w:rsidRDefault="000A4BF3" w:rsidP="005C2CD1" w:rsidR="000A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BF3" w:rsidP="005C2CD1" w:rsidR="000A4BF3">
      <w:r>
        <w:separator/>
      </w:r>
    </w:p>
  </w:footnote>
  <w:footnote w:id="0" w:type="continuationSeparator">
    <w:p w:rsidRDefault="000A4BF3" w:rsidP="005C2CD1" w:rsidR="000A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F7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4BF3"/>
    <w:rsid w:val="000D0569"/>
    <w:rsid w:val="000D72C2"/>
    <w:rsid w:val="000E762A"/>
    <w:rsid w:val="000F3ACD"/>
    <w:rsid w:val="000F5A9A"/>
    <w:rsid w:val="00102060"/>
    <w:rsid w:val="00102927"/>
    <w:rsid w:val="00102F7D"/>
    <w:rsid w:val="00125971"/>
    <w:rsid w:val="001269CB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07CA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25497"/>
    <w:rsid w:val="00436570"/>
    <w:rsid w:val="00440504"/>
    <w:rsid w:val="00455B1F"/>
    <w:rsid w:val="004638F5"/>
    <w:rsid w:val="0046632E"/>
    <w:rsid w:val="00476EB4"/>
    <w:rsid w:val="00482F57"/>
    <w:rsid w:val="0048747B"/>
    <w:rsid w:val="004A1953"/>
    <w:rsid w:val="004A6F2C"/>
    <w:rsid w:val="004B490A"/>
    <w:rsid w:val="004C3969"/>
    <w:rsid w:val="004D4CC0"/>
    <w:rsid w:val="004D5A26"/>
    <w:rsid w:val="004D73A2"/>
    <w:rsid w:val="004E466C"/>
    <w:rsid w:val="004F5FE8"/>
    <w:rsid w:val="00515F53"/>
    <w:rsid w:val="00534964"/>
    <w:rsid w:val="0053545A"/>
    <w:rsid w:val="005437AE"/>
    <w:rsid w:val="00545FA5"/>
    <w:rsid w:val="00550133"/>
    <w:rsid w:val="00556098"/>
    <w:rsid w:val="0057324F"/>
    <w:rsid w:val="005931E7"/>
    <w:rsid w:val="005A6F2D"/>
    <w:rsid w:val="005B1166"/>
    <w:rsid w:val="005B3015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5322F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0EE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261A"/>
    <w:rsid w:val="00D459B4"/>
    <w:rsid w:val="00D55F1C"/>
    <w:rsid w:val="00D814E4"/>
    <w:rsid w:val="00D925DB"/>
    <w:rsid w:val="00D97782"/>
    <w:rsid w:val="00DA4636"/>
    <w:rsid w:val="00DA743D"/>
    <w:rsid w:val="00DB278F"/>
    <w:rsid w:val="00DC4695"/>
    <w:rsid w:val="00DE5F69"/>
    <w:rsid w:val="00DF57F6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5792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St-882/2017</izvorni_sadrzaj>
    <derivirana_varijabla naziv="DomainObject.Predmet.OznakaBroj_1">St-882/2017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CAUPONA SESVETE d.o.o.</izvorni_sadrzaj>
    <derivirana_varijabla naziv="DomainObject.Predmet.ProtustrankaFormated_1">  CAUPONA SESVETE d.o.o.</derivirana_varijabla>
  </DomainObject.Predmet.ProtustrankaFormated>
  <DomainObject.Predmet.ProtustrankaFormatedOIB>
    <izvorni_sadrzaj>  CAUPONA SESVETE d.o.o., OIB 92094767584</izvorni_sadrzaj>
    <derivirana_varijabla naziv="DomainObject.Predmet.ProtustrankaFormatedOIB_1">  CAUPONA SESVETE d.o.o., OIB 92094767584</derivirana_varijabla>
  </DomainObject.Predmet.ProtustrankaFormatedOIB>
  <DomainObject.Predmet.ProtustrankaFormatedWithAdress>
    <izvorni_sadrzaj> CAUPONA SESVETE d.o.o., Dankovečka 7 , 10000 Zagreb</izvorni_sadrzaj>
    <derivirana_varijabla naziv="DomainObject.Predmet.ProtustrankaFormatedWithAdress_1"> CAUPONA SESVETE d.o.o., Dankovečka 7 , 10000 Zagreb</derivirana_varijabla>
  </DomainObject.Predmet.ProtustrankaFormatedWithAdress>
  <DomainObject.Predmet.ProtustrankaFormatedWithAdressOIB>
    <izvorni_sadrzaj> CAUPONA SESVETE d.o.o., OIB 92094767584, Dankovečka 7 , 10000 Zagreb</izvorni_sadrzaj>
    <derivirana_varijabla naziv="DomainObject.Predmet.ProtustrankaFormatedWithAdressOIB_1"> CAUPONA SESVETE d.o.o., OIB 92094767584, Dankovečka 7 , 10000 Zagreb</derivirana_varijabla>
  </DomainObject.Predmet.ProtustrankaFormatedWithAdressOIB>
  <DomainObject.Predmet.ProtustrankaWithAdress>
    <izvorni_sadrzaj>CAUPONA SESVETE d.o.o. Dankovečka 7 , 10000 Zagreb</izvorni_sadrzaj>
    <derivirana_varijabla naziv="DomainObject.Predmet.ProtustrankaWithAdress_1">CAUPONA SESVETE d.o.o. Dankovečka 7 , 10000 Zagreb</derivirana_varijabla>
  </DomainObject.Predmet.ProtustrankaWithAdress>
  <DomainObject.Predmet.ProtustrankaWithAdressOIB>
    <izvorni_sadrzaj>CAUPONA SESVETE d.o.o., OIB 92094767584, Dankovečka 7 , 10000 Zagreb</izvorni_sadrzaj>
    <derivirana_varijabla naziv="DomainObject.Predmet.ProtustrankaWithAdressOIB_1">CAUPONA SESVETE d.o.o., OIB 92094767584, Dankovečka 7 , 10000 Zagreb</derivirana_varijabla>
  </DomainObject.Predmet.ProtustrankaWithAdressOIB>
  <DomainObject.Predmet.ProtustrankaNazivFormated>
    <izvorni_sadrzaj>CAUPONA SESVETE d.o.o.</izvorni_sadrzaj>
    <derivirana_varijabla naziv="DomainObject.Predmet.ProtustrankaNazivFormated_1">CAUPONA SESVETE d.o.o.</derivirana_varijabla>
  </DomainObject.Predmet.ProtustrankaNazivFormated>
  <DomainObject.Predmet.ProtustrankaNazivFormatedOIB>
    <izvorni_sadrzaj>CAUPONA SESVETE d.o.o., OIB 92094767584</izvorni_sadrzaj>
    <derivirana_varijabla naziv="DomainObject.Predmet.ProtustrankaNazivFormatedOIB_1">CAUPONA SESVETE d.o.o., OIB 92094767584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CAUPONA SESVETE d.o.o.</item>
    </izvorni_sadrzaj>
    <derivirana_varijabla naziv="DomainObject.Predmet.ProtuStrankaListFormated_1">
      <item>CAUPONA SESVETE d.o.o.</item>
    </derivirana_varijabla>
  </DomainObject.Predmet.ProtuStrankaListFormated>
  <DomainObject.Predmet.ProtuStrankaListFormatedOIB>
    <izvorni_sadrzaj>
      <item>CAUPONA SESVETE d.o.o., OIB 92094767584</item>
    </izvorni_sadrzaj>
    <derivirana_varijabla naziv="DomainObject.Predmet.ProtuStrankaListFormatedOIB_1">
      <item>CAUPONA SESVETE d.o.o., OIB 92094767584</item>
    </derivirana_varijabla>
  </DomainObject.Predmet.ProtuStrankaListFormatedOIB>
  <DomainObject.Predmet.ProtuStrankaListFormatedWithAdress>
    <izvorni_sadrzaj>
      <item>CAUPONA SESVETE d.o.o., Dankovečka 7 , 10000 Zagreb</item>
    </izvorni_sadrzaj>
    <derivirana_varijabla naziv="DomainObject.Predmet.ProtuStrankaListFormatedWithAdress_1">
      <item>CAUPONA SESVETE d.o.o., Dankovečka 7 , 10000 Zagreb</item>
    </derivirana_varijabla>
  </DomainObject.Predmet.ProtuStrankaListFormatedWithAdress>
  <DomainObject.Predmet.ProtuStrankaListFormatedWithAdressOIB>
    <izvorni_sadrzaj>
      <item>CAUPONA SESVETE d.o.o., OIB 92094767584, Dankovečka 7 , 10000 Zagreb</item>
    </izvorni_sadrzaj>
    <derivirana_varijabla naziv="DomainObject.Predmet.ProtuStrankaListFormatedWithAdressOIB_1">
      <item>CAUPONA SESVETE d.o.o., OIB 92094767584, Dankovečka 7 , 10000 Zagreb</item>
    </derivirana_varijabla>
  </DomainObject.Predmet.ProtuStrankaListFormatedWithAdressOIB>
  <DomainObject.Predmet.ProtuStrankaListNazivFormated>
    <izvorni_sadrzaj>
      <item>CAUPONA SESVETE d.o.o.</item>
    </izvorni_sadrzaj>
    <derivirana_varijabla naziv="DomainObject.Predmet.ProtuStrankaListNazivFormated_1">
      <item>CAUPONA SESVETE d.o.o.</item>
    </derivirana_varijabla>
  </DomainObject.Predmet.ProtuStrankaListNazivFormated>
  <DomainObject.Predmet.ProtuStrankaListNazivFormatedOIB>
    <izvorni_sadrzaj>
      <item>CAUPONA SESVETE d.o.o., OIB 92094767584</item>
    </izvorni_sadrzaj>
    <derivirana_varijabla naziv="DomainObject.Predmet.ProtuStrankaListNazivFormatedOIB_1">
      <item>CAUPONA SESVETE d.o.o., OIB 92094767584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CAUPONA SESVETE d.o.o.</izvorni_sadrzaj>
    <derivirana_varijabla naziv="DomainObject.Predmet.ProtustrankaIDrugi_1">CAUPONA SESVETE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CAUPONA SESVETE d.o.o., OIB 92094767584, Dankovečka 7 , 10000 Zagreb</izvorni_sadrzaj>
    <derivirana_varijabla naziv="DomainObject.Predmet.ProtustrankaIDrugiAdressOIB_1">CAUPONA SESVETE d.o.o., OIB 92094767584, Dankovečka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CAUPONA SESVETE d.o.o.</item>
      <item>FINA Regionalni centar Zagreb</item>
    </izvorni_sadrzaj>
    <derivirana_varijabla naziv="DomainObject.Predmet.SudioniciListNaziv_1">
      <item>CAUPONA SESVETE d.o.o.</item>
      <item>FINA Regionalni centar Zagreb</item>
    </derivirana_varijabla>
  </DomainObject.Predmet.SudioniciListNaziv>
  <DomainObject.Predmet.SudioniciListAdressOIB>
    <izvorni_sadrzaj>
      <item>CAUPONA SESVETE d.o.o., OIB 92094767584, Dankovečka 7 ,10000 Zagreb</item>
      <item>FINA Regionalni centar Zagreb, OIB 85821130368, Trg svibanjskih žrtava 1995. br. 1,10000 Zagreb</item>
    </izvorni_sadrzaj>
    <derivirana_varijabla naziv="DomainObject.Predmet.SudioniciListAdressOIB_1">
      <item>CAUPONA SESVETE d.o.o., OIB 92094767584, Dankovečka 7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92094767584</item>
      <item>, OIB 85821130368</item>
    </izvorni_sadrzaj>
    <derivirana_varijabla naziv="DomainObject.Predmet.SudioniciListNazivOIB_1">
      <item>, OIB 92094767584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6DA77-31A7-4EE2-B845-31C105B06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3089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2017-10-12T12:28:00Z</dcterms:created>
  <dc:creator>Korisnik</dc:creator>
  <cp:lastModifiedBy>Žana Bem</cp:lastModifiedBy>
  <cp:lastPrinted>2017-09-28T04:58:00Z</cp:lastPrinted>
  <dcterms:modified xmlns:xsi="http://www.w3.org/2001/XMLSchema-instance" xsi:type="dcterms:W3CDTF">2017-10-13T05:31:00Z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