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6bd29" w14:paraId="546bd29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C11324" w:rsidP="00754017" w:rsidR="00754017" w:rsidRPr="00816C78">
      <w:pPr>
        <w:jc w:val="both"/>
      </w:pPr>
      <w:r w:rsidRPr="00816C78">
        <w:t>sa ročišta održanog u Trgovačkom sudu u Zadru,</w:t>
      </w:r>
      <w:r>
        <w:t xml:space="preserve"> Stalnoj službi u Šibeniku,</w:t>
      </w:r>
      <w:r w:rsidRPr="00816C78">
        <w:t xml:space="preserve"> dana </w:t>
      </w:r>
      <w:r>
        <w:t>1. srpnja 201</w:t>
      </w:r>
      <w:r w:rsidR="006363E4">
        <w:t>9</w:t>
      </w:r>
      <w:r>
        <w:t>.</w:t>
      </w:r>
      <w:r w:rsidRPr="00816C78">
        <w:t>,</w:t>
      </w:r>
      <w:r w:rsidR="00934D58" w:rsidRPr="00816C78">
        <w:t xml:space="preserve"> </w:t>
      </w:r>
      <w:r w:rsidR="00D1714E" w:rsidRPr="00816C78">
        <w:t>povodom</w:t>
      </w:r>
      <w:r w:rsidR="00D1714E">
        <w:t xml:space="preserve"> </w:t>
      </w:r>
      <w:r w:rsidR="00934D58" w:rsidRPr="00816C78">
        <w:t xml:space="preserve">prijedloga za otvaranje stečajnog postupka nad </w:t>
      </w:r>
      <w:r w:rsidR="0095503C">
        <w:t>KIKE UGOSTITELJSTVO j.</w:t>
      </w:r>
      <w:r w:rsidR="0095503C" w:rsidRPr="00A56DCC">
        <w:t>d.o.o.</w:t>
      </w:r>
      <w:r w:rsidR="0095503C">
        <w:t xml:space="preserve"> za ugostiteljstvo i usluge</w:t>
      </w:r>
      <w:r w:rsidR="0095503C" w:rsidRPr="00A56DCC">
        <w:t xml:space="preserve">, </w:t>
      </w:r>
      <w:r w:rsidR="0095503C">
        <w:t>Šibenik</w:t>
      </w:r>
      <w:r w:rsidR="0095503C" w:rsidRPr="00A56DCC">
        <w:t xml:space="preserve">, </w:t>
      </w:r>
      <w:r w:rsidR="0095503C">
        <w:t>Jurja Šižgorića 3</w:t>
      </w:r>
      <w:r w:rsidR="0095503C" w:rsidRPr="00A56DCC">
        <w:t xml:space="preserve">, OIB: </w:t>
      </w:r>
      <w:r w:rsidR="0095503C">
        <w:t>71997699911</w:t>
      </w:r>
      <w:r w:rsidR="00076762">
        <w:t>,</w:t>
      </w:r>
      <w:r w:rsidR="00934D58"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CA1415">
        <w:t>9</w:t>
      </w:r>
      <w:r w:rsidR="00076762">
        <w:t>,</w:t>
      </w:r>
      <w:r w:rsidR="00DC6552">
        <w:t>3</w:t>
      </w:r>
      <w:r w:rsidR="0095503C">
        <w:t>0</w:t>
      </w:r>
      <w:r w:rsidR="00E84861">
        <w:t xml:space="preserve"> </w:t>
      </w:r>
      <w:r w:rsidRPr="00816C78">
        <w:t>sati</w:t>
      </w:r>
    </w:p>
    <w:p w:rsidRDefault="009769C3" w:rsidP="009769C3" w:rsidR="009769C3" w:rsidRPr="00816C78">
      <w:pPr>
        <w:jc w:val="both"/>
      </w:pPr>
    </w:p>
    <w:p w:rsidRDefault="0091520F" w:rsidP="0091520F" w:rsidR="0091520F" w:rsidRPr="00816C78">
      <w:pPr>
        <w:jc w:val="both"/>
      </w:pPr>
      <w:r w:rsidRPr="00816C78">
        <w:t>Utvrđuje se da su na ročište pristupili:</w:t>
      </w:r>
    </w:p>
    <w:p w:rsidRDefault="0091520F" w:rsidP="0091520F" w:rsidR="0091520F" w:rsidRPr="00816C78">
      <w:pPr>
        <w:jc w:val="both"/>
      </w:pPr>
    </w:p>
    <w:p w:rsidRDefault="002474AB" w:rsidP="002474AB" w:rsidR="002474AB">
      <w:pPr>
        <w:jc w:val="both"/>
      </w:pPr>
      <w:r w:rsidRPr="00816C78">
        <w:t>Za stečajnog dužnika:</w:t>
      </w:r>
      <w:r>
        <w:t xml:space="preserve"> </w:t>
      </w:r>
      <w:r w:rsidR="00DC6552">
        <w:t>nitko, dostava uredna</w:t>
      </w:r>
    </w:p>
    <w:p w:rsidRDefault="002474AB" w:rsidP="002474AB" w:rsidR="002474AB" w:rsidRPr="00816C78">
      <w:pPr>
        <w:jc w:val="both"/>
      </w:pPr>
      <w:r w:rsidRPr="00816C78">
        <w:t xml:space="preserve">                                       </w:t>
      </w:r>
    </w:p>
    <w:p w:rsidRDefault="002474AB" w:rsidP="002474AB" w:rsidR="002474AB">
      <w:pPr>
        <w:jc w:val="both"/>
      </w:pPr>
      <w:r w:rsidRPr="00816C78">
        <w:t>Za predlagatelja</w:t>
      </w:r>
      <w:r>
        <w:t xml:space="preserve">:  nitko </w:t>
      </w:r>
    </w:p>
    <w:p w:rsidRDefault="002474AB" w:rsidP="002474AB" w:rsidR="002474AB">
      <w:pPr>
        <w:jc w:val="both"/>
      </w:pPr>
    </w:p>
    <w:p w:rsidRDefault="002474AB" w:rsidP="002474AB" w:rsidR="002474AB">
      <w:pPr>
        <w:jc w:val="both"/>
      </w:pPr>
    </w:p>
    <w:p w:rsidRDefault="00DC6552" w:rsidP="002474AB" w:rsidR="002474AB">
      <w:pPr>
        <w:jc w:val="both"/>
      </w:pPr>
      <w:r>
        <w:t>Sud</w:t>
      </w:r>
      <w:r w:rsidR="002474AB">
        <w:t xml:space="preserve"> donosi </w:t>
      </w:r>
    </w:p>
    <w:p w:rsidRDefault="002474AB" w:rsidP="002474AB" w:rsidR="002474AB">
      <w:pPr>
        <w:jc w:val="both"/>
      </w:pPr>
    </w:p>
    <w:p w:rsidRDefault="002474AB" w:rsidP="002474AB" w:rsidR="002474AB">
      <w:pPr>
        <w:jc w:val="center"/>
      </w:pPr>
      <w:r>
        <w:t xml:space="preserve">r j e š e nj e </w:t>
      </w:r>
    </w:p>
    <w:p w:rsidRDefault="002474AB" w:rsidP="002474AB" w:rsidR="002474AB" w:rsidRPr="000124EC">
      <w:pPr>
        <w:jc w:val="both"/>
        <w:rPr>
          <w:b/>
        </w:rPr>
      </w:pPr>
    </w:p>
    <w:p w:rsidRDefault="00DC6552" w:rsidP="002474AB" w:rsidR="002474AB" w:rsidRPr="007A3E16">
      <w:pPr>
        <w:jc w:val="both"/>
      </w:pPr>
      <w:r>
        <w:t xml:space="preserve">Nema uvjeta za održavanje današnjeg ročišta. </w:t>
      </w:r>
      <w:r w:rsidR="002474AB" w:rsidRPr="007A3E16">
        <w:t>Odluka će biti donesena u zakonskom roku.</w:t>
      </w:r>
    </w:p>
    <w:p w:rsidRDefault="002474AB" w:rsidP="002474AB" w:rsidR="002474AB">
      <w:pPr>
        <w:jc w:val="both"/>
      </w:pPr>
    </w:p>
    <w:p w:rsidRDefault="002474AB" w:rsidP="002474AB" w:rsidR="002474AB" w:rsidRPr="002C241F">
      <w:pPr>
        <w:jc w:val="both"/>
      </w:pPr>
      <w:r w:rsidRPr="002C241F">
        <w:t xml:space="preserve">Dovršeno u </w:t>
      </w:r>
      <w:r w:rsidR="00DC6552">
        <w:t>9,32</w:t>
      </w:r>
      <w:r>
        <w:t xml:space="preserve"> sati</w:t>
      </w:r>
    </w:p>
    <w:p w:rsidRDefault="002474AB" w:rsidP="002474AB" w:rsidR="002474AB">
      <w:pPr>
        <w:jc w:val="both"/>
      </w:pPr>
    </w:p>
    <w:p w:rsidRDefault="002474AB" w:rsidP="002474AB" w:rsidR="002474AB" w:rsidRPr="002C241F">
      <w:pPr>
        <w:ind w:firstLine="708"/>
        <w:jc w:val="both"/>
      </w:pPr>
    </w:p>
    <w:p w:rsidRDefault="002474AB" w:rsidP="002474AB" w:rsidR="002474AB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2474AB" w:rsidP="002474AB" w:rsidR="002474AB" w:rsidRPr="002C241F"/>
    <w:p w:rsidRDefault="002474AB" w:rsidP="002474AB" w:rsidR="002474AB" w:rsidRPr="002C241F"/>
    <w:p w:rsidRDefault="002474AB" w:rsidP="002474AB" w:rsidR="002474AB" w:rsidRPr="002C241F"/>
    <w:p w:rsidRDefault="002474AB" w:rsidP="002474AB" w:rsidR="002474AB" w:rsidRPr="002C241F"/>
    <w:p w:rsidRDefault="002474AB" w:rsidP="002474AB" w:rsidR="002474AB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2474AB" w:rsidP="002474AB" w:rsidR="002474AB" w:rsidRPr="002C241F"/>
    <w:p w:rsidRDefault="002474AB" w:rsidP="002474AB" w:rsidR="002474AB" w:rsidRPr="002C241F">
      <w:pPr>
        <w:jc w:val="both"/>
      </w:pPr>
    </w:p>
    <w:p w:rsidRDefault="002474AB" w:rsidP="002474AB" w:rsidR="002474AB" w:rsidRPr="002C241F">
      <w:pPr>
        <w:jc w:val="both"/>
      </w:pPr>
    </w:p>
    <w:p w:rsidRDefault="002474AB" w:rsidP="002474AB" w:rsidR="002474AB">
      <w:pPr>
        <w:jc w:val="both"/>
      </w:pPr>
    </w:p>
    <w:p w:rsidRDefault="002474AB" w:rsidP="002474AB" w:rsidR="002474AB">
      <w:pPr>
        <w:jc w:val="both"/>
      </w:pPr>
    </w:p>
    <w:p w:rsidRDefault="002474AB" w:rsidP="002474AB" w:rsidR="002474AB">
      <w:pPr>
        <w:jc w:val="both"/>
      </w:pPr>
    </w:p>
    <w:p w:rsidRDefault="002474AB" w:rsidP="002474AB" w:rsidR="002474AB" w:rsidRPr="002C241F">
      <w:pPr>
        <w:jc w:val="both"/>
      </w:pPr>
    </w:p>
    <w:p w:rsidRDefault="002474AB" w:rsidP="002474AB" w:rsidR="002474AB" w:rsidRPr="002C241F">
      <w:pPr>
        <w:jc w:val="both"/>
      </w:pPr>
    </w:p>
    <w:p w:rsidRDefault="00A25693" w:rsidP="002474AB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655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FF1634" w:rsidR="003F7F8F" w:rsidRPr="006D5295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95503C">
      <w:t>139</w:t>
    </w:r>
    <w:r w:rsidR="00B80BDA">
      <w:t>/</w:t>
    </w:r>
    <w:r w:rsidR="00E84861">
      <w:t>20</w:t>
    </w:r>
    <w:r w:rsidR="009312EF">
      <w:t>1</w:t>
    </w:r>
    <w:r w:rsidR="00BD47C5">
      <w:t>9</w:t>
    </w:r>
    <w:r w:rsidR="0074759D">
      <w:t>-</w:t>
    </w:r>
    <w:r w:rsidR="0095503C"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324" w:rsidP="0095503C" w:rsidR="00C11324" w:rsidRPr="00816C78">
    <w:pPr>
      <w:jc w:val="right"/>
    </w:pPr>
    <w:r w:rsidRPr="00816C78">
      <w:tab/>
    </w:r>
    <w:r w:rsidRPr="00816C78">
      <w:tab/>
    </w:r>
    <w:r w:rsidRPr="00816C78">
      <w:tab/>
    </w:r>
    <w:r w:rsidRPr="00816C78">
      <w:tab/>
      <w:t>Poslovni broj: 1 St–</w:t>
    </w:r>
    <w:r w:rsidR="0095503C">
      <w:t>139</w:t>
    </w:r>
    <w:r>
      <w:t>/2019-</w:t>
    </w:r>
    <w:r w:rsidR="0095503C">
      <w:t>6</w:t>
    </w:r>
    <w:r w:rsidR="00FA65EE">
      <w:t xml:space="preserve">  </w:t>
    </w:r>
    <w:r w:rsidRPr="00816C78">
      <w:t xml:space="preserve">    </w:t>
    </w:r>
  </w:p>
  <w:p w:rsidRDefault="00C11324" w:rsidP="00C11324" w:rsidR="00C1132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6A9E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B7C97"/>
    <w:rsid w:val="000C0BF3"/>
    <w:rsid w:val="000C683A"/>
    <w:rsid w:val="000C7478"/>
    <w:rsid w:val="000E039A"/>
    <w:rsid w:val="000E2D37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169C6"/>
    <w:rsid w:val="00232271"/>
    <w:rsid w:val="00232806"/>
    <w:rsid w:val="00232BED"/>
    <w:rsid w:val="00242C9A"/>
    <w:rsid w:val="00246714"/>
    <w:rsid w:val="002474AB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6A63"/>
    <w:rsid w:val="00417DC7"/>
    <w:rsid w:val="00422542"/>
    <w:rsid w:val="00430A7B"/>
    <w:rsid w:val="00432E44"/>
    <w:rsid w:val="004353EF"/>
    <w:rsid w:val="004820D4"/>
    <w:rsid w:val="00491366"/>
    <w:rsid w:val="00496E62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24CF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4655"/>
    <w:rsid w:val="00617562"/>
    <w:rsid w:val="00624EA3"/>
    <w:rsid w:val="006363E4"/>
    <w:rsid w:val="00641B8C"/>
    <w:rsid w:val="00642177"/>
    <w:rsid w:val="006525A1"/>
    <w:rsid w:val="00655D78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A4ABF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0191E"/>
    <w:rsid w:val="00910BB2"/>
    <w:rsid w:val="0091520F"/>
    <w:rsid w:val="0091646A"/>
    <w:rsid w:val="00916899"/>
    <w:rsid w:val="00920B72"/>
    <w:rsid w:val="00924001"/>
    <w:rsid w:val="009312EF"/>
    <w:rsid w:val="00931AC5"/>
    <w:rsid w:val="00934D58"/>
    <w:rsid w:val="0094035A"/>
    <w:rsid w:val="009455A3"/>
    <w:rsid w:val="00945BC3"/>
    <w:rsid w:val="0095503C"/>
    <w:rsid w:val="00955DAD"/>
    <w:rsid w:val="00962C7F"/>
    <w:rsid w:val="0097201C"/>
    <w:rsid w:val="009769C3"/>
    <w:rsid w:val="00977E6F"/>
    <w:rsid w:val="00977EF7"/>
    <w:rsid w:val="009835DB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31BB"/>
    <w:rsid w:val="00A45DA7"/>
    <w:rsid w:val="00A61DB0"/>
    <w:rsid w:val="00A66CC4"/>
    <w:rsid w:val="00A70C3D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819BF"/>
    <w:rsid w:val="00B90740"/>
    <w:rsid w:val="00BA04A2"/>
    <w:rsid w:val="00BB29CA"/>
    <w:rsid w:val="00BC2B90"/>
    <w:rsid w:val="00BD3029"/>
    <w:rsid w:val="00BD47C5"/>
    <w:rsid w:val="00BE122A"/>
    <w:rsid w:val="00BE5585"/>
    <w:rsid w:val="00BE70D1"/>
    <w:rsid w:val="00BF036C"/>
    <w:rsid w:val="00BF0D3C"/>
    <w:rsid w:val="00BF39FB"/>
    <w:rsid w:val="00C07402"/>
    <w:rsid w:val="00C11324"/>
    <w:rsid w:val="00C361A6"/>
    <w:rsid w:val="00C42D57"/>
    <w:rsid w:val="00C56BD3"/>
    <w:rsid w:val="00C60B63"/>
    <w:rsid w:val="00C675FC"/>
    <w:rsid w:val="00C90A36"/>
    <w:rsid w:val="00C93728"/>
    <w:rsid w:val="00C965F5"/>
    <w:rsid w:val="00C96A4A"/>
    <w:rsid w:val="00CA1415"/>
    <w:rsid w:val="00CA23A3"/>
    <w:rsid w:val="00CA60FE"/>
    <w:rsid w:val="00CB1C12"/>
    <w:rsid w:val="00CB1D58"/>
    <w:rsid w:val="00CC03BC"/>
    <w:rsid w:val="00CC0931"/>
    <w:rsid w:val="00CC1C50"/>
    <w:rsid w:val="00CC3B8C"/>
    <w:rsid w:val="00CC7791"/>
    <w:rsid w:val="00CD17D1"/>
    <w:rsid w:val="00CD2103"/>
    <w:rsid w:val="00CD29FA"/>
    <w:rsid w:val="00CD64F3"/>
    <w:rsid w:val="00CF3B89"/>
    <w:rsid w:val="00D033E9"/>
    <w:rsid w:val="00D0450A"/>
    <w:rsid w:val="00D12AFE"/>
    <w:rsid w:val="00D138D0"/>
    <w:rsid w:val="00D1714E"/>
    <w:rsid w:val="00D2053D"/>
    <w:rsid w:val="00D25694"/>
    <w:rsid w:val="00D368C8"/>
    <w:rsid w:val="00D47998"/>
    <w:rsid w:val="00D61BBE"/>
    <w:rsid w:val="00D63905"/>
    <w:rsid w:val="00D7355B"/>
    <w:rsid w:val="00D741AE"/>
    <w:rsid w:val="00D841C8"/>
    <w:rsid w:val="00D90542"/>
    <w:rsid w:val="00DA3F33"/>
    <w:rsid w:val="00DA60AC"/>
    <w:rsid w:val="00DB3787"/>
    <w:rsid w:val="00DB4EBD"/>
    <w:rsid w:val="00DB62A4"/>
    <w:rsid w:val="00DB7680"/>
    <w:rsid w:val="00DC0D87"/>
    <w:rsid w:val="00DC2EB9"/>
    <w:rsid w:val="00DC6552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0174"/>
    <w:rsid w:val="00E84861"/>
    <w:rsid w:val="00E95329"/>
    <w:rsid w:val="00EA3CF5"/>
    <w:rsid w:val="00EA6AC4"/>
    <w:rsid w:val="00EB374B"/>
    <w:rsid w:val="00EC65A5"/>
    <w:rsid w:val="00ED4838"/>
    <w:rsid w:val="00ED7F39"/>
    <w:rsid w:val="00EE0084"/>
    <w:rsid w:val="00EE0CC0"/>
    <w:rsid w:val="00EE71D0"/>
    <w:rsid w:val="00F12968"/>
    <w:rsid w:val="00F14939"/>
    <w:rsid w:val="00F20435"/>
    <w:rsid w:val="00F34C6C"/>
    <w:rsid w:val="00F40583"/>
    <w:rsid w:val="00F433C1"/>
    <w:rsid w:val="00F43FDA"/>
    <w:rsid w:val="00F509FB"/>
    <w:rsid w:val="00F55635"/>
    <w:rsid w:val="00F652F0"/>
    <w:rsid w:val="00F675EC"/>
    <w:rsid w:val="00F67F5D"/>
    <w:rsid w:val="00F70B0E"/>
    <w:rsid w:val="00F817B2"/>
    <w:rsid w:val="00F832E1"/>
    <w:rsid w:val="00F90168"/>
    <w:rsid w:val="00F92392"/>
    <w:rsid w:val="00F95734"/>
    <w:rsid w:val="00FA65EE"/>
    <w:rsid w:val="00FB1789"/>
    <w:rsid w:val="00FB6FFE"/>
    <w:rsid w:val="00FD215B"/>
    <w:rsid w:val="00FD6601"/>
    <w:rsid w:val="00FE355E"/>
    <w:rsid w:val="00FE5543"/>
    <w:rsid w:val="00FF01C4"/>
    <w:rsid w:val="00FF10A6"/>
    <w:rsid w:val="00FF1634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B7C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7C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7C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7C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7C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B7C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7C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7C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7C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7C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1. srpnja 2019.</izvorni_sadrzaj>
    <derivirana_varijabla naziv="DomainObject.StvarniPocetakDatum_1">1. srpnja 2019.</derivirana_varijabla>
  </DomainObject.StvarniPocetakDatum>
  <DomainObject.StvarniZavrsetakDatum>
    <izvorni_sadrzaj>1. srpnja 2019.</izvorni_sadrzaj>
    <derivirana_varijabla naziv="DomainObject.StvarniZavrsetakDatum_1">1. srpnja 2019.</derivirana_varijabla>
  </DomainObject.StvarniZavrsetakDatum>
  <DomainObject.PlaniraniZavrsetakDatum>
    <izvorni_sadrzaj>1. srpnja 2019.</izvorni_sadrzaj>
    <derivirana_varijabla naziv="DomainObject.PlaniraniZavrsetakDatum_1">1. srpnja 2019.</derivirana_varijabla>
  </DomainObject.PlaniraniZavrsetakDatum>
  <DomainObject.PlaniraniPocetakDatum>
    <izvorni_sadrzaj>1. srpnja 2019.</izvorni_sadrzaj>
    <derivirana_varijabla naziv="DomainObject.PlaniraniPocetakDatum_1">1. srpnja 2019.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09:32</izvorni_sadrzaj>
    <derivirana_varijabla naziv="DomainObject.StvarniZavrsetakVrijeme_1">09:32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srpnja 2019.</izvorni_sadrzaj>
    <derivirana_varijabla naziv="DomainObject.Zapisnik.DatumKreiranja_1">2. srpnja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St-139/2019-5</izvorni_sadrzaj>
    <derivirana_varijabla naziv="DomainObject.Zapisnik.Oznaka_1">St-139/2019-5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2019.</izvorni_sadrzaj>
    <derivirana_varijabla naziv="DomainObject.Predmet.DatumOsnivanja_1">9.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St-139/2019</izvorni_sadrzaj>
    <derivirana_varijabla naziv="DomainObject.Predmet.OznakaBroj_1">St-139/2019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KIKE UGOSTITELJSTVO j.d.o.o. za ugostiteljstvo i usluge</izvorni_sadrzaj>
    <derivirana_varijabla naziv="DomainObject.Predmet.ProtustrankaFormated_1">  KIKE UGOSTITELJSTVO j.d.o.o. za ugostiteljstvo i usluge</derivirana_varijabla>
  </DomainObject.Predmet.ProtustrankaFormated>
  <DomainObject.Predmet.ProtustrankaFormatedOIB>
    <izvorni_sadrzaj>  KIKE UGOSTITELJSTVO j.d.o.o. za ugostiteljstvo i usluge, OIB 71997699911</izvorni_sadrzaj>
    <derivirana_varijabla naziv="DomainObject.Predmet.ProtustrankaFormatedOIB_1">  KIKE UGOSTITELJSTVO j.d.o.o. za ugostiteljstvo i usluge, OIB 71997699911</derivirana_varijabla>
  </DomainObject.Predmet.ProtustrankaFormatedOIB>
  <DomainObject.Predmet.ProtustrankaFormatedWithAdress>
    <izvorni_sadrzaj> KIKE UGOSTITELJSTVO j.d.o.o. za ugostiteljstvo i usluge, Jurja Šižgorića 3, 22000 Šibenik</izvorni_sadrzaj>
    <derivirana_varijabla naziv="DomainObject.Predmet.ProtustrankaFormatedWithAdress_1"> KIKE UGOSTITELJSTVO j.d.o.o. za ugostiteljstvo i usluge, Jurja Šižgorića 3, 22000 Šibenik</derivirana_varijabla>
  </DomainObject.Predmet.ProtustrankaFormatedWithAdress>
  <DomainObject.Predmet.ProtustrankaFormatedWithAdressOIB>
    <izvorni_sadrzaj> KIKE UGOSTITELJSTVO j.d.o.o. za ugostiteljstvo i usluge, OIB 71997699911, Jurja Šižgorića 3, 22000 Šibenik</izvorni_sadrzaj>
    <derivirana_varijabla naziv="DomainObject.Predmet.ProtustrankaFormatedWithAdressOIB_1"> KIKE UGOSTITELJSTVO j.d.o.o. za ugostiteljstvo i usluge, OIB 71997699911, Jurja Šižgorića 3, 22000 Šibenik</derivirana_varijabla>
  </DomainObject.Predmet.ProtustrankaFormatedWithAdressOIB>
  <DomainObject.Predmet.ProtustrankaWithAdress>
    <izvorni_sadrzaj>KIKE UGOSTITELJSTVO j.d.o.o. za ugostiteljstvo i usluge Jurja Šižgorića 3, 22000 Šibenik</izvorni_sadrzaj>
    <derivirana_varijabla naziv="DomainObject.Predmet.ProtustrankaWithAdress_1">KIKE UGOSTITELJSTVO j.d.o.o. za ugostiteljstvo i usluge Jurja Šižgorića 3, 22000 Šibenik</derivirana_varijabla>
  </DomainObject.Predmet.ProtustrankaWithAdress>
  <DomainObject.Predmet.ProtustrankaWithAdressOIB>
    <izvorni_sadrzaj>KIKE UGOSTITELJSTVO j.d.o.o. za ugostiteljstvo i usluge, OIB 71997699911, Jurja Šižgorića 3, 22000 Šibenik</izvorni_sadrzaj>
    <derivirana_varijabla naziv="DomainObject.Predmet.ProtustrankaWithAdressOIB_1">KIKE UGOSTITELJSTVO j.d.o.o. za ugostiteljstvo i usluge, OIB 71997699911, Jurja Šižgorića 3, 22000 Šibenik</derivirana_varijabla>
  </DomainObject.Predmet.ProtustrankaWithAdressOIB>
  <DomainObject.Predmet.ProtustrankaNazivFormated>
    <izvorni_sadrzaj>KIKE UGOSTITELJSTVO j.d.o.o. za ugostiteljstvo i usluge</izvorni_sadrzaj>
    <derivirana_varijabla naziv="DomainObject.Predmet.ProtustrankaNazivFormated_1">KIKE UGOSTITELJSTVO j.d.o.o. za ugostiteljstvo i usluge</derivirana_varijabla>
  </DomainObject.Predmet.ProtustrankaNazivFormated>
  <DomainObject.Predmet.ProtustrankaNazivFormatedOIB>
    <izvorni_sadrzaj>KIKE UGOSTITELJSTVO j.d.o.o. za ugostiteljstvo i usluge, OIB 71997699911</izvorni_sadrzaj>
    <derivirana_varijabla naziv="DomainObject.Predmet.ProtustrankaNazivFormatedOIB_1">KIKE UGOSTITELJSTVO j.d.o.o. za ugostiteljstvo i usluge, OIB 71997699911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KIKE UGOSTITELJSTVO j.d.o.o. za ugostiteljstvo i usluge</item>
    </izvorni_sadrzaj>
    <derivirana_varijabla naziv="DomainObject.Predmet.ProtuStrankaListFormated_1">
      <item>KIKE UGOSTITELJSTVO j.d.o.o. za ugostiteljstvo i usluge</item>
    </derivirana_varijabla>
  </DomainObject.Predmet.ProtuStrankaListFormated>
  <DomainObject.Predmet.ProtuStrankaListFormatedOIB>
    <izvorni_sadrzaj>
      <item>KIKE UGOSTITELJSTVO j.d.o.o. za ugostiteljstvo i usluge, OIB 71997699911</item>
    </izvorni_sadrzaj>
    <derivirana_varijabla naziv="DomainObject.Predmet.ProtuStrankaListFormatedOIB_1">
      <item>KIKE UGOSTITELJSTVO j.d.o.o. za ugostiteljstvo i usluge, OIB 71997699911</item>
    </derivirana_varijabla>
  </DomainObject.Predmet.ProtuStrankaListFormatedOIB>
  <DomainObject.Predmet.ProtuStrankaListFormatedWithAdress>
    <izvorni_sadrzaj>
      <item>KIKE UGOSTITELJSTVO j.d.o.o. za ugostiteljstvo i usluge, Jurja Šižgorića 3, 22000 Šibenik</item>
    </izvorni_sadrzaj>
    <derivirana_varijabla naziv="DomainObject.Predmet.ProtuStrankaListFormatedWithAdress_1">
      <item>KIKE UGOSTITELJSTVO j.d.o.o. za ugostiteljstvo i usluge, Jurja Šižgorića 3, 22000 Šibenik</item>
    </derivirana_varijabla>
  </DomainObject.Predmet.ProtuStrankaListFormatedWithAdress>
  <DomainObject.Predmet.ProtuStrankaListFormatedWithAdressOIB>
    <izvorni_sadrzaj>
      <item>KIKE UGOSTITELJSTVO j.d.o.o. za ugostiteljstvo i usluge, OIB 71997699911, Jurja Šižgorića 3, 22000 Šibenik</item>
    </izvorni_sadrzaj>
    <derivirana_varijabla naziv="DomainObject.Predmet.ProtuStrankaListFormatedWithAdressOIB_1">
      <item>KIKE UGOSTITELJSTVO j.d.o.o. za ugostiteljstvo i usluge, OIB 71997699911, Jurja Šižgorića 3, 22000 Šibenik</item>
    </derivirana_varijabla>
  </DomainObject.Predmet.ProtuStrankaListFormatedWithAdressOIB>
  <DomainObject.Predmet.ProtuStrankaListNazivFormated>
    <izvorni_sadrzaj>
      <item>KIKE UGOSTITELJSTVO j.d.o.o. za ugostiteljstvo i usluge</item>
    </izvorni_sadrzaj>
    <derivirana_varijabla naziv="DomainObject.Predmet.ProtuStrankaListNazivFormated_1">
      <item>KIKE UGOSTITELJSTVO j.d.o.o. za ugostiteljstvo i usluge</item>
    </derivirana_varijabla>
  </DomainObject.Predmet.ProtuStrankaListNazivFormated>
  <DomainObject.Predmet.ProtuStrankaListNazivFormatedOIB>
    <izvorni_sadrzaj>
      <item>KIKE UGOSTITELJSTVO j.d.o.o. za ugostiteljstvo i usluge, OIB 71997699911</item>
    </izvorni_sadrzaj>
    <derivirana_varijabla naziv="DomainObject.Predmet.ProtuStrankaListNazivFormatedOIB_1">
      <item>KIKE UGOSTITELJSTVO j.d.o.o. za ugostiteljstvo i usluge, OIB 71997699911</item>
    </derivirana_varijabla>
  </DomainObject.Predmet.ProtuStrankaListNazivFormatedOIB>
  <DomainObject.Predmet.OstaliListFormated>
    <izvorni_sadrzaj>
      <item>Marin Ljubić</item>
    </izvorni_sadrzaj>
    <derivirana_varijabla naziv="DomainObject.Predmet.OstaliListFormated_1">
      <item>Marin Ljubić</item>
    </derivirana_varijabla>
  </DomainObject.Predmet.OstaliListFormated>
  <DomainObject.Predmet.OstaliListFormatedOIB>
    <izvorni_sadrzaj>
      <item>Marin Ljubić, OIB 33113847979</item>
    </izvorni_sadrzaj>
    <derivirana_varijabla naziv="DomainObject.Predmet.OstaliListFormatedOIB_1">
      <item>Marin Ljubić, OIB 33113847979</item>
    </derivirana_varijabla>
  </DomainObject.Predmet.OstaliListFormatedOIB>
  <DomainObject.Predmet.OstaliListFormatedWithAdress>
    <izvorni_sadrzaj>
      <item>Marin Ljubić, Put Kroz Meterize 10c, 22000 Šibenik</item>
    </izvorni_sadrzaj>
    <derivirana_varijabla naziv="DomainObject.Predmet.OstaliListFormatedWithAdress_1">
      <item>Marin Ljubić, Put Kroz Meterize 10c, 22000 Šibenik</item>
    </derivirana_varijabla>
  </DomainObject.Predmet.OstaliListFormatedWithAdress>
  <DomainObject.Predmet.OstaliListFormatedWithAdressOIB>
    <izvorni_sadrzaj>
      <item>Marin Ljubić, OIB 33113847979, Put Kroz Meterize 10c, 22000 Šibenik</item>
    </izvorni_sadrzaj>
    <derivirana_varijabla naziv="DomainObject.Predmet.OstaliListFormatedWithAdressOIB_1">
      <item>Marin Ljubić, OIB 33113847979, Put Kroz Meterize 10c, 22000 Šibenik</item>
    </derivirana_varijabla>
  </DomainObject.Predmet.OstaliListFormatedWithAdressOIB>
  <DomainObject.Predmet.OstaliListNazivFormated>
    <izvorni_sadrzaj>
      <item>Marin Ljubić</item>
    </izvorni_sadrzaj>
    <derivirana_varijabla naziv="DomainObject.Predmet.OstaliListNazivFormated_1">
      <item>Marin Ljubić</item>
    </derivirana_varijabla>
  </DomainObject.Predmet.OstaliListNazivFormated>
  <DomainObject.Predmet.OstaliListNazivFormatedOIB>
    <izvorni_sadrzaj>
      <item>Marin Ljubić, OIB 33113847979</item>
    </izvorni_sadrzaj>
    <derivirana_varijabla naziv="DomainObject.Predmet.OstaliListNazivFormatedOIB_1">
      <item>Marin Ljubić, OIB 33113847979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2019.</izvorni_sadrzaj>
    <derivirana_varijabla naziv="DomainObject.Datum_1">2. srpnja 2019.</derivirana_varijabla>
  </DomainObject.Datum>
  <DomainObject.PoslovniBrojDokumenta>
    <izvorni_sadrzaj>St-139/2019-5</izvorni_sadrzaj>
    <derivirana_varijabla naziv="DomainObject.PoslovniBrojDokumenta_1">St-139/2019-5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KIKE UGOSTITELJSTVO j.d.o.o. za ugostiteljstvo i usluge</izvorni_sadrzaj>
    <derivirana_varijabla naziv="DomainObject.Predmet.ProtustrankaIDrugi_1">KIKE UGOSTITELJSTVO j.d.o.o. za ugostiteljstvo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KIKE UGOSTITELJSTVO j.d.o.o. za ugostiteljstvo i usluge, OIB 71997699911, Jurja Šižgorića 3, 22000 Šibenik</izvorni_sadrzaj>
    <derivirana_varijabla naziv="DomainObject.Predmet.ProtustrankaIDrugiAdressOIB_1">KIKE UGOSTITELJSTVO j.d.o.o. za ugostiteljstvo i usluge, OIB 71997699911, Jurja Šižgorića 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KIKE UGOSTITELJSTVO j.d.o.o. za ugostiteljstvo i usluge</item>
      <item>Marin Ljubić</item>
    </izvorni_sadrzaj>
    <derivirana_varijabla naziv="DomainObject.Predmet.SudioniciListNaziv_1">
      <item>FINA - Podružnica Šibenik</item>
      <item>KIKE UGOSTITELJSTVO j.d.o.o. za ugostiteljstvo i usluge</item>
      <item>Marin Ljubić</item>
    </derivirana_varijabla>
  </DomainObject.Predmet.SudioniciListNaziv>
  <DomainObject.Predmet.SudioniciListAdressOIB>
    <izvorni_sadrzaj>
      <item>FINA - Podružnica Šibenik, OIB 85821130368, Perivoj L. Marune 1,22000 Šibenik</item>
      <item>KIKE UGOSTITELJSTVO j.d.o.o. za ugostiteljstvo i usluge, OIB 71997699911, Jurja Šižgorića 3,22000 Šibenik</item>
      <item>Marin Ljubić, OIB 33113847979, Put Kroz Meterize 10c,22000 Šibenik</item>
    </izvorni_sadrzaj>
    <derivirana_varijabla naziv="DomainObject.Predmet.SudioniciListAdressOIB_1">
      <item>FINA - Podružnica Šibenik, OIB 85821130368, Perivoj L. Marune 1,22000 Šibenik</item>
      <item>KIKE UGOSTITELJSTVO j.d.o.o. za ugostiteljstvo i usluge, OIB 71997699911, Jurja Šižgorića 3,22000 Šibenik</item>
      <item>Marin Ljubić, OIB 33113847979, Put Kroz Meterize 10c,22000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71997699911</item>
      <item>, OIB 33113847979</item>
    </izvorni_sadrzaj>
    <derivirana_varijabla naziv="DomainObject.Predmet.SudioniciListNazivOIB_1">
      <item>, OIB 85821130368</item>
      <item>, OIB 71997699911</item>
      <item>, OIB 33113847979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srpnja 2019.</izvorni_sadrzaj>
    <derivirana_varijabla naziv="DomainObject.Predmet.DatumZadnjeOdrzaneSudskeRadnje_1">1. srpnja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122</properties:Words>
  <properties:Characters>658</properties:Characters>
  <properties:Lines>45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2019-06-28T11:48:00Z</dcterms:created>
  <dc:creator>Ardena Bajlo</dc:creator>
  <cp:lastModifiedBy>Ante Rubelj</cp:lastModifiedBy>
  <cp:lastPrinted>2019-07-01T07:30:00Z</cp:lastPrinted>
  <dcterms:modified xmlns:xsi="http://www.w3.org/2001/XMLSchema-instance" xsi:type="dcterms:W3CDTF">2019-07-02T12:26:00Z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St-139/2019-5 / Zapisnik - Ročište radi izjašnjenja o prijedlogu za otvaranje steč.post (St-139-19 povodom prijedloga za otvaranje stečajnog postupka - SS Šibenik 1.7.2019.docx)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