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6620" w14:paraId="a8b6620" w:rsidRDefault="002D1A70" w:rsidR="00D51E55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proofErr w:type="spellStart"/>
      <w:r w:rsidR="00A821B4">
        <w:rPr>
          <w:b/>
        </w:rPr>
        <w:t>Stpn</w:t>
      </w:r>
      <w:proofErr w:type="spellEnd"/>
      <w:r w:rsidR="0053374B" w:rsidRPr="00353FF7">
        <w:rPr>
          <w:b/>
        </w:rPr>
        <w:t>-</w:t>
      </w:r>
      <w:r w:rsidR="00966AA5">
        <w:rPr>
          <w:b/>
        </w:rPr>
        <w:t>2</w:t>
      </w:r>
      <w:r w:rsidR="003D14AF">
        <w:rPr>
          <w:b/>
        </w:rPr>
        <w:t>44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966AA5">
        <w:rPr>
          <w:b/>
        </w:rPr>
        <w:t>5</w:t>
      </w:r>
    </w:p>
    <w:p w:rsidRDefault="00AC547E" w:rsidR="00AC547E"/>
    <w:p w:rsidRDefault="00D51E55" w:rsidP="00AC547E" w:rsidR="00D51E5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Nini Radiću 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A821B4">
        <w:t xml:space="preserve"> nagodbe </w:t>
      </w:r>
      <w:r w:rsidR="0071093C">
        <w:t xml:space="preserve"> , povodom prijedloga predlagatelja, </w:t>
      </w:r>
      <w:r w:rsidR="003D14AF">
        <w:t>EKO MEDIA d.o.o. za trgovinu i usluge Zagreb, Kneza Borne 3, OIB:54040058240</w:t>
      </w:r>
      <w:r w:rsidR="00966AA5">
        <w:t xml:space="preserve">, </w:t>
      </w:r>
      <w:r>
        <w:t xml:space="preserve"> </w:t>
      </w:r>
      <w:r w:rsidR="005C1111">
        <w:t>12</w:t>
      </w:r>
      <w:r w:rsidR="00E67524">
        <w:t xml:space="preserve">. </w:t>
      </w:r>
      <w:r w:rsidR="005C1111">
        <w:t>veljače</w:t>
      </w:r>
      <w:r w:rsidR="00E67524">
        <w:t xml:space="preserve"> </w:t>
      </w:r>
      <w:r>
        <w:t xml:space="preserve"> 201</w:t>
      </w:r>
      <w:r w:rsidR="005C1111">
        <w:t>6</w:t>
      </w:r>
      <w:r>
        <w:t>. godine,</w:t>
      </w:r>
    </w:p>
    <w:p w:rsidRDefault="000B2EFF" w:rsidP="006678E0" w:rsidR="000B2EFF">
      <w:pPr>
        <w:jc w:val="both"/>
      </w:pP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0512A3">
        <w:t xml:space="preserve">Zakazuje se ročište radi </w:t>
      </w:r>
      <w:r w:rsidR="00C42B0E">
        <w:t xml:space="preserve">odluke o </w:t>
      </w:r>
      <w:r w:rsidR="0012364E">
        <w:t>prijedlog</w:t>
      </w:r>
      <w:r w:rsidR="00C42B0E">
        <w:t>u</w:t>
      </w:r>
      <w:r w:rsidR="0012364E">
        <w:t xml:space="preserve"> za </w:t>
      </w:r>
      <w:r w:rsidR="00002535">
        <w:t xml:space="preserve">sklapanje </w:t>
      </w:r>
      <w:proofErr w:type="spellStart"/>
      <w:r w:rsidR="00002535">
        <w:t>predstečajne</w:t>
      </w:r>
      <w:proofErr w:type="spellEnd"/>
      <w:r w:rsidR="00002535">
        <w:t xml:space="preserve"> nagodbe</w:t>
      </w:r>
      <w:r w:rsidR="00335E34">
        <w:t xml:space="preserve"> na </w:t>
      </w:r>
      <w:r w:rsidR="00002535">
        <w:t xml:space="preserve"> </w:t>
      </w:r>
      <w:r w:rsidR="00335E34">
        <w:t xml:space="preserve">temelju pravomoćnog i izvršnog rješenja Financijske agencije, Regionalni centar Zagreb, Nagodbeno vijeće: </w:t>
      </w:r>
      <w:r w:rsidR="003B58C0">
        <w:t>ZG</w:t>
      </w:r>
      <w:r w:rsidR="00B35170">
        <w:t>03</w:t>
      </w:r>
      <w:r w:rsidR="00335E34">
        <w:t xml:space="preserve">, Zagreb, </w:t>
      </w:r>
      <w:r w:rsidR="00B35170">
        <w:t>Ilica 307</w:t>
      </w:r>
      <w:r w:rsidR="00335E34">
        <w:t>,  Klasa:</w:t>
      </w:r>
      <w:r w:rsidR="00335E34" w:rsidRPr="00605453">
        <w:t>UP-I/110/07/1</w:t>
      </w:r>
      <w:r w:rsidR="003D14AF">
        <w:t>4</w:t>
      </w:r>
      <w:r w:rsidR="00335E34" w:rsidRPr="00605453">
        <w:t>-01/</w:t>
      </w:r>
      <w:r w:rsidR="003D14AF">
        <w:t>7628</w:t>
      </w:r>
      <w:r w:rsidR="00335E34">
        <w:t xml:space="preserve"> Ur.br.: 04-06-1</w:t>
      </w:r>
      <w:r w:rsidR="00966AA5">
        <w:t>5</w:t>
      </w:r>
      <w:r w:rsidR="00335E34">
        <w:t>-</w:t>
      </w:r>
      <w:r w:rsidR="003D14AF">
        <w:t>7628</w:t>
      </w:r>
      <w:r w:rsidR="00335E34">
        <w:t>-</w:t>
      </w:r>
      <w:r w:rsidR="00926F0F">
        <w:t>45</w:t>
      </w:r>
      <w:r w:rsidR="00335E34">
        <w:t xml:space="preserve"> od </w:t>
      </w:r>
      <w:r w:rsidR="005C1111">
        <w:t>28</w:t>
      </w:r>
      <w:r w:rsidR="00335E34" w:rsidRPr="00605453">
        <w:t>.</w:t>
      </w:r>
      <w:r w:rsidR="00335E34">
        <w:t xml:space="preserve"> </w:t>
      </w:r>
      <w:r w:rsidR="005C1111">
        <w:t>listopada</w:t>
      </w:r>
      <w:r w:rsidR="00335E34">
        <w:t xml:space="preserve"> </w:t>
      </w:r>
      <w:r w:rsidR="00335E34" w:rsidRPr="00605453">
        <w:t>201</w:t>
      </w:r>
      <w:r w:rsidR="00966AA5">
        <w:t>5</w:t>
      </w:r>
      <w:r w:rsidR="00335E34">
        <w:t>. g.,</w:t>
      </w:r>
      <w:r w:rsidR="00966AA5">
        <w:t xml:space="preserve"> </w:t>
      </w:r>
      <w:r w:rsidR="005C1111">
        <w:t>z</w:t>
      </w:r>
      <w:r w:rsidR="00335E34">
        <w:t>a predloženog duž</w:t>
      </w:r>
      <w:r w:rsidR="00926F0F">
        <w:t>nika</w:t>
      </w:r>
      <w:r w:rsidR="0027045C">
        <w:t>,</w:t>
      </w:r>
      <w:r w:rsidR="00926F0F">
        <w:t xml:space="preserve"> EKO MEDIA d.o.o. za trgovinu i usluge Zagreb, Kneza Borne 3, OIB:54040058240, za dan </w:t>
      </w:r>
      <w:r w:rsidR="00C42B0E">
        <w:t xml:space="preserve"> </w:t>
      </w:r>
      <w:r w:rsidR="00BF34F5" w:rsidRPr="00BF34F5">
        <w:rPr>
          <w:b/>
        </w:rPr>
        <w:t>02</w:t>
      </w:r>
      <w:r w:rsidR="003B7B8F" w:rsidRPr="00E67524">
        <w:rPr>
          <w:b/>
        </w:rPr>
        <w:t>.</w:t>
      </w:r>
      <w:r w:rsidR="003B7B8F" w:rsidRPr="00401109">
        <w:rPr>
          <w:b/>
        </w:rPr>
        <w:t xml:space="preserve"> </w:t>
      </w:r>
      <w:r w:rsidR="005C1111">
        <w:rPr>
          <w:b/>
        </w:rPr>
        <w:t>ožujka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5C1111">
        <w:rPr>
          <w:b/>
        </w:rPr>
        <w:t>6</w:t>
      </w:r>
      <w:r w:rsidR="0038722F">
        <w:rPr>
          <w:b/>
        </w:rPr>
        <w:t xml:space="preserve">. godine u </w:t>
      </w:r>
      <w:r w:rsidR="00966AA5">
        <w:rPr>
          <w:b/>
        </w:rPr>
        <w:t>09</w:t>
      </w:r>
      <w:r w:rsidR="009F3AEB" w:rsidRPr="00401109">
        <w:rPr>
          <w:b/>
        </w:rPr>
        <w:t>,</w:t>
      </w:r>
      <w:r w:rsidR="00BF34F5">
        <w:rPr>
          <w:b/>
        </w:rPr>
        <w:t>0</w:t>
      </w:r>
      <w:r w:rsidR="0012364E">
        <w:rPr>
          <w:b/>
        </w:rPr>
        <w:t>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</w:t>
      </w:r>
      <w:r w:rsidR="00BF34F5">
        <w:rPr>
          <w:b/>
        </w:rPr>
        <w:t>dvorana</w:t>
      </w:r>
      <w:r w:rsidR="009F3AEB" w:rsidRPr="006678E0">
        <w:rPr>
          <w:b/>
        </w:rPr>
        <w:t xml:space="preserve"> </w:t>
      </w:r>
      <w:r w:rsidR="00BF34F5">
        <w:rPr>
          <w:b/>
        </w:rPr>
        <w:t xml:space="preserve">96 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</w:t>
      </w:r>
      <w:smartTag w:element="metricconverter" w:uri="urn:schemas-microsoft-com:office:smarttags">
        <w:smartTagPr>
          <w:attr w:val="66. st" w:name="ProductID"/>
        </w:smartTagPr>
        <w:r w:rsidR="0038197B">
          <w:t>66. st</w:t>
        </w:r>
      </w:smartTag>
      <w:r w:rsidR="0038197B">
        <w:t xml:space="preserve">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</w:t>
      </w:r>
      <w:smartTag w:element="metricconverter" w:uri="urn:schemas-microsoft-com:office:smarttags">
        <w:smartTagPr>
          <w:attr w:val="66. st" w:name="ProductID"/>
        </w:smartTagPr>
        <w:r w:rsidR="004D7502">
          <w:t>66. st</w:t>
        </w:r>
      </w:smartTag>
      <w:r w:rsidR="004D7502">
        <w:t>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2D1A70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5C1111">
        <w:t>12</w:t>
      </w:r>
      <w:r w:rsidR="00EA6F31">
        <w:t xml:space="preserve">. </w:t>
      </w:r>
      <w:r w:rsidR="005C1111">
        <w:t>veljače</w:t>
      </w:r>
      <w:r w:rsidR="00EA6F31">
        <w:t xml:space="preserve"> 20</w:t>
      </w:r>
      <w:r w:rsidR="007C5893">
        <w:t>1</w:t>
      </w:r>
      <w:r w:rsidR="005C1111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D51E55">
        <w:tab/>
        <w:t xml:space="preserve">      </w:t>
      </w:r>
      <w:r>
        <w:t>Nino Radić</w:t>
      </w:r>
      <w:r w:rsidR="00891516">
        <w:t xml:space="preserve">  </w:t>
      </w:r>
      <w:r w:rsidR="00C3539E">
        <w:t xml:space="preserve"> </w:t>
      </w:r>
      <w:r w:rsidR="000A5903">
        <w:t xml:space="preserve"> </w:t>
      </w:r>
      <w:r w:rsidR="00CF5F40">
        <w:t xml:space="preserve">v.r.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CF5F40" w:rsidP="00DD2EEB" w:rsidR="00CF5F40">
      <w:r>
        <w:tab/>
      </w:r>
    </w:p>
    <w:p w:rsidRDefault="00CF5F40" w:rsidR="00CF5F40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CF5F40" w:rsidR="00CF5F4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CF5F40" w:rsidP="00DD2EEB" w:rsidR="00CF5F40"/>
    <w:p w:rsidRDefault="00C3539E" w:rsidP="00DD2EEB" w:rsidR="00526716">
      <w:r>
        <w:tab/>
      </w:r>
      <w:r>
        <w:tab/>
        <w:t xml:space="preserve">        </w:t>
      </w:r>
      <w:r w:rsidR="00526716">
        <w:tab/>
      </w:r>
    </w:p>
    <w:sectPr w:rsidR="005267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351A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1A70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14AF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6F0F"/>
    <w:rsid w:val="00927A86"/>
    <w:rsid w:val="009306EA"/>
    <w:rsid w:val="009333FE"/>
    <w:rsid w:val="00933500"/>
    <w:rsid w:val="009348B4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4F5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5F4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64C7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F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F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F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F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F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F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F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F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Stpn-244/2015-5</izvorni_sadrzaj>
    <derivirana_varijabla naziv="DomainObject.Oznaka_1">Stpn-244/2015-5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Stpn-244/2015</izvorni_sadrzaj>
    <derivirana_varijabla naziv="DomainObject.Predmet.OznakaBroj_1">Stpn-244/2015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MEDIA d.o.o.</izvorni_sadrzaj>
    <derivirana_varijabla naziv="DomainObject.Predmet.ProtustrankaFormated_1">  EKO MEDIA d.o.o.</derivirana_varijabla>
  </DomainObject.Predmet.ProtustrankaFormated>
  <DomainObject.Predmet.ProtustrankaFormatedOIB>
    <izvorni_sadrzaj>  EKO MEDIA d.o.o., OIB 54040058240</izvorni_sadrzaj>
    <derivirana_varijabla naziv="DomainObject.Predmet.ProtustrankaFormatedOIB_1">  EKO MEDIA d.o.o., OIB 54040058240</derivirana_varijabla>
  </DomainObject.Predmet.ProtustrankaFormatedOIB>
  <DomainObject.Predmet.ProtustrankaFormatedWithAdress>
    <izvorni_sadrzaj> EKO MEDIA d.o.o., Kneza Borne 3, 10000 Zagreb</izvorni_sadrzaj>
    <derivirana_varijabla naziv="DomainObject.Predmet.ProtustrankaFormatedWithAdress_1"> EKO MEDIA d.o.o., Kneza Borne 3, 10000 Zagreb</derivirana_varijabla>
  </DomainObject.Predmet.ProtustrankaFormatedWithAdress>
  <DomainObject.Predmet.ProtustrankaFormatedWithAdressOIB>
    <izvorni_sadrzaj> EKO MEDIA d.o.o., OIB 54040058240, Kneza Borne 3, 10000 Zagreb</izvorni_sadrzaj>
    <derivirana_varijabla naziv="DomainObject.Predmet.ProtustrankaFormatedWithAdressOIB_1"> EKO MEDIA d.o.o., OIB 54040058240, Kneza Borne 3, 10000 Zagreb</derivirana_varijabla>
  </DomainObject.Predmet.ProtustrankaFormatedWithAdressOIB>
  <DomainObject.Predmet.ProtustrankaWithAdress>
    <izvorni_sadrzaj>EKO MEDIA d.o.o. Kneza Borne 3, 10000 Zagreb</izvorni_sadrzaj>
    <derivirana_varijabla naziv="DomainObject.Predmet.ProtustrankaWithAdress_1">EKO MEDIA d.o.o. Kneza Borne 3, 10000 Zagreb</derivirana_varijabla>
  </DomainObject.Predmet.ProtustrankaWithAdress>
  <DomainObject.Predmet.ProtustrankaWithAdressOIB>
    <izvorni_sadrzaj>EKO MEDIA d.o.o., OIB 54040058240, Kneza Borne 3, 10000 Zagreb</izvorni_sadrzaj>
    <derivirana_varijabla naziv="DomainObject.Predmet.ProtustrankaWithAdressOIB_1">EKO MEDIA d.o.o., OIB 54040058240, Kneza Borne 3, 10000 Zagreb</derivirana_varijabla>
  </DomainObject.Predmet.ProtustrankaWithAdressOIB>
  <DomainObject.Predmet.ProtustrankaNazivFormated>
    <izvorni_sadrzaj>EKO MEDIA d.o.o.</izvorni_sadrzaj>
    <derivirana_varijabla naziv="DomainObject.Predmet.ProtustrankaNazivFormated_1">EKO MEDIA d.o.o.</derivirana_varijabla>
  </DomainObject.Predmet.ProtustrankaNazivFormated>
  <DomainObject.Predmet.ProtustrankaNazivFormatedOIB>
    <izvorni_sadrzaj>EKO MEDIA d.o.o., OIB 54040058240</izvorni_sadrzaj>
    <derivirana_varijabla naziv="DomainObject.Predmet.ProtustrankaNazivFormatedOIB_1">EKO MEDIA d.o.o., OIB 54040058240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MEDIA d.o.o.</izvorni_sadrzaj>
    <derivirana_varijabla naziv="DomainObject.Predmet.StrankaFormated_1">  EKO MEDIA d.o.o.</derivirana_varijabla>
  </DomainObject.Predmet.StrankaFormated>
  <DomainObject.Predmet.StrankaFormatedOIB>
    <izvorni_sadrzaj>  EKO MEDIA d.o.o., OIB 54040058240</izvorni_sadrzaj>
    <derivirana_varijabla naziv="DomainObject.Predmet.StrankaFormatedOIB_1">  EKO MEDIA d.o.o., OIB 54040058240</derivirana_varijabla>
  </DomainObject.Predmet.StrankaFormatedOIB>
  <DomainObject.Predmet.StrankaFormatedWithAdress>
    <izvorni_sadrzaj> EKO MEDIA d.o.o., Kneza Borne 3, 10000 Zagreb</izvorni_sadrzaj>
    <derivirana_varijabla naziv="DomainObject.Predmet.StrankaFormatedWithAdress_1"> EKO MEDIA d.o.o., Kneza Borne 3, 10000 Zagreb</derivirana_varijabla>
  </DomainObject.Predmet.StrankaFormatedWithAdress>
  <DomainObject.Predmet.StrankaFormatedWithAdressOIB>
    <izvorni_sadrzaj> EKO MEDIA d.o.o., OIB 54040058240, Kneza Borne 3, 10000 Zagreb</izvorni_sadrzaj>
    <derivirana_varijabla naziv="DomainObject.Predmet.StrankaFormatedWithAdressOIB_1"> EKO MEDIA d.o.o., OIB 54040058240, Kneza Borne 3, 10000 Zagreb</derivirana_varijabla>
  </DomainObject.Predmet.StrankaFormatedWithAdressOIB>
  <DomainObject.Predmet.StrankaWithAdress>
    <izvorni_sadrzaj>EKO MEDIA d.o.o. Kneza Borne 3,10000 Zagreb</izvorni_sadrzaj>
    <derivirana_varijabla naziv="DomainObject.Predmet.StrankaWithAdress_1">EKO MEDIA d.o.o. Kneza Borne 3,10000 Zagreb</derivirana_varijabla>
  </DomainObject.Predmet.StrankaWithAdress>
  <DomainObject.Predmet.StrankaWithAdressOIB>
    <izvorni_sadrzaj>EKO MEDIA d.o.o., OIB 54040058240, Kneza Borne 3,10000 Zagreb</izvorni_sadrzaj>
    <derivirana_varijabla naziv="DomainObject.Predmet.StrankaWithAdressOIB_1">EKO MEDIA d.o.o., OIB 54040058240, Kneza Borne 3,10000 Zagreb</derivirana_varijabla>
  </DomainObject.Predmet.StrankaWithAdressOIB>
  <DomainObject.Predmet.StrankaNazivFormated>
    <izvorni_sadrzaj>EKO MEDIA d.o.o.</izvorni_sadrzaj>
    <derivirana_varijabla naziv="DomainObject.Predmet.StrankaNazivFormated_1">EKO MEDIA d.o.o.</derivirana_varijabla>
  </DomainObject.Predmet.StrankaNazivFormated>
  <DomainObject.Predmet.StrankaNazivFormatedOIB>
    <izvorni_sadrzaj>EKO MEDIA d.o.o., OIB 54040058240</izvorni_sadrzaj>
    <derivirana_varijabla naziv="DomainObject.Predmet.StrankaNazivFormatedOIB_1">EKO MEDIA d.o.o., OIB 54040058240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EKO MEDIA d.o.o.</item>
    </izvorni_sadrzaj>
    <derivirana_varijabla naziv="DomainObject.Predmet.StrankaListFormated_1">
      <item>EKO MEDIA d.o.o.</item>
    </derivirana_varijabla>
  </DomainObject.Predmet.StrankaListFormated>
  <DomainObject.Predmet.StrankaListFormatedOIB>
    <izvorni_sadrzaj>
      <item>EKO MEDIA d.o.o., OIB 54040058240</item>
    </izvorni_sadrzaj>
    <derivirana_varijabla naziv="DomainObject.Predmet.StrankaListFormatedOIB_1">
      <item>EKO MEDIA d.o.o., OIB 54040058240</item>
    </derivirana_varijabla>
  </DomainObject.Predmet.StrankaListFormatedOIB>
  <DomainObject.Predmet.StrankaListFormatedWithAdress>
    <izvorni_sadrzaj>
      <item>EKO MEDIA d.o.o., Kneza Borne 3, 10000 Zagreb</item>
    </izvorni_sadrzaj>
    <derivirana_varijabla naziv="DomainObject.Predmet.StrankaListFormatedWithAdress_1">
      <item>EKO MEDIA d.o.o., Kneza Borne 3, 10000 Zagreb</item>
    </derivirana_varijabla>
  </DomainObject.Predmet.StrankaListFormatedWithAdress>
  <DomainObject.Predmet.StrankaListFormatedWithAdressOIB>
    <izvorni_sadrzaj>
      <item>EKO MEDIA d.o.o., OIB 54040058240, Kneza Borne 3, 10000 Zagreb</item>
    </izvorni_sadrzaj>
    <derivirana_varijabla naziv="DomainObject.Predmet.StrankaListFormatedWithAdressOIB_1">
      <item>EKO MEDIA d.o.o., OIB 54040058240, Kneza Borne 3, 10000 Zagreb</item>
    </derivirana_varijabla>
  </DomainObject.Predmet.StrankaListFormatedWithAdressOIB>
  <DomainObject.Predmet.StrankaListNazivFormated>
    <izvorni_sadrzaj>
      <item>EKO MEDIA d.o.o.</item>
    </izvorni_sadrzaj>
    <derivirana_varijabla naziv="DomainObject.Predmet.StrankaListNazivFormated_1">
      <item>EKO MEDIA d.o.o.</item>
    </derivirana_varijabla>
  </DomainObject.Predmet.StrankaListNazivFormated>
  <DomainObject.Predmet.StrankaListNazivFormatedOIB>
    <izvorni_sadrzaj>
      <item>EKO MEDIA d.o.o., OIB 54040058240</item>
    </izvorni_sadrzaj>
    <derivirana_varijabla naziv="DomainObject.Predmet.StrankaListNazivFormatedOIB_1">
      <item>EKO MEDIA d.o.o., OIB 54040058240</item>
    </derivirana_varijabla>
  </DomainObject.Predmet.StrankaListNazivFormatedOIB>
  <DomainObject.Predmet.ProtuStrankaListFormated>
    <izvorni_sadrzaj>
      <item>EKO MEDIA d.o.o.</item>
    </izvorni_sadrzaj>
    <derivirana_varijabla naziv="DomainObject.Predmet.ProtuStrankaListFormated_1">
      <item>EKO MEDIA d.o.o.</item>
    </derivirana_varijabla>
  </DomainObject.Predmet.ProtuStrankaListFormated>
  <DomainObject.Predmet.ProtuStrankaListFormatedOIB>
    <izvorni_sadrzaj>
      <item>EKO MEDIA d.o.o., OIB 54040058240</item>
    </izvorni_sadrzaj>
    <derivirana_varijabla naziv="DomainObject.Predmet.ProtuStrankaListFormatedOIB_1">
      <item>EKO MEDIA d.o.o., OIB 54040058240</item>
    </derivirana_varijabla>
  </DomainObject.Predmet.ProtuStrankaListFormatedOIB>
  <DomainObject.Predmet.ProtuStrankaListFormatedWithAdress>
    <izvorni_sadrzaj>
      <item>EKO MEDIA d.o.o., Kneza Borne 3, 10000 Zagreb</item>
    </izvorni_sadrzaj>
    <derivirana_varijabla naziv="DomainObject.Predmet.ProtuStrankaListFormatedWithAdress_1">
      <item>EKO MEDIA d.o.o., Kneza Borne 3, 10000 Zagreb</item>
    </derivirana_varijabla>
  </DomainObject.Predmet.ProtuStrankaListFormatedWithAdress>
  <DomainObject.Predmet.ProtuStrankaListFormatedWithAdressOIB>
    <izvorni_sadrzaj>
      <item>EKO MEDIA d.o.o., OIB 54040058240, Kneza Borne 3, 10000 Zagreb</item>
    </izvorni_sadrzaj>
    <derivirana_varijabla naziv="DomainObject.Predmet.ProtuStrankaListFormatedWithAdressOIB_1">
      <item>EKO MEDIA d.o.o., OIB 54040058240, Kneza Borne 3, 10000 Zagreb</item>
    </derivirana_varijabla>
  </DomainObject.Predmet.ProtuStrankaListFormatedWithAdressOIB>
  <DomainObject.Predmet.ProtuStrankaListNazivFormated>
    <izvorni_sadrzaj>
      <item>EKO MEDIA d.o.o.</item>
    </izvorni_sadrzaj>
    <derivirana_varijabla naziv="DomainObject.Predmet.ProtuStrankaListNazivFormated_1">
      <item>EKO MEDIA d.o.o.</item>
    </derivirana_varijabla>
  </DomainObject.Predmet.ProtuStrankaListNazivFormated>
  <DomainObject.Predmet.ProtuStrankaListNazivFormatedOIB>
    <izvorni_sadrzaj>
      <item>EKO MEDIA d.o.o., OIB 54040058240</item>
    </izvorni_sadrzaj>
    <derivirana_varijabla naziv="DomainObject.Predmet.ProtuStrankaListNazivFormatedOIB_1">
      <item>EKO MEDIA d.o.o., OIB 54040058240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Stpn-244/2015-5</izvorni_sadrzaj>
    <derivirana_varijabla naziv="DomainObject.PoslovniBrojDokumenta_1">Stpn-244/2015-5</derivirana_varijabla>
  </DomainObject.PoslovniBrojDokumenta>
  <DomainObject.Predmet.StrankaIDrugi>
    <izvorni_sadrzaj>EKO MEDIA d.o.o.</izvorni_sadrzaj>
    <derivirana_varijabla naziv="DomainObject.Predmet.StrankaIDrugi_1">EKO MEDIA d.o.o.</derivirana_varijabla>
  </DomainObject.Predmet.StrankaIDrugi>
  <DomainObject.Predmet.ProtustrankaIDrugi>
    <izvorni_sadrzaj>EKO MEDIA d.o.o.</izvorni_sadrzaj>
    <derivirana_varijabla naziv="DomainObject.Predmet.ProtustrankaIDrugi_1">EKO MEDIA d.o.o.</derivirana_varijabla>
  </DomainObject.Predmet.ProtustrankaIDrugi>
  <DomainObject.Predmet.StrankaIDrugiAdressOIB>
    <izvorni_sadrzaj>EKO MEDIA d.o.o., OIB 54040058240, Kneza Borne 3, 10000 Zagreb</izvorni_sadrzaj>
    <derivirana_varijabla naziv="DomainObject.Predmet.StrankaIDrugiAdressOIB_1">EKO MEDIA d.o.o., OIB 54040058240, Kneza Borne 3, 10000 Zagreb</derivirana_varijabla>
  </DomainObject.Predmet.StrankaIDrugiAdressOIB>
  <DomainObject.Predmet.ProtustrankaIDrugiAdressOIB>
    <izvorni_sadrzaj>EKO MEDIA d.o.o., OIB 54040058240, Kneza Borne 3, 10000 Zagreb</izvorni_sadrzaj>
    <derivirana_varijabla naziv="DomainObject.Predmet.ProtustrankaIDrugiAdressOIB_1">EKO MEDIA d.o.o., OIB 54040058240, Kneza Borne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MEDIA d.o.o.</item>
      <item>EKO MEDIA d.o.o.</item>
    </izvorni_sadrzaj>
    <derivirana_varijabla naziv="DomainObject.Predmet.SudioniciListNaziv_1">
      <item>EKO MEDIA d.o.o.</item>
      <item>EKO MEDIA d.o.o.</item>
    </derivirana_varijabla>
  </DomainObject.Predmet.SudioniciListNaziv>
  <DomainObject.Predmet.SudioniciListAdressOIB>
    <izvorni_sadrzaj>
      <item>EKO MEDIA d.o.o., OIB 54040058240, Kneza Borne 3,10000 Zagreb</item>
      <item>EKO MEDIA d.o.o., OIB 54040058240, Kneza Borne 3,10000 Zagreb</item>
    </izvorni_sadrzaj>
    <derivirana_varijabla naziv="DomainObject.Predmet.SudioniciListAdressOIB_1">
      <item>EKO MEDIA d.o.o., OIB 54040058240, Kneza Borne 3,10000 Zagreb</item>
      <item>EKO MEDIA d.o.o., OIB 54040058240, Kneza Borne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54040058240</item>
      <item>, OIB 54040058240</item>
    </izvorni_sadrzaj>
    <derivirana_varijabla naziv="DomainObject.Predmet.SudioniciListNazivOIB_1">
      <item>, OIB 54040058240</item>
      <item>, OIB 54040058240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257</properties:Words>
  <properties:Characters>1372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2016-02-12T11:49:00Z</dcterms:created>
  <dc:creator>radicn</dc:creator>
  <cp:lastModifiedBy>Tatjana Slaviček</cp:lastModifiedBy>
  <cp:lastPrinted>2016-02-12T13:18:00Z</cp:lastPrinted>
  <dcterms:modified xmlns:xsi="http://www.w3.org/2001/XMLSchema-instance" xsi:type="dcterms:W3CDTF">2016-02-12T13:28:00Z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Stpn-244/2015-5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