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0e61" w14:paraId="b650e61" w:rsidRDefault="007B02D9" w:rsidP="007B02D9" w:rsidR="007B02D9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>
          <w:rPr>
            <w:b/>
            <w:sz w:val="22"/>
            <w:szCs w:val="22"/>
          </w:rPr>
          <w:t>7 St</w:t>
        </w:r>
      </w:smartTag>
      <w:r>
        <w:rPr>
          <w:b/>
          <w:sz w:val="22"/>
          <w:szCs w:val="22"/>
        </w:rPr>
        <w:t xml:space="preserve">. 933/16 </w:t>
      </w:r>
    </w:p>
    <w:p w:rsidRDefault="007B02D9" w:rsidP="007B02D9" w:rsidR="007B02D9">
      <w:pPr>
        <w:rPr>
          <w:b/>
          <w:sz w:val="22"/>
          <w:szCs w:val="22"/>
        </w:rPr>
      </w:pPr>
    </w:p>
    <w:p w:rsidRDefault="007B02D9" w:rsidP="007B02D9" w:rsidR="007B02D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2D9" w:rsidP="007B02D9" w:rsidR="007B02D9">
      <w:pPr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7B02D9" w:rsidP="007B02D9" w:rsidR="007B02D9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SPLITU</w:t>
      </w:r>
    </w:p>
    <w:p w:rsidRDefault="007B02D9" w:rsidP="007B02D9" w:rsidR="007B02D9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7B02D9" w:rsidP="007B02D9" w:rsidR="007B02D9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</w:p>
    <w:p w:rsidRDefault="007B02D9" w:rsidP="007B02D9" w:rsidR="007B02D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7B02D9" w:rsidP="007B02D9" w:rsidR="007B02D9">
      <w:pPr>
        <w:jc w:val="both"/>
        <w:rPr>
          <w:b/>
          <w:sz w:val="22"/>
          <w:szCs w:val="22"/>
        </w:rPr>
      </w:pPr>
    </w:p>
    <w:p w:rsidRDefault="007B02D9" w:rsidP="007B02D9" w:rsidR="007B02D9">
      <w:pPr>
        <w:jc w:val="both"/>
        <w:rPr>
          <w:b/>
          <w:sz w:val="22"/>
          <w:szCs w:val="22"/>
        </w:rPr>
      </w:pPr>
    </w:p>
    <w:p w:rsidRDefault="007B02D9" w:rsidP="007B02D9" w:rsidR="007B02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H R V A T S K A</w:t>
      </w:r>
    </w:p>
    <w:p w:rsidRDefault="007B02D9" w:rsidP="007B02D9" w:rsidR="007B02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7B02D9" w:rsidP="007B02D9" w:rsidR="007B02D9">
      <w:pPr>
        <w:jc w:val="both"/>
        <w:rPr>
          <w:sz w:val="22"/>
          <w:szCs w:val="22"/>
        </w:rPr>
      </w:pPr>
    </w:p>
    <w:p w:rsidRDefault="007B02D9" w:rsidP="007B02D9" w:rsidR="007B02D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sucu toga suda Diani Butigan Granić, kao  stečajnom sucu u stečajnom postupku nad dužnikom LUXUS d.o.o. Dubrovnik, Komajska 9, OIB: 56023495809, kojeg zastupa stečajni upravitelj Bože Guvo, dana 18. rujna 2018. godine  </w:t>
      </w:r>
    </w:p>
    <w:p w:rsidRDefault="007B02D9" w:rsidP="007B02D9" w:rsidR="007B02D9">
      <w:pPr>
        <w:ind w:firstLine="708"/>
        <w:jc w:val="both"/>
        <w:rPr>
          <w:sz w:val="22"/>
          <w:szCs w:val="22"/>
        </w:rPr>
      </w:pPr>
    </w:p>
    <w:p w:rsidRDefault="007B02D9" w:rsidP="007B02D9" w:rsidR="007B02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7B02D9" w:rsidP="007B02D9" w:rsidR="007B02D9">
      <w:pPr>
        <w:ind w:firstLine="708"/>
        <w:jc w:val="center"/>
        <w:rPr>
          <w:b/>
          <w:sz w:val="22"/>
          <w:szCs w:val="22"/>
        </w:rPr>
      </w:pPr>
    </w:p>
    <w:p w:rsidRDefault="007B02D9" w:rsidP="007B02D9" w:rsidR="007B02D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Skupština vjerovnika održat će se dana 11. listopada  2018.g. u 13,00 sati u prostorijama ovog suda, Dr. A. Starčevića 23, sudnica br. 2., sa sljedećim dnevnim redom:</w:t>
      </w:r>
    </w:p>
    <w:p w:rsidRDefault="007B02D9" w:rsidP="007B02D9" w:rsidR="007B02D9">
      <w:pPr>
        <w:jc w:val="both"/>
        <w:rPr>
          <w:sz w:val="22"/>
          <w:szCs w:val="22"/>
        </w:rPr>
      </w:pPr>
    </w:p>
    <w:p w:rsidRDefault="007B02D9" w:rsidP="007B02D9" w:rsidR="007B02D9">
      <w:pPr>
        <w:pStyle w:val="Odlomakpopisa"/>
        <w:ind w:left="720"/>
        <w:rPr>
          <w:sz w:val="22"/>
          <w:szCs w:val="22"/>
        </w:rPr>
      </w:pPr>
      <w:r>
        <w:rPr>
          <w:sz w:val="22"/>
          <w:szCs w:val="22"/>
        </w:rPr>
        <w:t>1. Donošenje odluke o ponudi za kupnju pokretnina stečajnog dužnika.</w:t>
      </w:r>
    </w:p>
    <w:p w:rsidRDefault="007B02D9" w:rsidP="007B02D9" w:rsidR="007B02D9">
      <w:pPr>
        <w:pStyle w:val="Odlomakpopisa"/>
        <w:ind w:left="720"/>
        <w:rPr>
          <w:sz w:val="22"/>
          <w:szCs w:val="22"/>
        </w:rPr>
      </w:pPr>
    </w:p>
    <w:p w:rsidRDefault="007B02D9" w:rsidP="007B02D9" w:rsidR="007B02D9">
      <w:pPr>
        <w:rPr>
          <w:sz w:val="22"/>
          <w:szCs w:val="22"/>
        </w:rPr>
      </w:pPr>
    </w:p>
    <w:p w:rsidRDefault="007B02D9" w:rsidP="007B02D9" w:rsidR="007B02D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18. rujna 2018. godine</w:t>
      </w:r>
    </w:p>
    <w:p w:rsidRDefault="007B02D9" w:rsidP="007B02D9" w:rsidR="007B02D9">
      <w:pPr>
        <w:jc w:val="both"/>
        <w:rPr>
          <w:b/>
          <w:sz w:val="22"/>
          <w:szCs w:val="22"/>
        </w:rPr>
      </w:pPr>
    </w:p>
    <w:p w:rsidRDefault="007B02D9" w:rsidP="007B02D9" w:rsidR="007B02D9">
      <w:pPr>
        <w:jc w:val="both"/>
        <w:rPr>
          <w:b/>
          <w:sz w:val="22"/>
          <w:szCs w:val="22"/>
        </w:rPr>
      </w:pPr>
    </w:p>
    <w:p w:rsidRDefault="007B02D9" w:rsidP="007B02D9" w:rsidR="007B02D9">
      <w:pPr>
        <w:jc w:val="both"/>
        <w:rPr>
          <w:b/>
          <w:sz w:val="22"/>
          <w:szCs w:val="22"/>
        </w:rPr>
      </w:pPr>
    </w:p>
    <w:p w:rsidRDefault="007B02D9" w:rsidP="007B02D9" w:rsidR="007B02D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7B02D9" w:rsidP="007B02D9" w:rsidR="007B02D9">
      <w:pPr>
        <w:jc w:val="both"/>
        <w:rPr>
          <w:b/>
          <w:sz w:val="22"/>
          <w:szCs w:val="22"/>
        </w:rPr>
      </w:pPr>
    </w:p>
    <w:p w:rsidRDefault="007B02D9" w:rsidP="007B02D9" w:rsidR="007B02D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Diana Butigan Granić</w:t>
      </w:r>
    </w:p>
    <w:p w:rsidRDefault="007B02D9" w:rsidP="007B02D9" w:rsidR="007B02D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7B02D9" w:rsidP="007B02D9" w:rsidR="007B02D9">
      <w:pPr>
        <w:jc w:val="both"/>
        <w:rPr>
          <w:sz w:val="22"/>
          <w:szCs w:val="22"/>
        </w:rPr>
      </w:pPr>
      <w:r>
        <w:rPr>
          <w:sz w:val="22"/>
          <w:szCs w:val="22"/>
        </w:rPr>
        <w:t>- e-oglasna ploča suda</w:t>
      </w:r>
    </w:p>
    <w:p w:rsidRDefault="007B02D9" w:rsidP="007B02D9" w:rsidR="007B02D9">
      <w:pPr>
        <w:jc w:val="both"/>
        <w:rPr>
          <w:sz w:val="22"/>
          <w:szCs w:val="22"/>
        </w:rPr>
      </w:pPr>
    </w:p>
    <w:p w:rsidRDefault="0063155A" w:rsidR="0063155A"/>
    <w:sectPr w:rsidR="006315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4A9"/>
    <w:rsid w:val="0063155A"/>
    <w:rsid w:val="007B02D9"/>
    <w:rsid w:val="008507D3"/>
    <w:rsid w:val="00883BB4"/>
    <w:rsid w:val="00F614A9"/>
    <w:rsid w:val="00FB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02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6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62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62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62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02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02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2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6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62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62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62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11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St-933/2016-62</izvorni_sadrzaj>
    <derivirana_varijabla naziv="DomainObject.Oznaka_1">St-933/2016-62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HRVATSKE ŠUME društvo s ograničenom odgovornošću; AUTO SERVISNA OPREMA-PONOS društvo s ograničenom odgovornošću za trgovinu</izvorni_sadrzaj>
    <derivirana_varijabla naziv="DomainObject.Predmet.StrankaFormated_1">  FINA, RC Split, Podružnica Dubrovnik; HRVATSKE ŠUME društvo s ograničenom odgovornošću; AUTO SERVISNA OPREMA-PONOS društvo s ograničenom odgovornošću za trgovinu</derivirana_varijabla>
  </DomainObject.Predmet.StrankaFormated>
  <DomainObject.Predmet.StrankaFormatedOIB>
    <izvorni_sadrzaj>  FINA, RC Split, Podružnica Dubrovnik, OIB 85821130368; HRVATSKE ŠUME društvo s ograničenom odgovornošću, OIB 69693144506; AUTO SERVISNA OPREMA-PONOS društvo s ograničenom odgovornošću za trgovinu, OIB 20399132458</izvorni_sadrzaj>
    <derivirana_varijabla naziv="DomainObject.Predmet.StrankaFormatedOIB_1">  FINA, RC Split, Podružnica Dubrovnik, OIB 85821130368; HRVATSKE ŠUME društvo s ograničenom odgovornošću, OIB 69693144506; AUTO SERVISNA OPREMA-PONOS društvo s ograničenom odgovornošću za trgovinu, OIB 20399132458</derivirana_varijabla>
  </DomainObject.Predmet.StrankaFormatedOIB>
  <DomainObject.Predmet.StrankaFormatedWithAdress>
    <izvorni_sadrzaj> FINA, RC Split, Podružnica Dubrovnik, Vukovarska 2, 20000 Dubrovnik; HRVATSKE ŠUME društvo s ograničenom odgovornošću, Ul.Ljudevita Farkaša Vukotinovića 2, 10000 Zagreb; AUTO SERVISNA OPREMA-PONOS društvo s ograničenom odgovornošću za trgovinu, Ulica Frana Galovića 13A, 49000 Krapina</izvorni_sadrzaj>
    <derivirana_varijabla naziv="DomainObject.Predmet.StrankaFormatedWithAdress_1"> FINA, RC Split, Podružnica Dubrovnik, Vukovarska 2, 20000 Dubrovnik; HRVATSKE ŠUME društvo s ograničenom odgovornošću, Ul.Ljudevita Farkaša Vukotinovića 2, 10000 Zagreb; AUTO SERVISNA OPREMA-PONOS društvo s ograničenom odgovornošću za trgovinu, Ulica Frana Galovića 13A, 49000 Krapina</derivirana_varijabla>
  </DomainObject.Predmet.StrankaFormatedWithAdress>
  <DomainObject.Predmet.StrankaFormatedWithAdressOIB>
    <izvorni_sadrzaj> FINA, RC Split, Podružnica Dubrovnik, OIB 85821130368, Vukovarska 2, 20000 Dubrovnik; HRVATSKE ŠUME društvo s ograničenom odgovornošću, OIB 69693144506, Ul.Ljudevita Farkaša Vukotinovića 2, 10000 Zagreb; AUTO SERVISNA OPREMA-PONOS društvo s ograničenom odgovornošću za trgovinu, OIB 20399132458, Ulica Frana Galovića 13A, 49000 Krapina</izvorni_sadrzaj>
    <derivirana_varijabla naziv="DomainObject.Predmet.StrankaFormatedWithAdressOIB_1"> FINA, RC Split, Podružnica Dubrovnik, OIB 85821130368, Vukovarska 2, 20000 Dubrovnik; HRVATSKE ŠUME društvo s ograničenom odgovornošću, OIB 69693144506, Ul.Ljudevita Farkaša Vukotinovića 2, 10000 Zagreb; AUTO SERVISNA OPREMA-PONOS društvo s ograničenom odgovornošću za trgovinu, OIB 20399132458, Ulica Frana Galovića 13A, 49000 Krapina</derivirana_varijabla>
  </DomainObject.Predmet.StrankaFormatedWithAdressOIB>
  <DomainObject.Predmet.StrankaWithAdress>
    <izvorni_sadrzaj>FINA, RC Split, Podružnica Dubrovnik Vukovarska 2,20000 Dubrovnik,HRVATSKE ŠUME društvo s ograničenom odgovornošću Ul.Ljudevita Farkaša Vukotinovića 2,10000 Zagreb,AUTO SERVISNA OPREMA-PONOS društvo s ograničenom odgovornošću za trgovinu Ulica Frana Galovića 13A,49000 Krapina</izvorni_sadrzaj>
    <derivirana_varijabla naziv="DomainObject.Predmet.StrankaWithAdress_1">FINA, RC Split, Podružnica Dubrovnik Vukovarska 2,20000 Dubrovnik,HRVATSKE ŠUME društvo s ograničenom odgovornošću Ul.Ljudevita Farkaša Vukotinovića 2,10000 Zagreb,AUTO SERVISNA OPREMA-PONOS društvo s ograničenom odgovornošću za trgovinu Ulica Frana Galovića 13A,49000 Krapina</derivirana_varijabla>
  </DomainObject.Predmet.StrankaWithAdress>
  <DomainObject.Predmet.StrankaWithAdressOIB>
    <izvorni_sadrzaj>FINA, RC Split, Podružnica Dubrovnik, OIB 85821130368, Vukovarska 2,20000 Dubrovnik,HRVATSKE ŠUME društvo s ograničenom odgovornošću, OIB 69693144506, Ul.Ljudevita Farkaša Vukotinovića 2,10000 Zagreb,AUTO SERVISNA OPREMA-PONOS društvo s ograničenom odgovornošću za trgovinu, OIB 20399132458, Ulica Frana Galovića 13A,49000 Krapina</izvorni_sadrzaj>
    <derivirana_varijabla naziv="DomainObject.Predmet.StrankaWithAdressOIB_1">FINA, RC Split, Podružnica Dubrovnik, OIB 85821130368, Vukovarska 2,20000 Dubrovnik,HRVATSKE ŠUME društvo s ograničenom odgovornošću, OIB 69693144506, Ul.Ljudevita Farkaša Vukotinovića 2,10000 Zagreb,AUTO SERVISNA OPREMA-PONOS društvo s ograničenom odgovornošću za trgovinu, OIB 20399132458, Ulica Frana Galovića 13A,49000 Krapina</derivirana_varijabla>
  </DomainObject.Predmet.StrankaWithAdressOIB>
  <DomainObject.Predmet.StrankaNazivFormated>
    <izvorni_sadrzaj>FINA, RC Split, Podružnica Dubrovnik,HRVATSKE ŠUME društvo s ograničenom odgovornošću,AUTO SERVISNA OPREMA-PONOS društvo s ograničenom odgovornošću za trgovinu</izvorni_sadrzaj>
    <derivirana_varijabla naziv="DomainObject.Predmet.StrankaNazivFormated_1">FINA, RC Split, Podružnica Dubrovnik,HRVATSKE ŠUME društvo s ograničenom odgovornošću,AUTO SERVISNA OPREMA-PONOS društvo s ograničenom odgovornošću za trgovinu</derivirana_varijabla>
  </DomainObject.Predmet.StrankaNazivFormated>
  <DomainObject.Predmet.StrankaNazivFormatedOIB>
    <izvorni_sadrzaj>FINA, RC Split, Podružnica Dubrovnik, OIB 85821130368,HRVATSKE ŠUME društvo s ograničenom odgovornošću, OIB 69693144506,AUTO SERVISNA OPREMA-PONOS društvo s ograničenom odgovornošću za trgovinu, OIB 20399132458</izvorni_sadrzaj>
    <derivirana_varijabla naziv="DomainObject.Predmet.StrankaNazivFormatedOIB_1">FINA, RC Split, Podružnica Dubrovnik, OIB 85821130368,HRVATSKE ŠUME društvo s ograničenom odgovornošću, OIB 69693144506,AUTO SERVISNA OPREMA-PONOS društvo s ograničenom odgovornošću za trgovinu, OIB 20399132458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  <item>HRVATSKE ŠUME društvo s ograničenom odgovornošću</item>
      <item>AUTO SERVISNA OPREMA-PONOS društvo s ograničenom odgovornošću za trgovinu</item>
    </izvorni_sadrzaj>
    <derivirana_varijabla naziv="DomainObject.Predmet.StrankaListFormated_1">
      <item>FINA, RC Split, Podružnica Dubrovnik</item>
      <item>HRVATSKE ŠUME društvo s ograničenom odgovornošću</item>
      <item>AUTO SERVISNA OPREMA-PONOS društvo s ograničenom odgovornošću za trgovinu</item>
    </derivirana_varijabla>
  </DomainObject.Predmet.StrankaListFormated>
  <DomainObject.Predmet.StrankaListFormatedOIB>
    <izvorni_sadrzaj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izvorni_sadrzaj>
    <derivirana_varijabla naziv="DomainObject.Predmet.StrankaListFormatedOIB_1"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derivirana_varijabla>
  </DomainObject.Predmet.StrankaListFormatedOIB>
  <DomainObject.Predmet.StrankaListFormatedWithAdress>
    <izvorni_sadrzaj>
      <item>FINA, RC Split, Podružnica Dubrovnik, Vukovarska 2, 20000 Dubrovnik</item>
      <item>HRVATSKE ŠUME društvo s ograničenom odgovornošću, Ul.Ljudevita Farkaša Vukotinovića 2, 10000 Zagreb</item>
      <item>AUTO SERVISNA OPREMA-PONOS društvo s ograničenom odgovornošću za trgovinu, Ulica Frana Galovića 13A, 49000 Krapina</item>
    </izvorni_sadrzaj>
    <derivirana_varijabla naziv="DomainObject.Predmet.StrankaListFormatedWithAdress_1">
      <item>FINA, RC Split, Podružnica Dubrovnik, Vukovarska 2, 20000 Dubrovnik</item>
      <item>HRVATSKE ŠUME društvo s ograničenom odgovornošću, Ul.Ljudevita Farkaša Vukotinovića 2, 10000 Zagreb</item>
      <item>AUTO SERVISNA OPREMA-PONOS društvo s ograničenom odgovornošću za trgovinu, Ulica Frana Galovića 13A, 49000 Krapina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HRVATSKE ŠUME društvo s ograničenom odgovornošću, OIB 69693144506, Ul.Ljudevita Farkaša Vukotinovića 2, 10000 Zagreb</item>
      <item>AUTO SERVISNA OPREMA-PONOS društvo s ograničenom odgovornošću za trgovinu, OIB 20399132458, Ulica Frana Galovića 13A, 49000 Krapina</item>
    </izvorni_sadrzaj>
    <derivirana_varijabla naziv="DomainObject.Predmet.StrankaListFormatedWithAdressOIB_1">
      <item>FINA, RC Split, Podružnica Dubrovnik, OIB 85821130368, Vukovarska 2, 20000 Dubrovnik</item>
      <item>HRVATSKE ŠUME društvo s ograničenom odgovornošću, OIB 69693144506, Ul.Ljudevita Farkaša Vukotinovića 2, 10000 Zagreb</item>
      <item>AUTO SERVISNA OPREMA-PONOS društvo s ograničenom odgovornošću za trgovinu, OIB 20399132458, Ulica Frana Galovića 13A, 49000 Krapina</item>
    </derivirana_varijabla>
  </DomainObject.Predmet.StrankaListFormatedWithAdressOIB>
  <DomainObject.Predmet.StrankaListNazivFormated>
    <izvorni_sadrzaj>
      <item>FINA, RC Split, Podružnica Dubrovnik</item>
      <item>HRVATSKE ŠUME društvo s ograničenom odgovornošću</item>
      <item>AUTO SERVISNA OPREMA-PONOS društvo s ograničenom odgovornošću za trgovinu</item>
    </izvorni_sadrzaj>
    <derivirana_varijabla naziv="DomainObject.Predmet.StrankaListNazivFormated_1">
      <item>FINA, RC Split, Podružnica Dubrovnik</item>
      <item>HRVATSKE ŠUME društvo s ograničenom odgovornošću</item>
      <item>AUTO SERVISNA OPREMA-PONOS društvo s ograničenom odgovornošću za trgovinu</item>
    </derivirana_varijabla>
  </DomainObject.Predmet.StrankaListNazivFormated>
  <DomainObject.Predmet.StrankaListNazivFormatedOIB>
    <izvorni_sadrzaj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izvorni_sadrzaj>
    <derivirana_varijabla naziv="DomainObject.Predmet.StrankaListNazivFormatedOIB_1">
      <item>FINA, RC Split, Podružnica Dubrovnik, OIB 85821130368</item>
      <item>HRVATSKE ŠUME društvo s ograničenom odgovornošću, OIB 69693144506</item>
      <item>AUTO SERVISNA OPREMA-PONOS društvo s ograničenom odgovornošću za trgovinu, OIB 20399132458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  <item>St.up. Srđana Morpurgo</item>
      <item>st.up. Ivan Šteko</item>
      <item>odv. Željana Kosović</item>
      <item>Tihan Hilje</item>
      <item>Bože Guvo, stečajni upravitelj</item>
      <item>Goran Vidović</item>
      <item>Andrej Menalo</item>
      <item>Andrej Greguš</item>
    </izvorni_sadrzaj>
    <derivirana_varijabla naziv="DomainObject.Predmet.OstaliListFormated_1">
      <item>odv. Peća Mihailovski</item>
      <item>St.up. Srđana Morpurgo</item>
      <item>st.up. Ivan Šteko</item>
      <item>odv. Željana Kosović</item>
      <item>Tihan Hilje</item>
      <item>Bože Guvo, stečajni upravitelj</item>
      <item>Goran Vidović</item>
      <item>Andrej Menalo</item>
      <item>Andrej Greguš</item>
    </derivirana_varijabla>
  </DomainObject.Predmet.OstaliListFormated>
  <DomainObject.Predmet.OstaliListFormatedOIB>
    <izvorni_sadrzaj>
      <item>odv. Peća Mihailovski</item>
      <item>St.up. Srđana Morpurgo</item>
      <item>st.up. Ivan Šteko</item>
      <item>odv. Željana Kosović</item>
      <item>Tihan Hilje</item>
      <item>Bože Guvo, stečajni upravitelj, OIB 55368811100</item>
      <item>Goran Vidović</item>
      <item>Andrej Menalo</item>
      <item>Andrej Greguš</item>
    </izvorni_sadrzaj>
    <derivirana_varijabla naziv="DomainObject.Predmet.OstaliListFormatedOIB_1">
      <item>odv. Peća Mihailovski</item>
      <item>St.up. Srđana Morpurgo</item>
      <item>st.up. Ivan Šteko</item>
      <item>odv. Željana Kosović</item>
      <item>Tihan Hilje</item>
      <item>Bože Guvo, stečajni upravitelj, OIB 55368811100</item>
      <item>Goran Vidović</item>
      <item>Andrej Menalo</item>
      <item>Andrej Greguš</item>
    </derivirana_varijabla>
  </DomainObject.Predmet.OstaliListFormatedOIB>
  <DomainObject.Predmet.OstaliListFormatedWithAdress>
    <izvorni_sadrzaj>
      <item>odv. Peća Mihailovski</item>
      <item>St.up. Srđana Morpurgo</item>
      <item>st.up. Ivan Šteko</item>
      <item>odv. Željana Kosović</item>
      <item>Tihan Hilje</item>
      <item>Bože Guvo, stečajni upravitelj, Smiljanićeva 2, 21000 Split</item>
      <item>Goran Vidović</item>
      <item>Andrej Menalo</item>
      <item>Andrej Greguš</item>
    </izvorni_sadrzaj>
    <derivirana_varijabla naziv="DomainObject.Predmet.OstaliListFormatedWithAdress_1">
      <item>odv. Peća Mihailovski</item>
      <item>St.up. Srđana Morpurgo</item>
      <item>st.up. Ivan Šteko</item>
      <item>odv. Željana Kosović</item>
      <item>Tihan Hilje</item>
      <item>Bože Guvo, stečajni upravitelj, Smiljanićeva 2, 21000 Split</item>
      <item>Goran Vidović</item>
      <item>Andrej Menalo</item>
      <item>Andrej Greguš</item>
    </derivirana_varijabla>
  </DomainObject.Predmet.OstaliListFormatedWithAdress>
  <DomainObject.Predmet.OstaliListFormatedWithAdressOIB>
    <izvorni_sadrzaj>
      <item>odv. Peća Mihailovski</item>
      <item>St.up. Srđana Morpurgo</item>
      <item>st.up. Ivan Šteko</item>
      <item>odv. Željana Kosović</item>
      <item>Tihan Hilje</item>
      <item>Bože Guvo, stečajni upravitelj, OIB 55368811100, Smiljanićeva 2, 21000 Split</item>
      <item>Goran Vidović</item>
      <item>Andrej Menalo</item>
      <item>Andrej Greguš</item>
    </izvorni_sadrzaj>
    <derivirana_varijabla naziv="DomainObject.Predmet.OstaliListFormatedWithAdressOIB_1">
      <item>odv. Peća Mihailovski</item>
      <item>St.up. Srđana Morpurgo</item>
      <item>st.up. Ivan Šteko</item>
      <item>odv. Željana Kosović</item>
      <item>Tihan Hilje</item>
      <item>Bože Guvo, stečajni upravitelj, OIB 55368811100, Smiljanićeva 2, 21000 Split</item>
      <item>Goran Vidović</item>
      <item>Andrej Menalo</item>
      <item>Andrej Greguš</item>
    </derivirana_varijabla>
  </DomainObject.Predmet.OstaliListFormatedWithAdressOIB>
  <DomainObject.Predmet.OstaliListNazivFormated>
    <izvorni_sadrzaj>
      <item>odv. Peća Mihailovski</item>
      <item>St.up. Srđana Morpurgo</item>
      <item>st.up. Ivan Šteko</item>
      <item>odv. Željana Kosović</item>
      <item>Tihan Hilje</item>
      <item>Bože Guvo, stečajni upravitelj</item>
      <item>Goran Vidović</item>
      <item>Andrej Menalo</item>
      <item>Andrej Greguš</item>
    </izvorni_sadrzaj>
    <derivirana_varijabla naziv="DomainObject.Predmet.OstaliListNazivFormated_1">
      <item>odv. Peća Mihailovski</item>
      <item>St.up. Srđana Morpurgo</item>
      <item>st.up. Ivan Šteko</item>
      <item>odv. Željana Kosović</item>
      <item>Tihan Hilje</item>
      <item>Bože Guvo, stečajni upravitelj</item>
      <item>Goran Vidović</item>
      <item>Andrej Menalo</item>
      <item>Andrej Greguš</item>
    </derivirana_varijabla>
  </DomainObject.Predmet.OstaliListNazivFormated>
  <DomainObject.Predmet.OstaliListNazivFormatedOIB>
    <izvorni_sadrzaj>
      <item>odv. Peća Mihailovski</item>
      <item>St.up. Srđana Morpurgo</item>
      <item>st.up. Ivan Šteko</item>
      <item>odv. Željana Kosović</item>
      <item>Tihan Hilje</item>
      <item>Bože Guvo, stečajni upravitelj, OIB 55368811100</item>
      <item>Goran Vidović</item>
      <item>Andrej Menalo</item>
      <item>Andrej Greguš</item>
    </izvorni_sadrzaj>
    <derivirana_varijabla naziv="DomainObject.Predmet.OstaliListNazivFormatedOIB_1">
      <item>odv. Peća Mihailovski</item>
      <item>St.up. Srđana Morpurgo</item>
      <item>st.up. Ivan Šteko</item>
      <item>odv. Željana Kosović</item>
      <item>Tihan Hilje</item>
      <item>Bože Guvo, stečajni upravitelj, OIB 55368811100</item>
      <item>Goran Vidović</item>
      <item>Andrej Menalo</item>
      <item>Andrej Greguš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St-933/2016-62</izvorni_sadrzaj>
    <derivirana_varijabla naziv="DomainObject.PoslovniBrojDokumenta_1">St-933/2016-62</derivirana_varijabla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Bože Guvo, stečajni upravitelj</item>
      <item>HRVATSKE ŠUME društvo s ograničenom odgovornošću</item>
      <item>AUTO SERVISNA OPREMA-PONOS društvo s ograničenom odgovornošću za trgovinu</item>
      <item>Goran Vidović</item>
      <item>Andrej Menalo</item>
      <item>Andrej Greguš</item>
    </izvorni_sadrzaj>
    <derivirana_varijabla naziv="DomainObject.Predmet.SudioniciListNaziv_1">
      <item>FINA, RC Split, Podružnica Dubrovnik</item>
      <item>LUXUS d.o.o. za trgovinu i usluge</item>
      <item>odv. Peća Mihailovski</item>
      <item>St.up. Srđana Morpurgo</item>
      <item>st.up. Ivan Šteko</item>
      <item>odv. Željana Kosović</item>
      <item>Tihan Hilje</item>
      <item>Bože Guvo, stečajni upravitelj</item>
      <item>HRVATSKE ŠUME društvo s ograničenom odgovornošću</item>
      <item>AUTO SERVISNA OPREMA-PONOS društvo s ograničenom odgovornošću za trgovinu</item>
      <item>Goran Vidović</item>
      <item>Andrej Menalo</item>
      <item>Andrej Greguš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Bože Guvo, stečajni upravitelj, OIB 55368811100, Smiljanićeva 2,21000 Split</item>
      <item>HRVATSKE ŠUME društvo s ograničenom odgovornošću, OIB 69693144506, Ul.Ljudevita Farkaša Vukotinovića 2,10000 Zagreb</item>
      <item>AUTO SERVISNA OPREMA-PONOS društvo s ograničenom odgovornošću za trgovinu, OIB 20399132458, Ulica Frana Galovića 13A,49000 Krapina</item>
      <item>Goran Vidović</item>
      <item>Andrej Menalo</item>
      <item>Andrej Greguš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  <item>st.up. Ivan Šteko</item>
      <item>odv. Željana Kosović</item>
      <item>Tihan Hilje</item>
      <item>Bože Guvo, stečajni upravitelj, OIB 55368811100, Smiljanićeva 2,21000 Split</item>
      <item>HRVATSKE ŠUME društvo s ograničenom odgovornošću, OIB 69693144506, Ul.Ljudevita Farkaša Vukotinovića 2,10000 Zagreb</item>
      <item>AUTO SERVISNA OPREMA-PONOS društvo s ograničenom odgovornošću za trgovinu, OIB 20399132458, Ulica Frana Galovića 13A,49000 Krapina</item>
      <item>Goran Vidović</item>
      <item>Andrej Menalo</item>
      <item>Andrej Greguš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  <item>, OIB null</item>
      <item>, OIB null</item>
      <item>, OIB null</item>
      <item>, OIB null</item>
      <item>, OIB 55368811100</item>
      <item>, OIB 69693144506</item>
      <item>, OIB 20399132458</item>
      <item>, OIB null</item>
      <item>, OIB null</item>
      <item>, OIB null</item>
    </izvorni_sadrzaj>
    <derivirana_varijabla naziv="DomainObject.Predmet.SudioniciListNazivOIB_1">
      <item>, OIB 85821130368</item>
      <item>, OIB 56023495809</item>
      <item>, OIB null</item>
      <item>, OIB null</item>
      <item>, OIB null</item>
      <item>, OIB null</item>
      <item>, OIB null</item>
      <item>, OIB 55368811100</item>
      <item>, OIB 69693144506</item>
      <item>, OIB 20399132458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654</properties:Characters>
  <properties:Lines>35</properties:Lines>
  <properties:Paragraphs>16</properties:Paragraphs>
  <properties:TotalTime>5</properties:TotalTime>
  <properties:ScaleCrop>false</properties:ScaleCrop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2018-09-18T08:14:00Z</dcterms:created>
  <dc:creator>Katica Butigan</dc:creator>
  <cp:lastModifiedBy>Katica Butigan</cp:lastModifiedBy>
  <cp:lastPrinted>2018-09-18T08:45:00Z</cp:lastPrinted>
  <dcterms:modified xmlns:xsi="http://www.w3.org/2001/XMLSchema-instance" xsi:type="dcterms:W3CDTF">2018-09-18T08:46:00Z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St-933/2016-62 / Odluka - Rješenje - sazivanje skupštine vjerovnika (St 933-16 zakazivanje skupština vjerovnika za 11.10.18..docx)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