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26fd" w14:paraId="ad326fd" w:rsidRDefault="00023730" w:rsidP="00023730" w:rsidR="0002373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023730" w:rsidP="00023730" w:rsidR="0002373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023730" w:rsidP="00023730" w:rsidR="0002373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023730" w:rsidP="00023730" w:rsidR="0002373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St-833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</w:t>
      </w:r>
      <w:r>
        <w:rPr>
          <w:sz w:val="23"/>
          <w:szCs w:val="23"/>
        </w:rPr>
        <w:t>20</w:t>
      </w:r>
    </w:p>
    <w:p w:rsidRDefault="00023730" w:rsidP="00023730" w:rsidR="0002373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023730" w:rsidP="00023730" w:rsidR="00023730" w:rsidRPr="000A3A0F">
      <w:pPr>
        <w:jc w:val="both"/>
        <w:rPr>
          <w:sz w:val="23"/>
          <w:szCs w:val="23"/>
        </w:rPr>
      </w:pPr>
    </w:p>
    <w:p w:rsidRDefault="00023730" w:rsidP="00023730" w:rsidR="0002373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023730" w:rsidP="00023730" w:rsidR="00023730" w:rsidRPr="000A3A0F">
      <w:pPr>
        <w:rPr>
          <w:sz w:val="23"/>
          <w:szCs w:val="23"/>
        </w:rPr>
      </w:pPr>
    </w:p>
    <w:p w:rsidRDefault="00023730" w:rsidP="00023730" w:rsidR="0002373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023730" w:rsidP="00023730" w:rsidR="00023730" w:rsidRPr="000A3A0F">
      <w:pPr>
        <w:rPr>
          <w:sz w:val="23"/>
          <w:szCs w:val="23"/>
        </w:rPr>
      </w:pPr>
    </w:p>
    <w:p w:rsidRDefault="00023730" w:rsidP="00023730" w:rsidR="00023730" w:rsidRPr="00023730">
      <w:pPr>
        <w:jc w:val="both"/>
        <w:rPr>
          <w:sz w:val="23"/>
          <w:szCs w:val="23"/>
        </w:rPr>
      </w:pPr>
      <w:r w:rsidRPr="00023730">
        <w:rPr>
          <w:sz w:val="23"/>
          <w:szCs w:val="23"/>
        </w:rPr>
        <w:tab/>
        <w:t xml:space="preserve">Trgovački sud u Pazinu, po sucu Adrijani Labinjan Skok, radi otvaranja stečajnog postupka nad dužnikom DOLCE ALBONA j. d. o. o. Crni (Općina Raša), Crni 14, OIB 06895204358, MBS 040323532, </w:t>
      </w:r>
      <w:r>
        <w:rPr>
          <w:sz w:val="23"/>
          <w:szCs w:val="23"/>
        </w:rPr>
        <w:t>13. rujna</w:t>
      </w:r>
      <w:r w:rsidRPr="00023730">
        <w:rPr>
          <w:sz w:val="23"/>
          <w:szCs w:val="23"/>
        </w:rPr>
        <w:t xml:space="preserve"> 2016.</w:t>
      </w:r>
    </w:p>
    <w:p w:rsidRDefault="00023730" w:rsidP="00023730" w:rsidR="00023730" w:rsidRPr="00023730">
      <w:pPr>
        <w:jc w:val="both"/>
        <w:rPr>
          <w:sz w:val="23"/>
          <w:szCs w:val="23"/>
        </w:rPr>
      </w:pPr>
    </w:p>
    <w:p w:rsidRDefault="00023730" w:rsidP="00023730" w:rsidR="0002373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023730" w:rsidP="00023730" w:rsidR="00023730" w:rsidRPr="000A3A0F">
      <w:pPr>
        <w:jc w:val="both"/>
        <w:rPr>
          <w:sz w:val="23"/>
          <w:szCs w:val="23"/>
        </w:rPr>
      </w:pPr>
    </w:p>
    <w:p w:rsidRDefault="00023730" w:rsidP="00023730" w:rsidR="0002373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023730">
        <w:rPr>
          <w:sz w:val="23"/>
          <w:szCs w:val="23"/>
        </w:rPr>
        <w:t>DOLCE ALBONA j. d. o. o. Crni (Općina Raša), Crni 14, OIB 06895204358, MBS 040323532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833-16</w:t>
      </w:r>
      <w:r w:rsidRPr="000A3A0F">
        <w:rPr>
          <w:bCs w:val="false"/>
          <w:sz w:val="23"/>
          <w:szCs w:val="23"/>
        </w:rPr>
        <w:t xml:space="preserve">.  </w:t>
      </w:r>
    </w:p>
    <w:p w:rsidRDefault="00023730" w:rsidP="00023730" w:rsidR="00023730" w:rsidRPr="000A3A0F">
      <w:pPr>
        <w:jc w:val="both"/>
        <w:rPr>
          <w:sz w:val="23"/>
          <w:szCs w:val="23"/>
        </w:rPr>
      </w:pPr>
    </w:p>
    <w:p w:rsidRDefault="00023730" w:rsidP="00023730" w:rsidR="0002373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023730" w:rsidP="00023730" w:rsidR="00023730" w:rsidRPr="000A3A0F">
      <w:pPr>
        <w:jc w:val="both"/>
        <w:rPr>
          <w:bCs w:val="false"/>
          <w:sz w:val="23"/>
          <w:szCs w:val="23"/>
        </w:rPr>
      </w:pPr>
    </w:p>
    <w:p w:rsidRDefault="00023730" w:rsidP="00023730" w:rsidR="0002373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023730" w:rsidP="00023730" w:rsidR="00023730" w:rsidRPr="000A3A0F">
      <w:pPr>
        <w:jc w:val="both"/>
        <w:rPr>
          <w:sz w:val="23"/>
          <w:szCs w:val="23"/>
          <w:lang w:val="pl-PL"/>
        </w:rPr>
      </w:pPr>
    </w:p>
    <w:p w:rsidRDefault="00023730" w:rsidP="00023730" w:rsidR="0002373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023730" w:rsidP="00023730" w:rsidR="0002373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</w:t>
      </w:r>
      <w:r>
        <w:rPr>
          <w:sz w:val="23"/>
          <w:szCs w:val="23"/>
        </w:rPr>
        <w:t>Potvrde FINA-e od 25.7.2016.</w:t>
      </w:r>
      <w:r w:rsidRPr="000A3A0F">
        <w:rPr>
          <w:sz w:val="23"/>
          <w:szCs w:val="23"/>
        </w:rPr>
        <w:t xml:space="preserve"> proizlazi da dužnik </w:t>
      </w:r>
      <w:r>
        <w:rPr>
          <w:sz w:val="23"/>
          <w:szCs w:val="23"/>
        </w:rPr>
        <w:t xml:space="preserve">na taj dan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298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023730" w:rsidP="00023730" w:rsidR="0002373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23730" w:rsidP="00023730" w:rsidR="00023730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023730" w:rsidP="00023730" w:rsidR="00023730" w:rsidRPr="000A3A0F">
      <w:pPr>
        <w:rPr>
          <w:sz w:val="23"/>
          <w:szCs w:val="23"/>
        </w:rPr>
      </w:pPr>
    </w:p>
    <w:p w:rsidRDefault="00023730" w:rsidP="00023730" w:rsidR="00023730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>
        <w:rPr>
          <w:sz w:val="23"/>
          <w:szCs w:val="23"/>
        </w:rPr>
        <w:t>13. rujna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023730" w:rsidP="00023730" w:rsidR="00023730">
      <w:pPr>
        <w:ind w:firstLine="720" w:left="2880"/>
        <w:jc w:val="both"/>
        <w:rPr>
          <w:sz w:val="23"/>
          <w:szCs w:val="23"/>
        </w:rPr>
      </w:pPr>
    </w:p>
    <w:p w:rsidRDefault="00023730" w:rsidP="00023730" w:rsidR="00023730" w:rsidRPr="000A3A0F">
      <w:pPr>
        <w:ind w:firstLine="720" w:left="2880"/>
        <w:jc w:val="both"/>
        <w:rPr>
          <w:sz w:val="23"/>
          <w:szCs w:val="23"/>
        </w:rPr>
      </w:pPr>
    </w:p>
    <w:p w:rsidRDefault="00023730" w:rsidP="00023730" w:rsidR="0002373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023730" w:rsidP="00023730" w:rsidR="0002373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023730" w:rsidP="00023730" w:rsidR="00023730" w:rsidRPr="000A3A0F">
      <w:pPr>
        <w:jc w:val="both"/>
        <w:rPr>
          <w:sz w:val="23"/>
          <w:szCs w:val="23"/>
        </w:rPr>
      </w:pPr>
    </w:p>
    <w:p w:rsidRDefault="00023730" w:rsidP="00023730" w:rsidR="00023730">
      <w:pPr>
        <w:jc w:val="both"/>
        <w:rPr>
          <w:sz w:val="23"/>
          <w:szCs w:val="23"/>
        </w:rPr>
      </w:pPr>
    </w:p>
    <w:p w:rsidRDefault="00023730" w:rsidP="00023730" w:rsidR="00023730">
      <w:pPr>
        <w:jc w:val="both"/>
        <w:rPr>
          <w:sz w:val="23"/>
          <w:szCs w:val="23"/>
        </w:rPr>
      </w:pPr>
    </w:p>
    <w:p w:rsidRDefault="00023730" w:rsidP="00023730" w:rsidR="0002373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023730" w:rsidP="00023730" w:rsidR="0002373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23730" w:rsidP="00023730" w:rsidR="00023730" w:rsidRPr="00D95430"/>
    <w:p w:rsidRDefault="00023730" w:rsidP="00023730" w:rsidR="0002373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023730" w:rsidP="00023730" w:rsidR="0002373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>
        <w:rPr>
          <w:sz w:val="23"/>
          <w:szCs w:val="23"/>
        </w:rPr>
        <w:t>13. rujna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023730" w:rsidP="00023730" w:rsidR="00023730">
      <w:pPr>
        <w:jc w:val="both"/>
      </w:pPr>
    </w:p>
    <w:p w:rsidRDefault="00023730" w:rsidP="00023730" w:rsidR="00023730" w:rsidRPr="00D95430">
      <w:pPr>
        <w:ind w:left="360"/>
        <w:jc w:val="both"/>
      </w:pPr>
    </w:p>
    <w:p w:rsidRDefault="00023730" w:rsidP="00023730" w:rsidR="00023730" w:rsidRPr="00D95430">
      <w:pPr>
        <w:jc w:val="both"/>
      </w:pPr>
    </w:p>
    <w:p w:rsidRDefault="00023730" w:rsidP="00023730" w:rsidR="00023730"/>
    <w:p w:rsidRDefault="00023730" w:rsidP="00023730" w:rsidR="00023730"/>
    <w:p w:rsidRDefault="00023730" w:rsidP="00023730" w:rsidR="00023730"/>
    <w:p w:rsidRDefault="00023730" w:rsidP="00023730" w:rsidR="00023730"/>
    <w:p w:rsidRDefault="00023730" w:rsidP="00023730" w:rsidR="00023730"/>
    <w:p w:rsidRDefault="00023730" w:rsidP="00023730" w:rsidR="00023730"/>
    <w:p w:rsidRDefault="00023730" w:rsidP="00023730" w:rsidR="00023730"/>
    <w:p w:rsidRDefault="00023730" w:rsidP="00023730" w:rsidR="00023730"/>
    <w:p w:rsidRDefault="00376C9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730" w:rsidP="00023730" w:rsidR="00023730">
      <w:r>
        <w:separator/>
      </w:r>
    </w:p>
  </w:endnote>
  <w:endnote w:id="0" w:type="continuationSeparator">
    <w:p w:rsidRDefault="00023730" w:rsidP="00023730" w:rsidR="00023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730" w:rsidP="00023730" w:rsidR="00023730">
      <w:r>
        <w:separator/>
      </w:r>
    </w:p>
  </w:footnote>
  <w:footnote w:id="0" w:type="continuationSeparator">
    <w:p w:rsidRDefault="00023730" w:rsidP="00023730" w:rsidR="000237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A6C8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6C99">
          <w:rPr>
            <w:noProof/>
          </w:rPr>
          <w:t>2</w:t>
        </w:r>
        <w:r>
          <w:fldChar w:fldCharType="end"/>
        </w:r>
        <w:r>
          <w:tab/>
        </w:r>
        <w:r w:rsidR="00023730">
          <w:rPr>
            <w:sz w:val="23"/>
            <w:szCs w:val="23"/>
          </w:rPr>
          <w:t>Posl.br.: 2 St-833</w:t>
        </w:r>
        <w:r w:rsidR="00023730" w:rsidRPr="00210D67">
          <w:rPr>
            <w:sz w:val="23"/>
            <w:szCs w:val="23"/>
          </w:rPr>
          <w:t>/</w:t>
        </w:r>
        <w:r w:rsidR="00023730" w:rsidRPr="0042033B">
          <w:rPr>
            <w:sz w:val="23"/>
            <w:szCs w:val="23"/>
          </w:rPr>
          <w:t>16-</w:t>
        </w:r>
        <w:r w:rsidR="00023730">
          <w:rPr>
            <w:sz w:val="23"/>
            <w:szCs w:val="23"/>
          </w:rPr>
          <w:t>20</w:t>
        </w:r>
      </w:p>
    </w:sdtContent>
  </w:sdt>
  <w:p w:rsidRDefault="00376C9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C8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730"/>
    <w:rsid w:val="00023730"/>
    <w:rsid w:val="001A6C85"/>
    <w:rsid w:val="00376C99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73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7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7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3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7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7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C9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C9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C9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C9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73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7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7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73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7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7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C9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C9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C9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C9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DOLCE ALBONA j.d.o.o. CRNI</izvorni_sadrzaj>
    <derivirana_varijabla naziv="DomainObject.Predmet.ProtustrankaFormated_1">  DOLCE ALBONA j.d.o.o. CRNI</derivirana_varijabla>
  </DomainObject.Predmet.ProtustrankaFormated>
  <DomainObject.Predmet.ProtustrankaFormatedOIB>
    <izvorni_sadrzaj>  DOLCE ALBONA j.d.o.o. CRNI, OIB 06895204358</izvorni_sadrzaj>
    <derivirana_varijabla naziv="DomainObject.Predmet.ProtustrankaFormatedOIB_1">  DOLCE ALBONA j.d.o.o. CRNI, OIB 06895204358</derivirana_varijabla>
  </DomainObject.Predmet.ProtustrankaFormatedOIB>
  <DomainObject.Predmet.ProtustrankaFormatedWithAdress>
    <izvorni_sadrzaj> DOLCE ALBONA j.d.o.o. CRNI, Crni 14, 52220 Crni</izvorni_sadrzaj>
    <derivirana_varijabla naziv="DomainObject.Predmet.ProtustrankaFormatedWithAdress_1"> DOLCE ALBONA j.d.o.o. CRNI, Crni 14, 52220 Crni</derivirana_varijabla>
  </DomainObject.Predmet.ProtustrankaFormatedWithAdress>
  <DomainObject.Predmet.ProtustrankaFormatedWithAdressOIB>
    <izvorni_sadrzaj> DOLCE ALBONA j.d.o.o. CRNI, OIB 06895204358, Crni 14, 52220 Crni</izvorni_sadrzaj>
    <derivirana_varijabla naziv="DomainObject.Predmet.ProtustrankaFormatedWithAdressOIB_1"> DOLCE ALBONA j.d.o.o. CRNI, OIB 06895204358, Crni 14, 52220 Crni</derivirana_varijabla>
  </DomainObject.Predmet.ProtustrankaFormatedWithAdressOIB>
  <DomainObject.Predmet.ProtustrankaWithAdress>
    <izvorni_sadrzaj>DOLCE ALBONA j.d.o.o. CRNI Crni 14, 52220 Crni</izvorni_sadrzaj>
    <derivirana_varijabla naziv="DomainObject.Predmet.ProtustrankaWithAdress_1">DOLCE ALBONA j.d.o.o. CRNI Crni 14, 52220 Crni</derivirana_varijabla>
  </DomainObject.Predmet.ProtustrankaWithAdress>
  <DomainObject.Predmet.ProtustrankaWithAdressOIB>
    <izvorni_sadrzaj>DOLCE ALBONA j.d.o.o. CRNI, OIB 06895204358, Crni 14, 52220 Crni</izvorni_sadrzaj>
    <derivirana_varijabla naziv="DomainObject.Predmet.ProtustrankaWithAdressOIB_1">DOLCE ALBONA j.d.o.o. CRNI, OIB 06895204358, Crni 14, 52220 Crni</derivirana_varijabla>
  </DomainObject.Predmet.ProtustrankaWithAdressOIB>
  <DomainObject.Predmet.ProtustrankaNazivFormated>
    <izvorni_sadrzaj>DOLCE ALBONA j.d.o.o. CRNI</izvorni_sadrzaj>
    <derivirana_varijabla naziv="DomainObject.Predmet.ProtustrankaNazivFormated_1">DOLCE ALBONA j.d.o.o. CRNI</derivirana_varijabla>
  </DomainObject.Predmet.ProtustrankaNazivFormated>
  <DomainObject.Predmet.ProtustrankaNazivFormatedOIB>
    <izvorni_sadrzaj>DOLCE ALBONA j.d.o.o. CRNI, OIB 06895204358</izvorni_sadrzaj>
    <derivirana_varijabla naziv="DomainObject.Predmet.ProtustrankaNazivFormatedOIB_1">DOLCE ALBONA j.d.o.o. CRNI, OIB 06895204358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 MRVELJ, LABIN zastupanog po punomoćniku Odvj. Vedran Petrić; ALMIRA KOPIĆ, LABIN zastupanog po punomoćniku Odvj. Vedran Petrić; VEDRANA TURNIŠKI, LABIN zastupanog po punomoćniku Odvj. Vedran Petrić</izvorni_sadrzaj>
    <derivirana_varijabla naziv="DomainObject.Predmet.StrankaFormated_1">  VEDRANA MRVELJ, LABIN zastupanog po punomoćniku Odvj. Vedran Petrić; ALMIRA KOPIĆ, LABIN zastupanog po punomoćniku Odvj. Vedran Petrić; VEDRANA TURNIŠKI, LABIN zastupanog po punomoćniku Odvj. Vedran Petrić</derivirana_varijabla>
  </DomainObject.Predmet.StrankaFormated>
  <DomainObject.Predmet.StrankaFormatedOIB>
    <izvorni_sadrzaj>  VEDRANA MRVELJ, LABIN, OIB 19142477670 zastupanog po punomoćniku Odvj. Vedran Petrić; ALMIRA KOPIĆ, LABIN, OIB 34060728749 zastupanog po punomoćniku Odvj. Vedran Petrić; VEDRANA TURNIŠKI, LABIN, OIB 69418013603 zastupanog po punomoćniku Odvj. Vedran Petrić</izvorni_sadrzaj>
    <derivirana_varijabla naziv="DomainObject.Predmet.StrankaFormatedOIB_1">  VEDRANA MRVELJ, LABIN, OIB 19142477670 zastupanog po punomoćniku Odvj. Vedran Petrić; ALMIRA KOPIĆ, LABIN, OIB 34060728749 zastupanog po punomoćniku Odvj. Vedran Petrić; VEDRANA TURNIŠKI, LABIN, OIB 69418013603 zastupanog po punomoćniku Odvj. Vedran Petrić</derivirana_varijabla>
  </DomainObject.Predmet.StrankaFormatedOIB>
  <DomainObject.Predmet.StrankaFormatedWithAdress>
    <izvorni_sadrzaj> VEDRANA MRVELJ, LABIN, Istarska 26, 52220 Labin zastupanog po punomoćniku Odvj. Vedran Petrić; ALMIRA KOPIĆ, LABIN, Matka Laginje 20, 52220 Labin zastupanog po punomoćniku Odvj. Vedran Petrić; VEDRANA TURNIŠKI, LABIN, Mali Turini 15, 52220 Mali Turini zastupanog po punomoćniku Odvj. Vedran Petrić</izvorni_sadrzaj>
    <derivirana_varijabla naziv="DomainObject.Predmet.StrankaFormatedWithAdress_1"> VEDRANA MRVELJ, LABIN, Istarska 26, 52220 Labin zastupanog po punomoćniku Odvj. Vedran Petrić; ALMIRA KOPIĆ, LABIN, Matka Laginje 20, 52220 Labin zastupanog po punomoćniku Odvj. Vedran Petrić; VEDRANA TURNIŠKI, LABIN, Mali Turini 15, 52220 Mali Turini zastupanog po punomoćniku Odvj. Vedran Petrić</derivirana_varijabla>
  </DomainObject.Predmet.StrankaFormatedWithAdress>
  <DomainObject.Predmet.StrankaFormatedWithAdressOIB>
    <izvorni_sadrzaj> VEDRANA MRVELJ, LABIN, OIB 19142477670, Istarska 26, 52220 Labin zastupanog po punomoćniku Odvj. Vedran Petrić; ALMIRA KOPIĆ, LABIN, OIB 34060728749, Matka Laginje 20, 52220 Labin zastupanog po punomoćniku Odvj. Vedran Petrić; VEDRANA TURNIŠKI, LABIN, OIB 69418013603, Mali Turini 15, 52220 Mali Turini zastupanog po punomoćniku Odvj. Vedran Petrić</izvorni_sadrzaj>
    <derivirana_varijabla naziv="DomainObject.Predmet.StrankaFormatedWithAdressOIB_1"> VEDRANA MRVELJ, LABIN, OIB 19142477670, Istarska 26, 52220 Labin zastupanog po punomoćniku Odvj. Vedran Petrić; ALMIRA KOPIĆ, LABIN, OIB 34060728749, Matka Laginje 20, 52220 Labin zastupanog po punomoćniku Odvj. Vedran Petrić; VEDRANA TURNIŠKI, LABIN, OIB 69418013603, Mali Turini 15, 52220 Mali Turini zastupanog po punomoćniku Odvj. Vedran Petrić</derivirana_varijabla>
  </DomainObject.Predmet.StrankaFormatedWithAdressOIB>
  <DomainObject.Predmet.StrankaWithAdress>
    <izvorni_sadrzaj>VEDRANA MRVELJ, LABIN Istarska 26,52220 Labin,ALMIRA KOPIĆ, LABIN Matka Laginje 20,52220 Labin,VEDRANA TURNIŠKI, LABIN Mali Turini 15,52220 Mali Turini</izvorni_sadrzaj>
    <derivirana_varijabla naziv="DomainObject.Predmet.StrankaWithAdress_1">VEDRANA MRVELJ, LABIN Istarska 26,52220 Labin,ALMIRA KOPIĆ, LABIN Matka Laginje 20,52220 Labin,VEDRANA TURNIŠKI, LABIN Mali Turini 15,52220 Mali Turini</derivirana_varijabla>
  </DomainObject.Predmet.StrankaWithAdress>
  <DomainObject.Predmet.StrankaWithAdressOIB>
    <izvorni_sadrzaj>VEDRANA MRVELJ, LABIN, OIB 19142477670, Istarska 26,52220 Labin,ALMIRA KOPIĆ, LABIN, OIB 34060728749, Matka Laginje 20,52220 Labin,VEDRANA TURNIŠKI, LABIN, OIB 69418013603, Mali Turini 15,52220 Mali Turini</izvorni_sadrzaj>
    <derivirana_varijabla naziv="DomainObject.Predmet.StrankaWithAdressOIB_1">VEDRANA MRVELJ, LABIN, OIB 19142477670, Istarska 26,52220 Labin,ALMIRA KOPIĆ, LABIN, OIB 34060728749, Matka Laginje 20,52220 Labin,VEDRANA TURNIŠKI, LABIN, OIB 69418013603, Mali Turini 15,52220 Mali Turini</derivirana_varijabla>
  </DomainObject.Predmet.StrankaWithAdressOIB>
  <DomainObject.Predmet.StrankaNazivFormated>
    <izvorni_sadrzaj>VEDRANA MRVELJ, LABIN,ALMIRA KOPIĆ, LABIN,VEDRANA TURNIŠKI, LABIN</izvorni_sadrzaj>
    <derivirana_varijabla naziv="DomainObject.Predmet.StrankaNazivFormated_1">VEDRANA MRVELJ, LABIN,ALMIRA KOPIĆ, LABIN,VEDRANA TURNIŠKI, LABIN</derivirana_varijabla>
  </DomainObject.Predmet.StrankaNazivFormated>
  <DomainObject.Predmet.StrankaNazivFormatedOIB>
    <izvorni_sadrzaj>VEDRANA MRVELJ, LABIN, OIB 19142477670,ALMIRA KOPIĆ, LABIN, OIB 34060728749,VEDRANA TURNIŠKI, LABIN, OIB 69418013603</izvorni_sadrzaj>
    <derivirana_varijabla naziv="DomainObject.Predmet.StrankaNazivFormatedOIB_1">VEDRANA MRVELJ, LABIN, OIB 19142477670,ALMIRA KOPIĆ, LABIN, OIB 34060728749,VEDRANA TURNIŠKI, LABIN, OIB 69418013603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29646.58</izvorni_sadrzaj>
    <derivirana_varijabla naziv="DomainObject.Predmet.TrenutnaVrijednost_1">29646.58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VEDRANA MRVELJ, LABIN zastupanog po punomoćniku Odvj. Vedran Petrić</item>
      <item>ALMIRA KOPIĆ, LABIN zastupanog po punomoćniku Odvj. Vedran Petrić</item>
      <item>VEDRANA TURNIŠKI, LABIN zastupanog po punomoćniku Odvj. Vedran Petrić</item>
    </izvorni_sadrzaj>
    <derivirana_varijabla naziv="DomainObject.Predmet.StrankaListFormated_1">
      <item>VEDRANA MRVELJ, LABIN zastupanog po punomoćniku Odvj. Vedran Petrić</item>
      <item>ALMIRA KOPIĆ, LABIN zastupanog po punomoćniku Odvj. Vedran Petrić</item>
      <item>VEDRANA TURNIŠKI, LABIN zastupanog po punomoćniku Odvj. Vedran Petrić</item>
    </derivirana_varijabla>
  </DomainObject.Predmet.StrankaListFormated>
  <DomainObject.Predmet.StrankaListFormatedOIB>
    <izvorni_sadrzaj>
      <item>VEDRANA MRVELJ, LABIN, OIB 19142477670 zastupanog po punomoćniku Odvj. Vedran Petrić</item>
      <item>ALMIRA KOPIĆ, LABIN, OIB 34060728749 zastupanog po punomoćniku Odvj. Vedran Petrić</item>
      <item>VEDRANA TURNIŠKI, LABIN, OIB 69418013603 zastupanog po punomoćniku Odvj. Vedran Petrić</item>
    </izvorni_sadrzaj>
    <derivirana_varijabla naziv="DomainObject.Predmet.StrankaListFormatedOIB_1">
      <item>VEDRANA MRVELJ, LABIN, OIB 19142477670 zastupanog po punomoćniku Odvj. Vedran Petrić</item>
      <item>ALMIRA KOPIĆ, LABIN, OIB 34060728749 zastupanog po punomoćniku Odvj. Vedran Petrić</item>
      <item>VEDRANA TURNIŠKI, LABIN, OIB 69418013603 zastupanog po punomoćniku Odvj. Vedran Petrić</item>
    </derivirana_varijabla>
  </DomainObject.Predmet.StrankaListFormatedOIB>
  <DomainObject.Predmet.StrankaListFormatedWithAdress>
    <izvorni_sadrzaj>
      <item>VEDRANA MRVELJ, LABIN, Istarska 26, 52220 Labin zastupanog po punomoćniku Odvj. Vedran Petrić</item>
      <item>ALMIRA KOPIĆ, LABIN, Matka Laginje 20, 52220 Labin zastupanog po punomoćniku Odvj. Vedran Petrić</item>
      <item>VEDRANA TURNIŠKI, LABIN, Mali Turini 15, 52220 Mali Turini zastupanog po punomoćniku Odvj. Vedran Petrić</item>
    </izvorni_sadrzaj>
    <derivirana_varijabla naziv="DomainObject.Predmet.StrankaListFormatedWithAdress_1">
      <item>VEDRANA MRVELJ, LABIN, Istarska 26, 52220 Labin zastupanog po punomoćniku Odvj. Vedran Petrić</item>
      <item>ALMIRA KOPIĆ, LABIN, Matka Laginje 20, 52220 Labin zastupanog po punomoćniku Odvj. Vedran Petrić</item>
      <item>VEDRANA TURNIŠKI, LABIN, Mali Turini 15, 52220 Mali Turini zastupanog po punomoćniku Odvj. Vedran Petrić</item>
    </derivirana_varijabla>
  </DomainObject.Predmet.StrankaListFormatedWithAdress>
  <DomainObject.Predmet.StrankaListFormatedWithAdressOIB>
    <izvorni_sadrzaj>
      <item>VEDRANA MRVELJ, LABIN, OIB 19142477670, Istarska 26, 52220 Labin zastupanog po punomoćniku Odvj. Vedran Petrić</item>
      <item>ALMIRA KOPIĆ, LABIN, OIB 34060728749, Matka Laginje 20, 52220 Labin zastupanog po punomoćniku Odvj. Vedran Petrić</item>
      <item>VEDRANA TURNIŠKI, LABIN, OIB 69418013603, Mali Turini 15, 52220 Mali Turini zastupanog po punomoćniku Odvj. Vedran Petrić</item>
    </izvorni_sadrzaj>
    <derivirana_varijabla naziv="DomainObject.Predmet.StrankaListFormatedWithAdressOIB_1">
      <item>VEDRANA MRVELJ, LABIN, OIB 19142477670, Istarska 26, 52220 Labin zastupanog po punomoćniku Odvj. Vedran Petrić</item>
      <item>ALMIRA KOPIĆ, LABIN, OIB 34060728749, Matka Laginje 20, 52220 Labin zastupanog po punomoćniku Odvj. Vedran Petrić</item>
      <item>VEDRANA TURNIŠKI, LABIN, OIB 69418013603, Mali Turini 15, 52220 Mali Turini zastupanog po punomoćniku Odvj. Vedran Petrić</item>
    </derivirana_varijabla>
  </DomainObject.Predmet.StrankaListFormatedWithAdressOIB>
  <DomainObject.Predmet.StrankaListNazivFormated>
    <izvorni_sadrzaj>
      <item>VEDRANA MRVELJ, LABIN</item>
      <item>ALMIRA KOPIĆ, LABIN</item>
      <item>VEDRANA TURNIŠKI, LABIN</item>
    </izvorni_sadrzaj>
    <derivirana_varijabla naziv="DomainObject.Predmet.StrankaListNazivFormated_1">
      <item>VEDRANA MRVELJ, LABIN</item>
      <item>ALMIRA KOPIĆ, LABIN</item>
      <item>VEDRANA TURNIŠKI, LABIN</item>
    </derivirana_varijabla>
  </DomainObject.Predmet.StrankaListNazivFormated>
  <DomainObject.Predmet.StrankaListNazivFormatedOIB>
    <izvorni_sadrzaj>
      <item>VEDRANA MRVELJ, LABIN, OIB 19142477670</item>
      <item>ALMIRA KOPIĆ, LABIN, OIB 34060728749</item>
      <item>VEDRANA TURNIŠKI, LABIN, OIB 69418013603</item>
    </izvorni_sadrzaj>
    <derivirana_varijabla naziv="DomainObject.Predmet.StrankaListNazivFormatedOIB_1">
      <item>VEDRANA MRVELJ, LABIN, OIB 19142477670</item>
      <item>ALMIRA KOPIĆ, LABIN, OIB 34060728749</item>
      <item>VEDRANA TURNIŠKI, LABIN, OIB 69418013603</item>
    </derivirana_varijabla>
  </DomainObject.Predmet.StrankaListNazivFormatedOIB>
  <DomainObject.Predmet.ProtuStrankaListFormated>
    <izvorni_sadrzaj>
      <item>DOLCE ALBONA j.d.o.o. CRNI</item>
    </izvorni_sadrzaj>
    <derivirana_varijabla naziv="DomainObject.Predmet.ProtuStrankaListFormated_1">
      <item>DOLCE ALBONA j.d.o.o. CRNI</item>
    </derivirana_varijabla>
  </DomainObject.Predmet.ProtuStrankaListFormated>
  <DomainObject.Predmet.ProtuStrankaListFormatedOIB>
    <izvorni_sadrzaj>
      <item>DOLCE ALBONA j.d.o.o. CRNI, OIB 06895204358</item>
    </izvorni_sadrzaj>
    <derivirana_varijabla naziv="DomainObject.Predmet.ProtuStrankaListFormatedOIB_1">
      <item>DOLCE ALBONA j.d.o.o. CRNI, OIB 06895204358</item>
    </derivirana_varijabla>
  </DomainObject.Predmet.ProtuStrankaListFormatedOIB>
  <DomainObject.Predmet.ProtuStrankaListFormatedWithAdress>
    <izvorni_sadrzaj>
      <item>DOLCE ALBONA j.d.o.o. CRNI, Crni 14, 52220 Crni</item>
    </izvorni_sadrzaj>
    <derivirana_varijabla naziv="DomainObject.Predmet.ProtuStrankaListFormatedWithAdress_1">
      <item>DOLCE ALBONA j.d.o.o. CRNI, Crni 14, 52220 Crni</item>
    </derivirana_varijabla>
  </DomainObject.Predmet.ProtuStrankaListFormatedWithAdress>
  <DomainObject.Predmet.ProtuStrankaListFormatedWithAdressOIB>
    <izvorni_sadrzaj>
      <item>DOLCE ALBONA j.d.o.o. CRNI, OIB 06895204358, Crni 14, 52220 Crni</item>
    </izvorni_sadrzaj>
    <derivirana_varijabla naziv="DomainObject.Predmet.ProtuStrankaListFormatedWithAdressOIB_1">
      <item>DOLCE ALBONA j.d.o.o. CRNI, OIB 06895204358, Crni 14, 52220 Crni</item>
    </derivirana_varijabla>
  </DomainObject.Predmet.ProtuStrankaListFormatedWithAdressOIB>
  <DomainObject.Predmet.ProtuStrankaListNazivFormated>
    <izvorni_sadrzaj>
      <item>DOLCE ALBONA j.d.o.o. CRNI</item>
    </izvorni_sadrzaj>
    <derivirana_varijabla naziv="DomainObject.Predmet.ProtuStrankaListNazivFormated_1">
      <item>DOLCE ALBONA j.d.o.o. CRNI</item>
    </derivirana_varijabla>
  </DomainObject.Predmet.ProtuStrankaListNazivFormated>
  <DomainObject.Predmet.ProtuStrankaListNazivFormatedOIB>
    <izvorni_sadrzaj>
      <item>DOLCE ALBONA j.d.o.o. CRNI, OIB 06895204358</item>
    </izvorni_sadrzaj>
    <derivirana_varijabla naziv="DomainObject.Predmet.ProtuStrankaListNazivFormatedOIB_1">
      <item>DOLCE ALBONA j.d.o.o. CRNI, OIB 06895204358</item>
    </derivirana_varijabla>
  </DomainObject.Predmet.ProtuStrankaListNazivFormatedOIB>
  <DomainObject.Predmet.OstaliListFormated>
    <izvorni_sadrzaj>
      <item>Odvj. Vedran Petrić punomoćnik sudionika u postupku VEDRANA MRVELJ, LABIN; ALMIRA KOPIĆ, LABIN; VEDRANA TURNIŠKI, LABIN</item>
    </izvorni_sadrzaj>
    <derivirana_varijabla naziv="DomainObject.Predmet.OstaliListFormated_1">
      <item>Odvj. Vedran Petrić punomoćnik sudionika u postupku VEDRANA MRVELJ, LABIN; ALMIRA KOPIĆ, LABIN; VEDRANA TURNIŠKI, LABIN</item>
    </derivirana_varijabla>
  </DomainObject.Predmet.OstaliListFormated>
  <DomainObject.Predmet.OstaliListFormatedOIB>
    <izvorni_sadrzaj>
      <item>Odvj. Vedran Petrić punomoćnik sudionika u postupku VEDRANA MRVELJ, LABIN; ALMIRA KOPIĆ, LABIN; VEDRANA TURNIŠKI, LABIN</item>
    </izvorni_sadrzaj>
    <derivirana_varijabla naziv="DomainObject.Predmet.OstaliListFormatedOIB_1">
      <item>Odvj. Vedran Petrić punomoćnik sudionika u postupku VEDRANA MRVELJ, LABIN; ALMIRA KOPIĆ, LABIN; VEDRANA TURNIŠKI, LABIN</item>
    </derivirana_varijabla>
  </DomainObject.Predmet.OstaliListFormatedOIB>
  <DomainObject.Predmet.OstaliListFormatedWithAdress>
    <izvorni_sadrzaj>
      <item>Odvj. Vedran Petrić, Nikole Tesle 5, 52440 Poreč punomoćnik sudionika u postupku VEDRANA MRVELJ, LABIN; ALMIRA KOPIĆ, LABIN; VEDRANA TURNIŠKI, LABIN</item>
    </izvorni_sadrzaj>
    <derivirana_varijabla naziv="DomainObject.Predmet.OstaliListFormatedWithAdress_1">
      <item>Odvj. Vedran Petrić, Nikole Tesle 5, 52440 Poreč punomoćnik sudionika u postupku VEDRANA MRVELJ, LABIN; ALMIRA KOPIĆ, LABIN; VEDRANA TURNIŠKI, LABIN</item>
    </derivirana_varijabla>
  </DomainObject.Predmet.OstaliListFormatedWithAdress>
  <DomainObject.Predmet.OstaliListFormatedWithAdressOIB>
    <izvorni_sadrzaj>
      <item>Odvj. Vedran Petrić, Nikole Tesle 5, 52440 Poreč punomoćnik sudionika u postupku VEDRANA MRVELJ, LABIN; ALMIRA KOPIĆ, LABIN; VEDRANA TURNIŠKI, LABIN</item>
    </izvorni_sadrzaj>
    <derivirana_varijabla naziv="DomainObject.Predmet.OstaliListFormatedWithAdressOIB_1">
      <item>Odvj. Vedran Petrić, Nikole Tesle 5, 52440 Poreč punomoćnik sudionika u postupku VEDRANA MRVELJ, LABIN; ALMIRA KOPIĆ, LABIN; VEDRANA TURNIŠKI, LABIN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 MRVELJ, LABIN i dr.</izvorni_sadrzaj>
    <derivirana_varijabla naziv="DomainObject.Predmet.StrankaIDrugi_1">VEDRANA MRVELJ, LABIN i dr.</derivirana_varijabla>
  </DomainObject.Predmet.StrankaIDrugi>
  <DomainObject.Predmet.ProtustrankaIDrugi>
    <izvorni_sadrzaj>DOLCE ALBONA j.d.o.o. CRNI</izvorni_sadrzaj>
    <derivirana_varijabla naziv="DomainObject.Predmet.ProtustrankaIDrugi_1">DOLCE ALBONA j.d.o.o. CRNI</derivirana_varijabla>
  </DomainObject.Predmet.ProtustrankaIDrugi>
  <DomainObject.Predmet.StrankaIDrugiAdressOIB>
    <izvorni_sadrzaj>VEDRANA MRVELJ, LABIN, OIB 19142477670, Istarska 26, 52220 Labin i dr.</izvorni_sadrzaj>
    <derivirana_varijabla naziv="DomainObject.Predmet.StrankaIDrugiAdressOIB_1">VEDRANA MRVELJ, LABIN, OIB 19142477670, Istarska 26, 52220 Labin i dr.</derivirana_varijabla>
  </DomainObject.Predmet.StrankaIDrugiAdressOIB>
  <DomainObject.Predmet.ProtustrankaIDrugiAdressOIB>
    <izvorni_sadrzaj>DOLCE ALBONA j.d.o.o. CRNI, OIB 06895204358, Crni 14, 52220 Crni</izvorni_sadrzaj>
    <derivirana_varijabla naziv="DomainObject.Predmet.ProtustrankaIDrugiAdressOIB_1">DOLCE ALBONA j.d.o.o. CRNI, OIB 06895204358, Crni 14, 52220 Crni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ALBONA j.d.o.o. CRNI</item>
      <item>Odvj. Vedran Petrić</item>
      <item>VEDRANA MRVELJ, LABIN</item>
      <item>ALMIRA KOPIĆ, LABIN</item>
      <item>VEDRANA TURNIŠKI, LABIN</item>
    </izvorni_sadrzaj>
    <derivirana_varijabla naziv="DomainObject.Predmet.SudioniciListNaziv_1">
      <item>DOLCE ALBONA j.d.o.o. CRNI</item>
      <item>Odvj. Vedran Petrić</item>
      <item>VEDRANA MRVELJ, LABIN</item>
      <item>ALMIRA KOPIĆ, LABIN</item>
      <item>VEDRANA TURNIŠKI, LABIN</item>
    </derivirana_varijabla>
  </DomainObject.Predmet.SudioniciListNaziv>
  <DomainObject.Predmet.SudioniciListAdressOIB>
    <izvorni_sadrzaj>
      <item>DOLCE ALBONA j.d.o.o. CRNI, OIB 06895204358, Crni 14,52220 Crni</item>
      <item>Odvj. Vedran Petrić, Nikole Tesle 5,52440 Poreč</item>
      <item>VEDRANA MRVELJ, LABIN, OIB 19142477670, Istarska 26,52220 Labin</item>
      <item>ALMIRA KOPIĆ, LABIN, OIB 34060728749, Matka Laginje 20,52220 Labin</item>
      <item>VEDRANA TURNIŠKI, LABIN, OIB 69418013603, Mali Turini 15,52220 Mali Turini</item>
    </izvorni_sadrzaj>
    <derivirana_varijabla naziv="DomainObject.Predmet.SudioniciListAdressOIB_1">
      <item>DOLCE ALBONA j.d.o.o. CRNI, OIB 06895204358, Crni 14,52220 Crni</item>
      <item>Odvj. Vedran Petrić, Nikole Tesle 5,52440 Poreč</item>
      <item>VEDRANA MRVELJ, LABIN, OIB 19142477670, Istarska 26,52220 Labin</item>
      <item>ALMIRA KOPIĆ, LABIN, OIB 34060728749, Matka Laginje 20,52220 Labin</item>
      <item>VEDRANA TURNIŠKI, LABIN, OIB 69418013603, Mali Turini 15,52220 Mali Turini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06895204358</item>
      <item>, OIB null</item>
      <item>, OIB 19142477670</item>
      <item>, OIB 34060728749</item>
      <item>, OIB 69418013603</item>
    </izvorni_sadrzaj>
    <derivirana_varijabla naziv="DomainObject.Predmet.SudioniciListNazivOIB_1">
      <item>, OIB 06895204358</item>
      <item>, OIB null</item>
      <item>, OIB 19142477670</item>
      <item>, OIB 34060728749</item>
      <item>, OIB 69418013603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2270</properties:Characters>
  <properties:Lines>70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2016-09-13T07:27:00Z</dcterms:created>
  <dc:creator>Jasmina Matika</dc:creator>
  <cp:lastModifiedBy>Jasmina Matika</cp:lastModifiedBy>
  <cp:lastPrinted>2016-09-13T07:40:00Z</cp:lastPrinted>
  <dcterms:modified xmlns:xsi="http://www.w3.org/2001/XMLSchema-instance" xsi:type="dcterms:W3CDTF">2016-09-13T07:41:00Z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