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d7a8" w14:paraId="167d7a8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B1BD8">
        <w:t>47/2017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C06A6F">
        <w:t>22.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278F9" w:rsidR="007E697F"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BB1BD8" w:rsidRPr="00BB1BD8">
        <w:t>KM NOVOPLAST j.d.o.o. za trgovinu i proizvodnju,</w:t>
      </w:r>
      <w:r w:rsidR="00BB1BD8">
        <w:t xml:space="preserve"> MBS: </w:t>
      </w:r>
      <w:r w:rsidR="00BB1BD8" w:rsidRPr="00BB1BD8">
        <w:t xml:space="preserve"> 080912190</w:t>
      </w:r>
      <w:r w:rsidR="00BB1BD8">
        <w:t xml:space="preserve">, </w:t>
      </w:r>
      <w:r w:rsidR="00BB1BD8" w:rsidRPr="00BB1BD8">
        <w:t>OIB: 08278669409, Ivanec Bistranski, Gorica 21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BB1BD8">
        <w:t>9.357,18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C06A6F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C06A6F">
        <w:t>22.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048E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76D5A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A7568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7DAC"/>
    <w:rsid w:val="008A3D4F"/>
    <w:rsid w:val="008A753C"/>
    <w:rsid w:val="008B6F66"/>
    <w:rsid w:val="008F2A74"/>
    <w:rsid w:val="00903DFD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96E2E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B1BD8"/>
    <w:rsid w:val="00BE7A68"/>
    <w:rsid w:val="00C006BF"/>
    <w:rsid w:val="00C06067"/>
    <w:rsid w:val="00C06A6F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97355"/>
    <w:rsid w:val="00DA2489"/>
    <w:rsid w:val="00DD6200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8F9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D5A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D5A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D5A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6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D5A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D5A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D5A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79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40903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14450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4780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80260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95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29771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738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6426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37582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3886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7306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22037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53546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52725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87743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89064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039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281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50921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661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0762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NOVOPLAST j.d.o.o. za trgovinu i proizvodnju</izvorni_sadrzaj>
    <derivirana_varijabla naziv="DomainObject.Predmet.ProtustrankaFormated_1">  KM NOVOPLAST j.d.o.o. za trgovinu i proizvodnju</derivirana_varijabla>
  </DomainObject.Predmet.ProtustrankaFormated>
  <DomainObject.Predmet.ProtustrankaFormatedOIB>
    <izvorni_sadrzaj>  KM NOVOPLAST j.d.o.o. za trgovinu i proizvodnju, OIB 08278669409</izvorni_sadrzaj>
    <derivirana_varijabla naziv="DomainObject.Predmet.ProtustrankaFormatedOIB_1">  KM NOVOPLAST j.d.o.o. za trgovinu i proizvodnju, OIB 08278669409</derivirana_varijabla>
  </DomainObject.Predmet.ProtustrankaFormatedOIB>
  <DomainObject.Predmet.ProtustrankaFormatedWithAdress>
    <izvorni_sadrzaj> KM NOVOPLAST j.d.o.o. za trgovinu i proizvodnju, Gorica 21, 10290 Ivanec Bistranski</izvorni_sadrzaj>
    <derivirana_varijabla naziv="DomainObject.Predmet.ProtustrankaFormatedWithAdress_1"> KM NOVOPLAST j.d.o.o. za trgovinu i proizvodnju, Gorica 21, 10290 Ivanec Bistranski</derivirana_varijabla>
  </DomainObject.Predmet.ProtustrankaFormatedWithAdress>
  <DomainObject.Predmet.ProtustrankaFormatedWithAdressOIB>
    <izvorni_sadrzaj> KM NOVOPLAST j.d.o.o. za trgovinu i proizvodnju, OIB 08278669409, Gorica 21, 10290 Ivanec Bistranski</izvorni_sadrzaj>
    <derivirana_varijabla naziv="DomainObject.Predmet.ProtustrankaFormatedWithAdressOIB_1"> KM NOVOPLAST j.d.o.o. za trgovinu i proizvodnju, OIB 08278669409, Gorica 21, 10290 Ivanec Bistranski</derivirana_varijabla>
  </DomainObject.Predmet.ProtustrankaFormatedWithAdressOIB>
  <DomainObject.Predmet.ProtustrankaWithAdress>
    <izvorni_sadrzaj>KM NOVOPLAST j.d.o.o. za trgovinu i proizvodnju Gorica 21, 10290 Ivanec Bistranski</izvorni_sadrzaj>
    <derivirana_varijabla naziv="DomainObject.Predmet.ProtustrankaWithAdress_1">KM NOVOPLAST j.d.o.o. za trgovinu i proizvodnju Gorica 21, 10290 Ivanec Bistranski</derivirana_varijabla>
  </DomainObject.Predmet.ProtustrankaWithAdress>
  <DomainObject.Predmet.ProtustrankaWithAdressOIB>
    <izvorni_sadrzaj>KM NOVOPLAST j.d.o.o. za trgovinu i proizvodnju, OIB 08278669409, Gorica 21, 10290 Ivanec Bistranski</izvorni_sadrzaj>
    <derivirana_varijabla naziv="DomainObject.Predmet.ProtustrankaWithAdressOIB_1">KM NOVOPLAST j.d.o.o. za trgovinu i proizvodnju, OIB 08278669409, Gorica 21, 10290 Ivanec Bistranski</derivirana_varijabla>
  </DomainObject.Predmet.ProtustrankaWithAdressOIB>
  <DomainObject.Predmet.ProtustrankaNazivFormated>
    <izvorni_sadrzaj>KM NOVOPLAST j.d.o.o. za trgovinu i proizvodnju</izvorni_sadrzaj>
    <derivirana_varijabla naziv="DomainObject.Predmet.ProtustrankaNazivFormated_1">KM NOVOPLAST j.d.o.o. za trgovinu i proizvodnju</derivirana_varijabla>
  </DomainObject.Predmet.ProtustrankaNazivFormated>
  <DomainObject.Predmet.ProtustrankaNazivFormatedOIB>
    <izvorni_sadrzaj>KM NOVOPLAST j.d.o.o. za trgovinu i proizvodnju, OIB 08278669409</izvorni_sadrzaj>
    <derivirana_varijabla naziv="DomainObject.Predmet.ProtustrankaNazivFormatedOIB_1">KM NOVOPLAST j.d.o.o. za trgovinu i proizvodnju, OIB 08278669409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KM NOVOPLAST j.d.o.o. za trgovinu i proizvodnju</item>
    </izvorni_sadrzaj>
    <derivirana_varijabla naziv="DomainObject.Predmet.ProtuStrankaListFormated_1">
      <item>KM NOVOPLAST j.d.o.o. za trgovinu i proizvodnju</item>
    </derivirana_varijabla>
  </DomainObject.Predmet.ProtuStrankaListFormated>
  <DomainObject.Predmet.ProtuStrankaListFormatedOIB>
    <izvorni_sadrzaj>
      <item>KM NOVOPLAST j.d.o.o. za trgovinu i proizvodnju, OIB 08278669409</item>
    </izvorni_sadrzaj>
    <derivirana_varijabla naziv="DomainObject.Predmet.ProtuStrankaListFormatedOIB_1">
      <item>KM NOVOPLAST j.d.o.o. za trgovinu i proizvodnju, OIB 08278669409</item>
    </derivirana_varijabla>
  </DomainObject.Predmet.ProtuStrankaListFormatedOIB>
  <DomainObject.Predmet.ProtuStrankaListFormatedWithAdress>
    <izvorni_sadrzaj>
      <item>KM NOVOPLAST j.d.o.o. za trgovinu i proizvodnju, Gorica 21, 10290 Ivanec Bistranski</item>
    </izvorni_sadrzaj>
    <derivirana_varijabla naziv="DomainObject.Predmet.ProtuStrankaListFormatedWithAdress_1">
      <item>KM NOVOPLAST j.d.o.o. za trgovinu i proizvodnju, Gorica 21, 10290 Ivanec Bistranski</item>
    </derivirana_varijabla>
  </DomainObject.Predmet.ProtuStrankaListFormatedWithAdress>
  <DomainObject.Predmet.ProtuStrankaListFormatedWithAdressOIB>
    <izvorni_sadrzaj>
      <item>KM NOVOPLAST j.d.o.o. za trgovinu i proizvodnju, OIB 08278669409, Gorica 21, 10290 Ivanec Bistranski</item>
    </izvorni_sadrzaj>
    <derivirana_varijabla naziv="DomainObject.Predmet.ProtuStrankaListFormatedWithAdressOIB_1">
      <item>KM NOVOPLAST j.d.o.o. za trgovinu i proizvodnju, OIB 08278669409, Gorica 21, 10290 Ivanec Bistranski</item>
    </derivirana_varijabla>
  </DomainObject.Predmet.ProtuStrankaListFormatedWithAdressOIB>
  <DomainObject.Predmet.ProtuStrankaListNazivFormated>
    <izvorni_sadrzaj>
      <item>KM NOVOPLAST j.d.o.o. za trgovinu i proizvodnju</item>
    </izvorni_sadrzaj>
    <derivirana_varijabla naziv="DomainObject.Predmet.ProtuStrankaListNazivFormated_1">
      <item>KM NOVOPLAST j.d.o.o. za trgovinu i proizvodnju</item>
    </derivirana_varijabla>
  </DomainObject.Predmet.ProtuStrankaListNazivFormated>
  <DomainObject.Predmet.ProtuStrankaListNazivFormatedOIB>
    <izvorni_sadrzaj>
      <item>KM NOVOPLAST j.d.o.o. za trgovinu i proizvodnju, OIB 08278669409</item>
    </izvorni_sadrzaj>
    <derivirana_varijabla naziv="DomainObject.Predmet.ProtuStrankaListNazivFormatedOIB_1">
      <item>KM NOVOPLAST j.d.o.o. za trgovinu i proizvodnju, OIB 08278669409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KM NOVOPLAST j.d.o.o. za trgovinu i proizvodnju</izvorni_sadrzaj>
    <derivirana_varijabla naziv="DomainObject.Predmet.ProtustrankaIDrugi_1">KM NOVOPLAST j.d.o.o. za trgovinu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KM NOVOPLAST j.d.o.o. za trgovinu i proizvodnju, OIB 08278669409, Gorica 21, 10290 Ivanec Bistranski</izvorni_sadrzaj>
    <derivirana_varijabla naziv="DomainObject.Predmet.ProtustrankaIDrugiAdressOIB_1">KM NOVOPLAST j.d.o.o. za trgovinu i proizvodnju, OIB 08278669409, Gorica 21,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KM NOVOPLAST j.d.o.o. za trgovinu i proizvodnju</item>
    </izvorni_sadrzaj>
    <derivirana_varijabla naziv="DomainObject.Predmet.SudioniciListNaziv_1">
      <item>FINA Regionalni centar Zagreb</item>
      <item>KM NOVOPLAST j.d.o.o. za trgovinu i proizvodnju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KM NOVOPLAST j.d.o.o. za trgovinu i proizvodnju, OIB 08278669409, Gorica 21,10290 Ivanec Bistranski</item>
    </izvorni_sadrzaj>
    <derivirana_varijabla naziv="DomainObject.Predmet.SudioniciListAdressOIB_1">
      <item>FINA Regionalni centar Zagreb, OIB 85821130368, Trg svibanjskih žrtava 1995. br. 1,10000 Zagreb</item>
      <item>KM NOVOPLAST j.d.o.o. za trgovinu i proizvodnju, OIB 08278669409, Gorica 21,10290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08278669409</item>
    </izvorni_sadrzaj>
    <derivirana_varijabla naziv="DomainObject.Predmet.SudioniciListNazivOIB_1">
      <item>, OIB 85821130368</item>
      <item>, OIB 08278669409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2017-03-22T09:11:00Z</dcterms:created>
  <dc:creator>ilukac</dc:creator>
  <cp:lastModifiedBy>Marijan Marković</cp:lastModifiedBy>
  <cp:lastPrinted>2017-03-22T09:11:00Z</cp:lastPrinted>
  <dcterms:modified xmlns:xsi="http://www.w3.org/2001/XMLSchema-instance" xsi:type="dcterms:W3CDTF">2017-03-22T09:36:00Z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