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d9a0" w14:paraId="31ed9a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80639">
        <w:rPr>
          <w:lang w:val="hr-HR"/>
        </w:rPr>
        <w:t>70</w:t>
      </w:r>
      <w:r w:rsidR="000E6E53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E6E53">
        <w:rPr>
          <w:lang w:val="hr-HR"/>
        </w:rPr>
        <w:t>MATILDA USLUGE jednostavno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0E6E53">
        <w:rPr>
          <w:lang w:val="hr-HR"/>
        </w:rPr>
        <w:t>usluge i gradnju</w:t>
      </w:r>
      <w:r w:rsidR="00A67EF5">
        <w:rPr>
          <w:lang w:val="hr-HR"/>
        </w:rPr>
        <w:t xml:space="preserve">, </w:t>
      </w:r>
      <w:r w:rsidR="000E6E53">
        <w:rPr>
          <w:lang w:val="hr-HR"/>
        </w:rPr>
        <w:t>Kutina</w:t>
      </w:r>
      <w:r w:rsidR="005351C7">
        <w:rPr>
          <w:lang w:val="hr-HR"/>
        </w:rPr>
        <w:t xml:space="preserve">, </w:t>
      </w:r>
      <w:r w:rsidR="000E6E53">
        <w:rPr>
          <w:lang w:val="hr-HR"/>
        </w:rPr>
        <w:t>Lonjska 7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0808</w:t>
      </w:r>
      <w:r w:rsidR="000E6E53">
        <w:rPr>
          <w:lang w:val="hr-HR"/>
        </w:rPr>
        <w:t>60512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E6E53">
        <w:rPr>
          <w:lang w:val="hr-HR"/>
        </w:rPr>
        <w:t>28423178897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80639">
        <w:rPr>
          <w:lang w:val="hr-HR"/>
        </w:rPr>
        <w:t>70</w:t>
      </w:r>
      <w:r w:rsidR="000E6E53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E6E53">
        <w:rPr>
          <w:lang w:val="hr-HR"/>
        </w:rPr>
        <w:t>6.793,83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E6E53">
        <w:rPr>
          <w:lang w:val="hr-HR"/>
        </w:rPr>
        <w:t>Matilda Lucić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0E6E53">
        <w:rPr>
          <w:lang w:val="hr-HR"/>
        </w:rPr>
        <w:t>Kutine</w:t>
      </w:r>
      <w:r w:rsidR="002E367E">
        <w:rPr>
          <w:lang w:val="hr-HR"/>
        </w:rPr>
        <w:t xml:space="preserve">, </w:t>
      </w:r>
      <w:r w:rsidR="000E6E53">
        <w:rPr>
          <w:lang w:val="hr-HR"/>
        </w:rPr>
        <w:t>Lonjska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E6E53">
        <w:rPr>
          <w:lang w:val="hr-HR"/>
        </w:rPr>
        <w:t>58022865038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E65F9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</w:t>
      </w:r>
      <w:r w:rsidR="00127D94">
        <w:rPr>
          <w:lang w:val="hr-HR"/>
        </w:rPr>
        <w:t>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E65F9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45A" w:rsidR="0031245A">
      <w:r>
        <w:separator/>
      </w:r>
    </w:p>
  </w:endnote>
  <w:endnote w:id="0" w:type="continuationSeparator">
    <w:p w:rsidRDefault="0031245A" w:rsidR="0031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45A" w:rsidR="0031245A">
      <w:r>
        <w:separator/>
      </w:r>
    </w:p>
  </w:footnote>
  <w:footnote w:id="0" w:type="continuationSeparator">
    <w:p w:rsidRDefault="0031245A" w:rsidR="00312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D94"/>
    <w:rsid w:val="00137AA5"/>
    <w:rsid w:val="00184DF0"/>
    <w:rsid w:val="001B397D"/>
    <w:rsid w:val="001D3155"/>
    <w:rsid w:val="001E65F9"/>
    <w:rsid w:val="00230CD2"/>
    <w:rsid w:val="0029271A"/>
    <w:rsid w:val="002965AB"/>
    <w:rsid w:val="00296A38"/>
    <w:rsid w:val="002B318E"/>
    <w:rsid w:val="002E367E"/>
    <w:rsid w:val="0031245A"/>
    <w:rsid w:val="0032457F"/>
    <w:rsid w:val="00357E43"/>
    <w:rsid w:val="003E0954"/>
    <w:rsid w:val="003E56D2"/>
    <w:rsid w:val="00405CB4"/>
    <w:rsid w:val="004525DA"/>
    <w:rsid w:val="004629E7"/>
    <w:rsid w:val="004B2C5E"/>
    <w:rsid w:val="004B7E8E"/>
    <w:rsid w:val="004D282E"/>
    <w:rsid w:val="004F7B32"/>
    <w:rsid w:val="0052619D"/>
    <w:rsid w:val="005351C7"/>
    <w:rsid w:val="00565FF8"/>
    <w:rsid w:val="00580639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128C5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MATILDA USLUGE j.d.o.o. za usluge i gradnju zastupanog po punomoćniku Matilda Lucić</izvorni_sadrzaj>
    <derivirana_varijabla naziv="DomainObject.Predmet.ProtustrankaFormated_1">  MATILDA USLUGE j.d.o.o. za usluge i gradnju zastupanog po punomoćniku Matilda Lucić</derivirana_varijabla>
  </DomainObject.Predmet.ProtustrankaFormated>
  <DomainObject.Predmet.ProtustrankaFormatedOIB>
    <izvorni_sadrzaj>  MATILDA USLUGE j.d.o.o. za usluge i gradnju, OIB 28423178897 zastupanog po punomoćniku Matilda Lucić</izvorni_sadrzaj>
    <derivirana_varijabla naziv="DomainObject.Predmet.ProtustrankaFormatedOIB_1">  MATILDA USLUGE j.d.o.o. za usluge i gradnju, OIB 28423178897 zastupanog po punomoćniku Matilda Lucić</derivirana_varijabla>
  </DomainObject.Predmet.ProtustrankaFormatedOIB>
  <DomainObject.Predmet.ProtustrankaFormatedWithAdress>
    <izvorni_sadrzaj> MATILDA USLUGE j.d.o.o. za usluge i gradnju, Lonjska 7, 44320 Kutina zastupanog po punomoćniku Matilda Lucić</izvorni_sadrzaj>
    <derivirana_varijabla naziv="DomainObject.Predmet.ProtustrankaFormatedWithAdress_1"> MATILDA USLUGE j.d.o.o. za usluge i gradnju, Lonjska 7, 44320 Kutina zastupanog po punomoćniku Matilda Lucić</derivirana_varijabla>
  </DomainObject.Predmet.ProtustrankaFormatedWithAdress>
  <DomainObject.Predmet.ProtustrankaFormatedWithAdressOIB>
    <izvorni_sadrzaj> MATILDA USLUGE j.d.o.o. za usluge i gradnju, OIB 28423178897, Lonjska 7, 44320 Kutina zastupanog po punomoćniku Matilda Lucić</izvorni_sadrzaj>
    <derivirana_varijabla naziv="DomainObject.Predmet.ProtustrankaFormatedWithAdressOIB_1"> MATILDA USLUGE j.d.o.o. za usluge i gradnju, OIB 28423178897, Lonjska 7, 44320 Kutina zastupanog po punomoćniku Matilda Lucić</derivirana_varijabla>
  </DomainObject.Predmet.ProtustrankaFormatedWithAdressOIB>
  <DomainObject.Predmet.ProtustrankaWithAdress>
    <izvorni_sadrzaj>MATILDA USLUGE j.d.o.o. za usluge i gradnju Lonjska 7, 44320 Kutina</izvorni_sadrzaj>
    <derivirana_varijabla naziv="DomainObject.Predmet.ProtustrankaWithAdress_1">MATILDA USLUGE j.d.o.o. za usluge i gradnju Lonjska 7, 44320 Kutina</derivirana_varijabla>
  </DomainObject.Predmet.ProtustrankaWithAdress>
  <DomainObject.Predmet.ProtustrankaWithAdressOIB>
    <izvorni_sadrzaj>MATILDA USLUGE j.d.o.o. za usluge i gradnju, OIB 28423178897, Lonjska 7, 44320 Kutina</izvorni_sadrzaj>
    <derivirana_varijabla naziv="DomainObject.Predmet.ProtustrankaWithAdressOIB_1">MATILDA USLUGE j.d.o.o. za usluge i gradnju, OIB 28423178897, Lonjska 7, 44320 Kutina</derivirana_varijabla>
  </DomainObject.Predmet.ProtustrankaWithAdressOIB>
  <DomainObject.Predmet.ProtustrankaNazivFormated>
    <izvorni_sadrzaj>MATILDA USLUGE j.d.o.o. za usluge i gradnju</izvorni_sadrzaj>
    <derivirana_varijabla naziv="DomainObject.Predmet.ProtustrankaNazivFormated_1">MATILDA USLUGE j.d.o.o. za usluge i gradnju</derivirana_varijabla>
  </DomainObject.Predmet.ProtustrankaNazivFormated>
  <DomainObject.Predmet.ProtustrankaNazivFormatedOIB>
    <izvorni_sadrzaj>MATILDA USLUGE j.d.o.o. za usluge i gradnju, OIB 28423178897</izvorni_sadrzaj>
    <derivirana_varijabla naziv="DomainObject.Predmet.ProtustrankaNazivFormatedOIB_1">MATILDA USLUGE j.d.o.o. za usluge i gradnju, OIB 28423178897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MATILDA USLUGE j.d.o.o. za usluge i gradnju zastupanog po punomoćniku Matilda Lucić</item>
    </izvorni_sadrzaj>
    <derivirana_varijabla naziv="DomainObject.Predmet.ProtuStrankaListFormated_1">
      <item>MATILDA USLUGE j.d.o.o. za usluge i gradnju zastupanog po punomoćniku Matilda Lucić</item>
    </derivirana_varijabla>
  </DomainObject.Predmet.ProtuStrankaListFormated>
  <DomainObject.Predmet.ProtuStrankaListFormatedOIB>
    <izvorni_sadrzaj>
      <item>MATILDA USLUGE j.d.o.o. za usluge i gradnju, OIB 28423178897 zastupanog po punomoćniku Matilda Lucić</item>
    </izvorni_sadrzaj>
    <derivirana_varijabla naziv="DomainObject.Predmet.ProtuStrankaListFormatedOIB_1">
      <item>MATILDA USLUGE j.d.o.o. za usluge i gradnju, OIB 28423178897 zastupanog po punomoćniku Matilda Lucić</item>
    </derivirana_varijabla>
  </DomainObject.Predmet.ProtuStrankaListFormatedOIB>
  <DomainObject.Predmet.ProtuStrankaListFormatedWithAdress>
    <izvorni_sadrzaj>
      <item>MATILDA USLUGE j.d.o.o. za usluge i gradnju, Lonjska 7, 44320 Kutina zastupanog po punomoćniku Matilda Lucić</item>
    </izvorni_sadrzaj>
    <derivirana_varijabla naziv="DomainObject.Predmet.ProtuStrankaListFormatedWithAdress_1">
      <item>MATILDA USLUGE j.d.o.o. za usluge i gradnju, Lonjska 7, 44320 Kutina zastupanog po punomoćniku Matilda Lucić</item>
    </derivirana_varijabla>
  </DomainObject.Predmet.ProtuStrankaListFormatedWithAdress>
  <DomainObject.Predmet.ProtuStrankaListFormatedWithAdressOIB>
    <izvorni_sadrzaj>
      <item>MATILDA USLUGE j.d.o.o. za usluge i gradnju, OIB 28423178897, Lonjska 7, 44320 Kutina zastupanog po punomoćniku Matilda Lucić</item>
    </izvorni_sadrzaj>
    <derivirana_varijabla naziv="DomainObject.Predmet.ProtuStrankaListFormatedWithAdressOIB_1">
      <item>MATILDA USLUGE j.d.o.o. za usluge i gradnju, OIB 28423178897, Lonjska 7, 44320 Kutina zastupanog po punomoćniku Matilda Lucić</item>
    </derivirana_varijabla>
  </DomainObject.Predmet.ProtuStrankaListFormatedWithAdressOIB>
  <DomainObject.Predmet.ProtuStrankaListNazivFormated>
    <izvorni_sadrzaj>
      <item>MATILDA USLUGE j.d.o.o. za usluge i gradnju</item>
    </izvorni_sadrzaj>
    <derivirana_varijabla naziv="DomainObject.Predmet.ProtuStrankaListNazivFormated_1">
      <item>MATILDA USLUGE j.d.o.o. za usluge i gradnju</item>
    </derivirana_varijabla>
  </DomainObject.Predmet.ProtuStrankaListNazivFormated>
  <DomainObject.Predmet.ProtuStrankaListNazivFormatedOIB>
    <izvorni_sadrzaj>
      <item>MATILDA USLUGE j.d.o.o. za usluge i gradnju, OIB 28423178897</item>
    </izvorni_sadrzaj>
    <derivirana_varijabla naziv="DomainObject.Predmet.ProtuStrankaListNazivFormatedOIB_1">
      <item>MATILDA USLUGE j.d.o.o. za usluge i gradnju, OIB 28423178897</item>
    </derivirana_varijabla>
  </DomainObject.Predmet.ProtuStrankaListNazivFormatedOIB>
  <DomainObject.Predmet.OstaliListFormated>
    <izvorni_sadrzaj>
      <item>Matilda Lucić punomoćnik sudionika u postupku MATILDA USLUGE j.d.o.o. za usluge i gradnju</item>
    </izvorni_sadrzaj>
    <derivirana_varijabla naziv="DomainObject.Predmet.OstaliListFormated_1">
      <item>Matilda Lucić punomoćnik sudionika u postupku MATILDA USLUGE j.d.o.o. za usluge i gradnju</item>
    </derivirana_varijabla>
  </DomainObject.Predmet.OstaliListFormated>
  <DomainObject.Predmet.OstaliListFormatedOIB>
    <izvorni_sadrzaj>
      <item>Matilda Lucić, OIB 58022865038 punomoćnik sudionika u postupku MATILDA USLUGE j.d.o.o. za usluge i gradnju</item>
    </izvorni_sadrzaj>
    <derivirana_varijabla naziv="DomainObject.Predmet.OstaliListFormatedOIB_1">
      <item>Matilda Lucić, OIB 58022865038 punomoćnik sudionika u postupku MATILDA USLUGE j.d.o.o. za usluge i gradnju</item>
    </derivirana_varijabla>
  </DomainObject.Predmet.OstaliListFormatedOIB>
  <DomainObject.Predmet.OstaliListFormatedWithAdress>
    <izvorni_sadrzaj>
      <item>Matilda Lucić, Lonjska 7, 44320 Kutina punomoćnik sudionika u postupku MATILDA USLUGE j.d.o.o. za usluge i gradnju</item>
    </izvorni_sadrzaj>
    <derivirana_varijabla naziv="DomainObject.Predmet.OstaliListFormatedWithAdress_1">
      <item>Matilda Lucić, Lonjska 7, 44320 Kutina punomoćnik sudionika u postupku MATILDA USLUGE j.d.o.o. za usluge i gradnju</item>
    </derivirana_varijabla>
  </DomainObject.Predmet.OstaliListFormatedWithAdress>
  <DomainObject.Predmet.OstaliListFormatedWithAdressOIB>
    <izvorni_sadrzaj>
      <item>Matilda Lucić, OIB 58022865038, Lonjska 7, 44320 Kutina punomoćnik sudionika u postupku MATILDA USLUGE j.d.o.o. za usluge i gradnju</item>
    </izvorni_sadrzaj>
    <derivirana_varijabla naziv="DomainObject.Predmet.OstaliListFormatedWithAdressOIB_1">
      <item>Matilda Lucić, OIB 58022865038, Lonjska 7, 44320 Kutina punomoćnik sudionika u postupku MATILDA USLUGE j.d.o.o. za usluge i gradnju</item>
    </derivirana_varijabla>
  </DomainObject.Predmet.OstaliListFormatedWithAdressOIB>
  <DomainObject.Predmet.OstaliListNazivFormated>
    <izvorni_sadrzaj>
      <item>Matilda Lucić</item>
    </izvorni_sadrzaj>
    <derivirana_varijabla naziv="DomainObject.Predmet.OstaliListNazivFormated_1">
      <item>Matilda Lucić</item>
    </derivirana_varijabla>
  </DomainObject.Predmet.OstaliListNazivFormated>
  <DomainObject.Predmet.OstaliListNazivFormatedOIB>
    <izvorni_sadrzaj>
      <item>Matilda Lucić, OIB 58022865038</item>
    </izvorni_sadrzaj>
    <derivirana_varijabla naziv="DomainObject.Predmet.OstaliListNazivFormatedOIB_1">
      <item>Matilda Lucić, OIB 58022865038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MATILDA USLUGE j.d.o.o. za usluge i gradnju</izvorni_sadrzaj>
    <derivirana_varijabla naziv="DomainObject.Predmet.ProtustrankaIDrugi_1">MATILDA USLUGE j.d.o.o. za usluge i gradnju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MATILDA USLUGE j.d.o.o. za usluge i gradnju, OIB 28423178897, Lonjska 7, 44320 Kutina</izvorni_sadrzaj>
    <derivirana_varijabla naziv="DomainObject.Predmet.ProtustrankaIDrugiAdressOIB_1">MATILDA USLUGE j.d.o.o. za usluge i gradnju, OIB 28423178897, Lonjska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MATILDA USLUGE j.d.o.o. za usluge i gradnju</item>
      <item>FINA Regionalni centar Zagreb</item>
      <item>Matilda Lucić</item>
    </izvorni_sadrzaj>
    <derivirana_varijabla naziv="DomainObject.Predmet.SudioniciListNaziv_1">
      <item>MATILDA USLUGE j.d.o.o. za usluge i gradnju</item>
      <item>FINA Regionalni centar Zagreb</item>
      <item>Matilda Lucić</item>
    </derivirana_varijabla>
  </DomainObject.Predmet.SudioniciListNaziv>
  <DomainObject.Predmet.SudioniciListAdressOIB>
    <izvorni_sadrzaj>
      <item>MATILDA USLUGE j.d.o.o. za usluge i gradnju, OIB 28423178897, Lonjska 7,44320 Kutina</item>
      <item>FINA Regionalni centar Zagreb, OIB 85821130368, Trg svibanjskih žrtava 1995. br. 1,10000 Zagreb</item>
      <item>Matilda Lucić, OIB 58022865038, Lonjska 7,44320 Kutina</item>
    </izvorni_sadrzaj>
    <derivirana_varijabla naziv="DomainObject.Predmet.SudioniciListAdressOIB_1">
      <item>MATILDA USLUGE j.d.o.o. za usluge i gradnju, OIB 28423178897, Lonjska 7,44320 Kutina</item>
      <item>FINA Regionalni centar Zagreb, OIB 85821130368, Trg svibanjskih žrtava 1995. br. 1,10000 Zagreb</item>
      <item>Matilda Lucić, OIB 58022865038, Lonjska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28423178897</item>
      <item>, OIB 85821130368</item>
      <item>, OIB 58022865038</item>
    </izvorni_sadrzaj>
    <derivirana_varijabla naziv="DomainObject.Predmet.SudioniciListNazivOIB_1">
      <item>, OIB 28423178897</item>
      <item>, OIB 85821130368</item>
      <item>, OIB 58022865038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0CA59-B3D9-48FF-9EBC-94F25B82F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2016-05-27T10:02:00Z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2016-06-01T07:08:00Z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