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22c9441" w14:paraId="22c9441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232EE" w:rsidP="00A74593" w:rsidR="00C232EE">
      <w:pPr>
        <w:rPr>
          <w:b/>
        </w:rPr>
      </w:pPr>
    </w:p>
    <w:p w:rsidRDefault="009F39C7" w:rsidP="009F39C7" w:rsidR="009F39C7" w:rsidRPr="00866431">
      <w:pPr>
        <w:jc w:val="right"/>
      </w:pPr>
      <w:r w:rsidRPr="007103AE">
        <w:rPr>
          <w:lang w:val="pt-BR"/>
        </w:rPr>
        <w:t xml:space="preserve">                                    </w:t>
      </w:r>
      <w:r w:rsidRPr="00866431">
        <w:t>40-St-2039/13</w:t>
      </w:r>
    </w:p>
    <w:p w:rsidRDefault="00C232EE" w:rsidP="009F39C7" w:rsidR="00C232EE">
      <w:pPr>
        <w:jc w:val="right"/>
      </w:pPr>
    </w:p>
    <w:p w:rsidRDefault="009F39C7" w:rsidP="009F39C7" w:rsidR="009F39C7">
      <w:pPr>
        <w:jc w:val="right"/>
      </w:pPr>
      <w:r w:rsidRPr="007103AE">
        <w:t xml:space="preserve"> </w:t>
      </w:r>
    </w:p>
    <w:p w:rsidRDefault="00C232EE" w:rsidP="009F39C7" w:rsidR="009F39C7" w:rsidRPr="0017216B">
      <w:pPr>
        <w:jc w:val="center"/>
      </w:pPr>
      <w:r>
        <w:t xml:space="preserve">U   I M E   </w:t>
      </w:r>
      <w:r w:rsidR="009F39C7">
        <w:t xml:space="preserve">R E P U B L I K </w:t>
      </w:r>
      <w:r>
        <w:t>E</w:t>
      </w:r>
      <w:r w:rsidR="009F39C7">
        <w:t xml:space="preserve">  H R V A T S K </w:t>
      </w:r>
      <w:r>
        <w:t>E</w:t>
      </w:r>
      <w:r w:rsidR="009F39C7">
        <w:t xml:space="preserve"> </w:t>
      </w:r>
    </w:p>
    <w:p w:rsidRDefault="009F39C7" w:rsidP="009F39C7" w:rsidR="009F39C7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9F39C7" w:rsidP="009F39C7" w:rsidR="009F39C7">
      <w:pPr>
        <w:jc w:val="center"/>
        <w:rPr>
          <w:b/>
        </w:rPr>
      </w:pPr>
    </w:p>
    <w:p w:rsidRDefault="009F39C7" w:rsidP="009F39C7" w:rsidR="002E4BB8">
      <w:pPr>
        <w:ind w:firstLine="680"/>
        <w:jc w:val="both"/>
      </w:pPr>
      <w:r w:rsidRPr="00866431">
        <w:t xml:space="preserve">TRGOVAČKI SUD U ZAGREBU, po sucu tog suda Anti Galiću, kao stečajnom sucu, u stečajnom postupku nad dužnikom TEHNOPANELI d.o.o., u stečaju, Zagreb, Zaharova 3. OIB: 19275183879, </w:t>
      </w:r>
      <w:r w:rsidR="004C584B" w:rsidRPr="00BF2229">
        <w:t xml:space="preserve"> </w:t>
      </w:r>
      <w:r w:rsidR="00636D11">
        <w:t>temeljem član</w:t>
      </w:r>
      <w:r w:rsidR="00174214">
        <w:t xml:space="preserve">ka 196. stavak 1. SZ-a, </w:t>
      </w:r>
      <w:r w:rsidR="000B66CF">
        <w:t>dana</w:t>
      </w:r>
      <w:r w:rsidR="000B66CF" w:rsidRPr="007C2C57">
        <w:t xml:space="preserve"> </w:t>
      </w:r>
      <w:r w:rsidR="00484CE4">
        <w:t>11.ožujka</w:t>
      </w:r>
      <w:r w:rsidR="000B66CF">
        <w:t xml:space="preserve"> 201</w:t>
      </w:r>
      <w:r w:rsidR="00484CE4">
        <w:t>9</w:t>
      </w:r>
      <w:r w:rsidR="000B66CF">
        <w:t>.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484CE4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484CE4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484CE4">
        <w:rPr>
          <w:rFonts w:hAnsi="Times New Roman" w:ascii="Times New Roman"/>
          <w:color w:val="auto"/>
          <w:szCs w:val="24"/>
        </w:rPr>
        <w:t xml:space="preserve"> </w:t>
      </w:r>
      <w:r w:rsidRPr="00484CE4">
        <w:rPr>
          <w:rFonts w:hAnsi="Times New Roman" w:ascii="Times New Roman"/>
          <w:color w:val="auto"/>
          <w:szCs w:val="24"/>
        </w:rPr>
        <w:t>j e</w:t>
      </w:r>
    </w:p>
    <w:p w:rsidRDefault="00210798" w:rsidR="00210798" w:rsidRPr="00185749"/>
    <w:p w:rsidRDefault="00185749" w:rsidP="00442966" w:rsidR="004C584B">
      <w:pPr>
        <w:numPr>
          <w:ilvl w:val="0"/>
          <w:numId w:val="8"/>
        </w:numPr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484CE4" w:rsidRPr="00866431">
        <w:t>TEHNOPANELI d.o.o., u stečaju, Zagreb, Zaharova 3. OIB: 19275183879</w:t>
      </w:r>
      <w:r w:rsidR="004C584B" w:rsidRPr="00BF2229">
        <w:t xml:space="preserve"> </w:t>
      </w:r>
    </w:p>
    <w:p w:rsidRDefault="007C16C6" w:rsidP="00442966" w:rsidR="00185749">
      <w:pPr>
        <w:numPr>
          <w:ilvl w:val="0"/>
          <w:numId w:val="8"/>
        </w:numPr>
        <w:jc w:val="both"/>
      </w:pPr>
      <w:r>
        <w:t>O</w:t>
      </w:r>
      <w:r w:rsidR="00185749">
        <w:t xml:space="preserve">vo rješenje </w:t>
      </w:r>
      <w:r w:rsidR="00964DD9">
        <w:t xml:space="preserve">s </w:t>
      </w:r>
      <w:r w:rsidR="00185749">
        <w:t>osnov</w:t>
      </w:r>
      <w:r w:rsidR="00964DD9">
        <w:t>om</w:t>
      </w:r>
      <w:r w:rsidR="00185749">
        <w:t xml:space="preserve">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442966" w:rsidR="00185749" w:rsidRPr="00174214">
      <w:pPr>
        <w:numPr>
          <w:ilvl w:val="0"/>
          <w:numId w:val="8"/>
        </w:numPr>
        <w:jc w:val="both"/>
      </w:pPr>
      <w:r>
        <w:t>Nakon pravomoćnosti rješenj</w:t>
      </w:r>
      <w:r w:rsidR="00964DD9">
        <w:t>e</w:t>
      </w:r>
      <w:r>
        <w:t xml:space="preserve"> će se dostaviti sudskom registru ovog suda radi </w:t>
      </w:r>
      <w:r w:rsidRPr="00174214">
        <w:t xml:space="preserve">brisanja dužnika iz registra. </w:t>
      </w:r>
    </w:p>
    <w:p w:rsidRDefault="00185749" w:rsidP="00185749" w:rsidR="00185749" w:rsidRPr="00174214"/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FB2DA8" w:rsidP="00FB2DA8" w:rsidR="00FB2DA8" w:rsidRPr="00FB2DA8">
      <w:pPr>
        <w:jc w:val="both"/>
      </w:pPr>
      <w:r w:rsidRPr="00174214">
        <w:tab/>
      </w:r>
      <w:r w:rsidRPr="00FB2DA8">
        <w:t>Uvidom u spis utvrđeno je:</w:t>
      </w:r>
    </w:p>
    <w:p w:rsidRDefault="00484CE4" w:rsidP="00396B15" w:rsidR="00396B15" w:rsidRPr="00FB2DA8">
      <w:pPr>
        <w:numPr>
          <w:ilvl w:val="0"/>
          <w:numId w:val="10"/>
        </w:numPr>
        <w:jc w:val="both"/>
      </w:pPr>
      <w:r>
        <w:t xml:space="preserve">dana 28.kolovoza 2018. </w:t>
      </w:r>
      <w:r w:rsidR="0069042C">
        <w:t>održano je završno ročište na kojem je raspravljen završni račun stečajnog dužnika</w:t>
      </w:r>
      <w:r w:rsidR="00003438">
        <w:t>,</w:t>
      </w:r>
      <w:r w:rsidR="0069042C">
        <w:t xml:space="preserve"> te omogućeno stečajnim vjerovnicima podnošenje </w:t>
      </w:r>
      <w:r w:rsidR="00003438">
        <w:t xml:space="preserve">prigovora na završni diobni popis </w:t>
      </w:r>
      <w:r w:rsidR="00396B15">
        <w:t xml:space="preserve">(članak 193. stavak 1. </w:t>
      </w:r>
      <w:r w:rsidR="00FB2DA8" w:rsidRPr="00FB2DA8">
        <w:t>Stečajnog zakona-NN br 44/96, do 133/12</w:t>
      </w:r>
      <w:r w:rsidR="00396B15">
        <w:t>, dalje</w:t>
      </w:r>
      <w:r w:rsidR="0087792D">
        <w:t>:</w:t>
      </w:r>
      <w:r w:rsidR="00396B15">
        <w:t xml:space="preserve"> SZ</w:t>
      </w:r>
      <w:r w:rsidR="0087792D">
        <w:t>,</w:t>
      </w:r>
      <w:r w:rsidR="00FB2DA8" w:rsidRPr="00FB2DA8">
        <w:t xml:space="preserve"> koji </w:t>
      </w:r>
      <w:r w:rsidR="00396B15">
        <w:t xml:space="preserve">Zakon </w:t>
      </w:r>
      <w:r w:rsidR="00FB2DA8" w:rsidRPr="00FB2DA8">
        <w:t>se u ovom postupku primjenjuje temeljem odredbe čl. 441. st.1. Stečajnog zakona NN br. 71/15</w:t>
      </w:r>
      <w:r w:rsidR="00396B15">
        <w:t xml:space="preserve"> i 104/17 dalje: SZ 15</w:t>
      </w:r>
      <w:r w:rsidR="00FB2DA8" w:rsidRPr="00FB2DA8">
        <w:t>)</w:t>
      </w:r>
      <w:r w:rsidR="00396B15">
        <w:t>.</w:t>
      </w:r>
    </w:p>
    <w:p w:rsidRDefault="00FB2DA8" w:rsidP="00E32780" w:rsidR="007C0BC8" w:rsidRPr="00FB2DA8">
      <w:pPr>
        <w:numPr>
          <w:ilvl w:val="0"/>
          <w:numId w:val="10"/>
        </w:numPr>
        <w:jc w:val="both"/>
      </w:pPr>
      <w:r w:rsidRPr="00FB2DA8">
        <w:t xml:space="preserve"> </w:t>
      </w:r>
      <w:r w:rsidR="007C0BC8">
        <w:t xml:space="preserve">podneskom od </w:t>
      </w:r>
      <w:r w:rsidR="00C232EE">
        <w:t>2.listopada</w:t>
      </w:r>
      <w:r w:rsidR="00636D11">
        <w:t xml:space="preserve"> 201</w:t>
      </w:r>
      <w:r w:rsidR="00C232EE">
        <w:t>8</w:t>
      </w:r>
      <w:r w:rsidR="00636D11">
        <w:t>. stečajni je upravitelj obavij</w:t>
      </w:r>
      <w:r w:rsidR="00964DD9">
        <w:t>e</w:t>
      </w:r>
      <w:r w:rsidR="00636D11">
        <w:t>stio stečajnog suca da je okončao završnu diobu.</w:t>
      </w:r>
    </w:p>
    <w:p w:rsidRDefault="00FB2DA8" w:rsidP="00FB2DA8" w:rsidR="00FB2DA8" w:rsidRPr="00FB2DA8">
      <w:pPr>
        <w:ind w:firstLine="708"/>
        <w:jc w:val="both"/>
      </w:pPr>
    </w:p>
    <w:p w:rsidRDefault="00FB2DA8" w:rsidP="00FB2DA8" w:rsidR="00FB2DA8">
      <w:pPr>
        <w:ind w:firstLine="708"/>
        <w:jc w:val="both"/>
      </w:pPr>
      <w:r w:rsidRPr="00FB2DA8">
        <w:t xml:space="preserve">Prema članku 196. stavak 1. SZ-a  odmah nakon okončanja završne diobe stečajni sudac će donijeti rješenje o zaključenju stečajnog postupka. </w:t>
      </w:r>
    </w:p>
    <w:p w:rsidRDefault="007C0BC8" w:rsidP="00FB2DA8" w:rsidR="007C0BC8" w:rsidRPr="00FB2DA8">
      <w:pPr>
        <w:ind w:firstLine="708"/>
        <w:jc w:val="both"/>
      </w:pPr>
    </w:p>
    <w:p w:rsidRDefault="00636D11" w:rsidP="00636D11" w:rsidR="00636D11" w:rsidRPr="00FB2DA8">
      <w:pPr>
        <w:ind w:firstLine="708"/>
        <w:jc w:val="both"/>
      </w:pPr>
      <w:r>
        <w:t>Slijedom svega naprijed navedenog a temeljem članka 196. stavak 1. SZ-a riješeno je kao pod toč. I.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 </w:t>
      </w:r>
    </w:p>
    <w:p w:rsidRDefault="00FB2DA8" w:rsidP="00FB2DA8" w:rsidR="00FB2DA8" w:rsidRPr="00FB2DA8">
      <w:pPr>
        <w:ind w:firstLine="708"/>
        <w:jc w:val="both"/>
      </w:pPr>
      <w:r w:rsidRPr="00FB2DA8">
        <w:lastRenderedPageBreak/>
        <w:t>Odluka o objavi rješenja  na e-oglasnoj ploči suda (točka II) utemeljena je na odredbi članka 196. stavak 2. SZ-a, u vezi odredbe čl</w:t>
      </w:r>
      <w:r w:rsidR="0087792D">
        <w:t>anka</w:t>
      </w:r>
      <w:r w:rsidRPr="00FB2DA8">
        <w:t>12. SZ 15</w:t>
      </w:r>
      <w:r w:rsidR="00C232EE">
        <w:t xml:space="preserve">, </w:t>
      </w:r>
      <w:r w:rsidRPr="00FB2DA8">
        <w:t>a odluka o dostavi rješenja sudskom registru (točka III) utemeljena je na odredbi stavka 3. članka 196. SZ-a.</w:t>
      </w:r>
    </w:p>
    <w:p w:rsidRDefault="00AE2095" w:rsidP="00FB2DA8" w:rsidR="00AE2095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 xml:space="preserve">Zagreb, </w:t>
      </w:r>
      <w:r w:rsidR="00C232EE">
        <w:t>1</w:t>
      </w:r>
      <w:r w:rsidR="00EB4899">
        <w:t>1</w:t>
      </w:r>
      <w:r w:rsidR="00C232EE">
        <w:t>.ožujka</w:t>
      </w:r>
      <w:r w:rsidRPr="00FB2DA8">
        <w:t xml:space="preserve"> 201</w:t>
      </w:r>
      <w:r w:rsidR="00C232EE">
        <w:t>9</w:t>
      </w:r>
      <w:r w:rsidR="00636D11">
        <w:t>.</w:t>
      </w:r>
    </w:p>
    <w:p w:rsidRDefault="00174214" w:rsidP="00174214" w:rsidR="00174214"/>
    <w:p w:rsidRDefault="00174214" w:rsidP="00174214" w:rsidR="00174214">
      <w:pPr>
        <w:jc w:val="center"/>
      </w:pPr>
      <w:r>
        <w:t xml:space="preserve">                                                                                                                              Sudac</w:t>
      </w:r>
    </w:p>
    <w:p w:rsidRDefault="00174214" w:rsidP="00174214" w:rsidR="00174214">
      <w:pPr>
        <w:jc w:val="right"/>
      </w:pPr>
      <w:r>
        <w:t>Ante Galić</w:t>
      </w:r>
      <w:r w:rsidR="00476C14">
        <w:t xml:space="preserve"> v.r.</w:t>
      </w:r>
    </w:p>
    <w:p w:rsidRDefault="00AE2095" w:rsidP="00174214" w:rsidR="00AE2095">
      <w:pPr>
        <w:ind w:firstLine="705"/>
      </w:pP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174214" w:rsidR="00174214" w:rsidRPr="00174214">
      <w:pPr>
        <w:ind w:firstLine="705"/>
        <w:jc w:val="both"/>
      </w:pPr>
      <w:r w:rsidRPr="00174214">
        <w:t>Protiv ovog rješenja, nezadovoljna stranka može uložiti žalbu Visokom trgovačkom sudu Republike Hrvatske u roku od 8 dana, a ulaže se putem ovog suda u 2 primjerka.</w:t>
      </w:r>
    </w:p>
    <w:p w:rsidRDefault="00FB2DA8" w:rsidP="00FB2DA8" w:rsidR="00FB2DA8" w:rsidRPr="00FB2DA8">
      <w:pPr>
        <w:ind w:left="4956"/>
        <w:jc w:val="both"/>
      </w:pPr>
    </w:p>
    <w:p w:rsidRDefault="00741A50" w:rsidP="008D1DD1" w:rsidR="00741A50" w:rsidRPr="00FB2DA8"/>
    <w:p w:rsidRDefault="00476C14" w:rsidP="00476C14" w:rsidR="00476C14">
      <w:pPr>
        <w:ind w:firstLine="708" w:left="2832"/>
      </w:pPr>
      <w:r>
        <w:t>za točnost otpravka, ovlašteni službenik:</w:t>
      </w:r>
    </w:p>
    <w:p w:rsidRDefault="00476C14" w:rsidP="00476C14" w:rsidR="00780D63" w:rsidRPr="00185749">
      <w:pPr>
        <w:ind w:firstLine="708" w:left="3540"/>
      </w:pPr>
      <w:r>
        <w:t xml:space="preserve">Valentina Delač </w:t>
      </w:r>
      <w:r w:rsidR="00702897" w:rsidRPr="00FB2DA8">
        <w:t xml:space="preserve"> </w:t>
      </w: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A450DB" w:rsidP="00944B69" w:rsidR="00A450D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3438"/>
    <w:rsid w:val="00007631"/>
    <w:rsid w:val="00025918"/>
    <w:rsid w:val="00036517"/>
    <w:rsid w:val="0006503E"/>
    <w:rsid w:val="00071C93"/>
    <w:rsid w:val="000731CB"/>
    <w:rsid w:val="00083849"/>
    <w:rsid w:val="00090A16"/>
    <w:rsid w:val="000A68C4"/>
    <w:rsid w:val="000B66CF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6EF6"/>
    <w:rsid w:val="00244651"/>
    <w:rsid w:val="0024590B"/>
    <w:rsid w:val="00256C13"/>
    <w:rsid w:val="00262496"/>
    <w:rsid w:val="002640F2"/>
    <w:rsid w:val="00275029"/>
    <w:rsid w:val="00282DAC"/>
    <w:rsid w:val="002A2514"/>
    <w:rsid w:val="002A70FC"/>
    <w:rsid w:val="002D3D6D"/>
    <w:rsid w:val="002D5B5B"/>
    <w:rsid w:val="002E4BB8"/>
    <w:rsid w:val="002E54D5"/>
    <w:rsid w:val="00305A8A"/>
    <w:rsid w:val="00334EC6"/>
    <w:rsid w:val="00345FE9"/>
    <w:rsid w:val="003533E2"/>
    <w:rsid w:val="00367ADE"/>
    <w:rsid w:val="00396B15"/>
    <w:rsid w:val="003B21F7"/>
    <w:rsid w:val="003E0158"/>
    <w:rsid w:val="003F1D9C"/>
    <w:rsid w:val="00400F7B"/>
    <w:rsid w:val="004020FE"/>
    <w:rsid w:val="0040344D"/>
    <w:rsid w:val="00413795"/>
    <w:rsid w:val="00421F2D"/>
    <w:rsid w:val="00442966"/>
    <w:rsid w:val="00476C14"/>
    <w:rsid w:val="00477C85"/>
    <w:rsid w:val="00481AFF"/>
    <w:rsid w:val="00484CE4"/>
    <w:rsid w:val="00485CAB"/>
    <w:rsid w:val="004C584B"/>
    <w:rsid w:val="004E1F27"/>
    <w:rsid w:val="00520904"/>
    <w:rsid w:val="005264EB"/>
    <w:rsid w:val="005270F2"/>
    <w:rsid w:val="00545191"/>
    <w:rsid w:val="00552E7D"/>
    <w:rsid w:val="00596418"/>
    <w:rsid w:val="005A395A"/>
    <w:rsid w:val="005A74AB"/>
    <w:rsid w:val="005C1436"/>
    <w:rsid w:val="005E00A3"/>
    <w:rsid w:val="00606B1D"/>
    <w:rsid w:val="00606FCE"/>
    <w:rsid w:val="00617D48"/>
    <w:rsid w:val="00636780"/>
    <w:rsid w:val="00636D11"/>
    <w:rsid w:val="006443D4"/>
    <w:rsid w:val="00644526"/>
    <w:rsid w:val="006473ED"/>
    <w:rsid w:val="006604A3"/>
    <w:rsid w:val="0066416B"/>
    <w:rsid w:val="00673D87"/>
    <w:rsid w:val="006767F9"/>
    <w:rsid w:val="0069042C"/>
    <w:rsid w:val="006B14CA"/>
    <w:rsid w:val="006C1019"/>
    <w:rsid w:val="006D1D22"/>
    <w:rsid w:val="006D4DB2"/>
    <w:rsid w:val="00700C8E"/>
    <w:rsid w:val="00702897"/>
    <w:rsid w:val="00741A50"/>
    <w:rsid w:val="00775184"/>
    <w:rsid w:val="00776D0B"/>
    <w:rsid w:val="00780D63"/>
    <w:rsid w:val="00785671"/>
    <w:rsid w:val="007A0484"/>
    <w:rsid w:val="007C0BC8"/>
    <w:rsid w:val="007C16C6"/>
    <w:rsid w:val="007D0288"/>
    <w:rsid w:val="0082460D"/>
    <w:rsid w:val="008251BA"/>
    <w:rsid w:val="008558F8"/>
    <w:rsid w:val="00863AA6"/>
    <w:rsid w:val="0087792D"/>
    <w:rsid w:val="00892F3F"/>
    <w:rsid w:val="008B4A13"/>
    <w:rsid w:val="008B5188"/>
    <w:rsid w:val="008C2399"/>
    <w:rsid w:val="008D0F0D"/>
    <w:rsid w:val="008D1DD1"/>
    <w:rsid w:val="008D467B"/>
    <w:rsid w:val="008E0716"/>
    <w:rsid w:val="008F4675"/>
    <w:rsid w:val="00907659"/>
    <w:rsid w:val="00916ECE"/>
    <w:rsid w:val="00931B22"/>
    <w:rsid w:val="00944B69"/>
    <w:rsid w:val="00964DD9"/>
    <w:rsid w:val="00972005"/>
    <w:rsid w:val="009745DC"/>
    <w:rsid w:val="00980670"/>
    <w:rsid w:val="009E1F70"/>
    <w:rsid w:val="009E3F66"/>
    <w:rsid w:val="009E43EB"/>
    <w:rsid w:val="009F39C7"/>
    <w:rsid w:val="00A04249"/>
    <w:rsid w:val="00A0549B"/>
    <w:rsid w:val="00A20F60"/>
    <w:rsid w:val="00A450DB"/>
    <w:rsid w:val="00A576F4"/>
    <w:rsid w:val="00A74593"/>
    <w:rsid w:val="00A80F98"/>
    <w:rsid w:val="00A83CDA"/>
    <w:rsid w:val="00AA790B"/>
    <w:rsid w:val="00AD3291"/>
    <w:rsid w:val="00AE2095"/>
    <w:rsid w:val="00AF03CB"/>
    <w:rsid w:val="00AF53C5"/>
    <w:rsid w:val="00B138AD"/>
    <w:rsid w:val="00B142E9"/>
    <w:rsid w:val="00B24195"/>
    <w:rsid w:val="00B4111D"/>
    <w:rsid w:val="00B41E49"/>
    <w:rsid w:val="00B514BD"/>
    <w:rsid w:val="00B624AF"/>
    <w:rsid w:val="00B80A67"/>
    <w:rsid w:val="00B874E3"/>
    <w:rsid w:val="00B91C97"/>
    <w:rsid w:val="00B93C47"/>
    <w:rsid w:val="00B94D24"/>
    <w:rsid w:val="00BB3F24"/>
    <w:rsid w:val="00BD7B72"/>
    <w:rsid w:val="00BF6449"/>
    <w:rsid w:val="00BF7E77"/>
    <w:rsid w:val="00C0114F"/>
    <w:rsid w:val="00C06A54"/>
    <w:rsid w:val="00C17BD8"/>
    <w:rsid w:val="00C22F3B"/>
    <w:rsid w:val="00C232EE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92ED0"/>
    <w:rsid w:val="00E9378A"/>
    <w:rsid w:val="00EA1F43"/>
    <w:rsid w:val="00EB4899"/>
    <w:rsid w:val="00EC0464"/>
    <w:rsid w:val="00EC29FF"/>
    <w:rsid w:val="00EE7A06"/>
    <w:rsid w:val="00F03F21"/>
    <w:rsid w:val="00F11A12"/>
    <w:rsid w:val="00F16487"/>
    <w:rsid w:val="00F22439"/>
    <w:rsid w:val="00F226C4"/>
    <w:rsid w:val="00F379D2"/>
    <w:rsid w:val="00F42729"/>
    <w:rsid w:val="00F47DDB"/>
    <w:rsid w:val="00F5096F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76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C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C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C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C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76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C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C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C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C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St-2039/2013-170</izvorni_sadrzaj>
    <derivirana_varijabla naziv="DomainObject.PredzadnjaOdlukaIzPredmeta.Oznaka_1">St-2039/2013-170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339</properties:Words>
  <properties:Characters>1725</properties:Characters>
  <properties:Lines>60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2019-03-11T10:58:00Z</dcterms:created>
  <dc:creator>RH-TDU</dc:creator>
  <cp:lastModifiedBy>Valentina Delač</cp:lastModifiedBy>
  <cp:lastPrinted>2019-03-11T10:56:00Z</cp:lastPrinted>
  <dcterms:modified xmlns:xsi="http://www.w3.org/2001/XMLSchema-instance" xsi:type="dcterms:W3CDTF">2019-03-11T12:22:00Z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(Tehnopaneli   rj.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