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4f364" w14:paraId="674f364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8C1B1F">
        <w:rPr>
          <w:rFonts w:hAnsi="Times New Roman" w:ascii="Times New Roman"/>
          <w:szCs w:val="24"/>
          <w:lang w:val="hr-HR"/>
        </w:rPr>
        <w:t>7103</w:t>
      </w:r>
      <w:r w:rsidR="00170A65">
        <w:rPr>
          <w:rFonts w:hAnsi="Times New Roman" w:ascii="Times New Roman"/>
          <w:szCs w:val="24"/>
          <w:lang w:val="hr-HR"/>
        </w:rPr>
        <w:t>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FC5E27">
        <w:rPr>
          <w:rFonts w:hAnsi="Times New Roman" w:ascii="Times New Roman"/>
          <w:szCs w:val="24"/>
          <w:lang w:val="hr-HR"/>
        </w:rPr>
        <w:t xml:space="preserve"> </w:t>
      </w:r>
      <w:r w:rsidR="008C1B1F" w:rsidRPr="008C1B1F">
        <w:rPr>
          <w:rFonts w:hAnsi="Times New Roman" w:ascii="Times New Roman"/>
          <w:szCs w:val="24"/>
          <w:lang w:val="hr-HR"/>
        </w:rPr>
        <w:t>ŠKRLEC PROMET društvo s ograničenom odgovornošću za proizvodnju, trgovinu i usluge</w:t>
      </w:r>
      <w:r w:rsidR="008C1B1F">
        <w:rPr>
          <w:rFonts w:hAnsi="Times New Roman" w:ascii="Times New Roman"/>
          <w:szCs w:val="24"/>
          <w:lang w:val="hr-HR"/>
        </w:rPr>
        <w:t xml:space="preserve">, Sveti Ivan Zelina </w:t>
      </w:r>
      <w:r w:rsidR="00E52AD2">
        <w:rPr>
          <w:rFonts w:hAnsi="Times New Roman" w:ascii="Times New Roman"/>
          <w:szCs w:val="24"/>
          <w:lang w:val="hr-HR"/>
        </w:rPr>
        <w:t xml:space="preserve">(Grad </w:t>
      </w:r>
      <w:r w:rsidR="008C1B1F">
        <w:rPr>
          <w:rFonts w:hAnsi="Times New Roman" w:ascii="Times New Roman"/>
          <w:szCs w:val="24"/>
          <w:lang w:val="hr-HR"/>
        </w:rPr>
        <w:t>Sveti Ivan Zelina</w:t>
      </w:r>
      <w:r w:rsidR="00E52AD2">
        <w:rPr>
          <w:rFonts w:hAnsi="Times New Roman" w:ascii="Times New Roman"/>
          <w:szCs w:val="24"/>
          <w:lang w:val="hr-HR"/>
        </w:rPr>
        <w:t>),</w:t>
      </w:r>
      <w:r w:rsidR="008C1B1F">
        <w:rPr>
          <w:rFonts w:hAnsi="Times New Roman" w:ascii="Times New Roman"/>
          <w:szCs w:val="24"/>
          <w:lang w:val="hr-HR"/>
        </w:rPr>
        <w:t xml:space="preserve"> </w:t>
      </w:r>
      <w:r w:rsidR="008C1B1F" w:rsidRPr="008C1B1F">
        <w:rPr>
          <w:rFonts w:hAnsi="Times New Roman" w:ascii="Times New Roman"/>
          <w:szCs w:val="24"/>
          <w:lang w:val="hr-HR"/>
        </w:rPr>
        <w:t>Donje Psarjevo 20/a</w:t>
      </w:r>
      <w:r w:rsidR="00231C42">
        <w:rPr>
          <w:rFonts w:hAnsi="Times New Roman" w:ascii="Times New Roman"/>
          <w:szCs w:val="24"/>
          <w:lang w:val="hr-HR"/>
        </w:rPr>
        <w:t>,</w:t>
      </w:r>
      <w:r w:rsidR="00E52AD2">
        <w:rPr>
          <w:rFonts w:hAnsi="Times New Roman" w:ascii="Times New Roman"/>
          <w:szCs w:val="24"/>
          <w:lang w:val="hr-HR"/>
        </w:rPr>
        <w:t xml:space="preserve"> </w:t>
      </w:r>
      <w:r w:rsidR="00E6591C">
        <w:rPr>
          <w:rFonts w:hAnsi="Times New Roman" w:ascii="Times New Roman"/>
          <w:szCs w:val="24"/>
          <w:lang w:val="hr-HR"/>
        </w:rPr>
        <w:t xml:space="preserve">OIB: </w:t>
      </w:r>
      <w:r w:rsidR="008C1B1F" w:rsidRPr="008C1B1F">
        <w:rPr>
          <w:rFonts w:hAnsi="Times New Roman" w:ascii="Times New Roman"/>
          <w:szCs w:val="24"/>
          <w:lang w:val="hr-HR"/>
        </w:rPr>
        <w:t>44683902423</w:t>
      </w:r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777DF3">
        <w:rPr>
          <w:rFonts w:hAnsi="Times New Roman" w:ascii="Times New Roman"/>
          <w:szCs w:val="24"/>
          <w:lang w:val="hr-HR"/>
        </w:rPr>
        <w:t>2</w:t>
      </w:r>
      <w:r w:rsidR="00231C42">
        <w:rPr>
          <w:rFonts w:hAnsi="Times New Roman" w:ascii="Times New Roman"/>
          <w:szCs w:val="24"/>
          <w:lang w:val="hr-HR"/>
        </w:rPr>
        <w:t>3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8C1B1F" w:rsidRPr="008C1B1F">
        <w:rPr>
          <w:rFonts w:hAnsi="Times New Roman" w:ascii="Times New Roman"/>
          <w:szCs w:val="24"/>
          <w:lang w:val="hr-HR"/>
        </w:rPr>
        <w:t>ŠKRLEC PROMET društvo s ograničenom odgovornošću za proizvodnju, trgovinu i usluge</w:t>
      </w:r>
      <w:r w:rsidR="008C1B1F">
        <w:rPr>
          <w:rFonts w:hAnsi="Times New Roman" w:ascii="Times New Roman"/>
          <w:szCs w:val="24"/>
          <w:lang w:val="hr-HR"/>
        </w:rPr>
        <w:t xml:space="preserve">, Sveti Ivan Zelina (Grad Sveti Ivan Zelina), </w:t>
      </w:r>
      <w:r w:rsidR="008C1B1F" w:rsidRPr="008C1B1F">
        <w:rPr>
          <w:rFonts w:hAnsi="Times New Roman" w:ascii="Times New Roman"/>
          <w:szCs w:val="24"/>
          <w:lang w:val="hr-HR"/>
        </w:rPr>
        <w:t>Donje Psarjevo 20/a</w:t>
      </w:r>
      <w:r w:rsidR="008C1B1F">
        <w:rPr>
          <w:rFonts w:hAnsi="Times New Roman" w:ascii="Times New Roman"/>
          <w:szCs w:val="24"/>
          <w:lang w:val="hr-HR"/>
        </w:rPr>
        <w:t xml:space="preserve">, OIB: </w:t>
      </w:r>
      <w:r w:rsidR="008C1B1F" w:rsidRPr="008C1B1F">
        <w:rPr>
          <w:rFonts w:hAnsi="Times New Roman" w:ascii="Times New Roman"/>
          <w:szCs w:val="24"/>
          <w:lang w:val="hr-HR"/>
        </w:rPr>
        <w:t>44683902423</w:t>
      </w:r>
      <w:r w:rsidR="008C1B1F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8C1B1F" w:rsidRPr="008C1B1F">
        <w:rPr>
          <w:rFonts w:hAnsi="Times New Roman" w:ascii="Times New Roman"/>
          <w:szCs w:val="24"/>
          <w:lang w:val="hr-HR"/>
        </w:rPr>
        <w:t>ŠKRLEC PROMET d</w:t>
      </w:r>
      <w:r w:rsidR="008C1B1F">
        <w:rPr>
          <w:rFonts w:hAnsi="Times New Roman" w:ascii="Times New Roman"/>
          <w:szCs w:val="24"/>
          <w:lang w:val="hr-HR"/>
        </w:rPr>
        <w:t xml:space="preserve">.o.o., Sveti Ivan Zelina (Grad Sveti Ivan Zelina), </w:t>
      </w:r>
      <w:r w:rsidR="008C1B1F" w:rsidRPr="008C1B1F">
        <w:rPr>
          <w:rFonts w:hAnsi="Times New Roman" w:ascii="Times New Roman"/>
          <w:szCs w:val="24"/>
          <w:lang w:val="hr-HR"/>
        </w:rPr>
        <w:t>Donje Psarjevo 20/a</w:t>
      </w:r>
      <w:r w:rsidR="008C1B1F">
        <w:rPr>
          <w:rFonts w:hAnsi="Times New Roman" w:ascii="Times New Roman"/>
          <w:szCs w:val="24"/>
          <w:lang w:val="hr-HR"/>
        </w:rPr>
        <w:t xml:space="preserve">, OIB: </w:t>
      </w:r>
      <w:r w:rsidR="008C1B1F" w:rsidRPr="008C1B1F">
        <w:rPr>
          <w:rFonts w:hAnsi="Times New Roman" w:ascii="Times New Roman"/>
          <w:szCs w:val="24"/>
          <w:lang w:val="hr-HR"/>
        </w:rPr>
        <w:t>44683902423</w:t>
      </w:r>
      <w:r w:rsidR="00231C42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777DF3">
        <w:rPr>
          <w:rFonts w:hAnsi="Times New Roman" w:ascii="Times New Roman"/>
          <w:szCs w:val="24"/>
          <w:lang w:val="hr-HR"/>
        </w:rPr>
        <w:t>2</w:t>
      </w:r>
      <w:r w:rsidR="00231C42">
        <w:rPr>
          <w:rFonts w:hAnsi="Times New Roman" w:ascii="Times New Roman"/>
          <w:szCs w:val="24"/>
          <w:lang w:val="hr-HR"/>
        </w:rPr>
        <w:t>3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>
        <w:rPr>
          <w:rFonts w:hAnsi="Times New Roman" w:ascii="Times New Roman"/>
          <w:szCs w:val="24"/>
          <w:lang w:val="hr-HR"/>
        </w:rPr>
        <w:t xml:space="preserve">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2E4CB1" w:rsidR="00170A65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2E4CB1" w:rsidP="002E4CB1" w:rsidR="002E4CB1">
      <w:pPr>
        <w:ind w:firstLine="720" w:left="5040"/>
        <w:jc w:val="both"/>
        <w:rPr>
          <w:rFonts w:hAnsi="Times New Roman" w:ascii="Times New Roman"/>
        </w:rPr>
      </w:pP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2E4CB1" w:rsidP="009A0A41" w:rsidR="002E4CB1" w:rsidRPr="004D3A78">
      <w:pPr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lastRenderedPageBreak/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BD5C02" w:rsidP="005340BD" w:rsidR="005340BD" w:rsidRPr="00FC5E2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e-Oglasna ploča</w:t>
      </w:r>
    </w:p>
    <w:sectPr w:rsidSect="00840E3D" w:rsidR="005340BD" w:rsidRPr="00FC5E2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E4CB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A46"/>
    <w:rsid w:val="000B609B"/>
    <w:rsid w:val="000C47B3"/>
    <w:rsid w:val="00112B50"/>
    <w:rsid w:val="0016730D"/>
    <w:rsid w:val="00170A65"/>
    <w:rsid w:val="00182088"/>
    <w:rsid w:val="001A26ED"/>
    <w:rsid w:val="001B3BAC"/>
    <w:rsid w:val="001C227F"/>
    <w:rsid w:val="00201587"/>
    <w:rsid w:val="00230CD2"/>
    <w:rsid w:val="00231C42"/>
    <w:rsid w:val="002E422F"/>
    <w:rsid w:val="002E4CB1"/>
    <w:rsid w:val="00342182"/>
    <w:rsid w:val="0035735F"/>
    <w:rsid w:val="003E54E2"/>
    <w:rsid w:val="0042162E"/>
    <w:rsid w:val="00422898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D4710"/>
    <w:rsid w:val="006356C5"/>
    <w:rsid w:val="0064774B"/>
    <w:rsid w:val="006660A8"/>
    <w:rsid w:val="006D3846"/>
    <w:rsid w:val="006F3C67"/>
    <w:rsid w:val="00777DF3"/>
    <w:rsid w:val="007A29F9"/>
    <w:rsid w:val="00801591"/>
    <w:rsid w:val="00840E3D"/>
    <w:rsid w:val="008968CC"/>
    <w:rsid w:val="008B4ECC"/>
    <w:rsid w:val="008C1B1F"/>
    <w:rsid w:val="008E3BB4"/>
    <w:rsid w:val="008F5966"/>
    <w:rsid w:val="00932D82"/>
    <w:rsid w:val="00997BA9"/>
    <w:rsid w:val="009A0A41"/>
    <w:rsid w:val="00A216F8"/>
    <w:rsid w:val="00A95334"/>
    <w:rsid w:val="00AB3AF6"/>
    <w:rsid w:val="00AB7883"/>
    <w:rsid w:val="00AF0B3B"/>
    <w:rsid w:val="00AF40B4"/>
    <w:rsid w:val="00B03169"/>
    <w:rsid w:val="00B24C3D"/>
    <w:rsid w:val="00BC6E3C"/>
    <w:rsid w:val="00BD5C02"/>
    <w:rsid w:val="00CC0EB7"/>
    <w:rsid w:val="00CF2939"/>
    <w:rsid w:val="00D44D4F"/>
    <w:rsid w:val="00D70020"/>
    <w:rsid w:val="00D77C43"/>
    <w:rsid w:val="00D955F3"/>
    <w:rsid w:val="00DB29D2"/>
    <w:rsid w:val="00DB4528"/>
    <w:rsid w:val="00DC34B9"/>
    <w:rsid w:val="00E52AD2"/>
    <w:rsid w:val="00E6591C"/>
    <w:rsid w:val="00EE5750"/>
    <w:rsid w:val="00F025E0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4C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4CB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4CB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4CB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4CB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4C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4CB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4CB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4CB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4CB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7103</izvorni_sadrzaj>
    <derivirana_varijabla naziv="DomainObject.Predmet.Broj_1">7103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St-7103/2015</izvorni_sadrzaj>
    <derivirana_varijabla naziv="DomainObject.Predmet.OznakaBroj_1">St-7103/2015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ŠKRLEC PROMET d.o.o. zastupanog po punomoćniku Goran Škrlec</izvorni_sadrzaj>
    <derivirana_varijabla naziv="DomainObject.Predmet.ProtustrankaFormated_1">  ŠKRLEC PROMET d.o.o. zastupanog po punomoćniku Goran Škrlec</derivirana_varijabla>
  </DomainObject.Predmet.ProtustrankaFormated>
  <DomainObject.Predmet.ProtustrankaFormatedOIB>
    <izvorni_sadrzaj>  ŠKRLEC PROMET d.o.o., OIB 44683902423 zastupanog po punomoćniku Goran Škrlec</izvorni_sadrzaj>
    <derivirana_varijabla naziv="DomainObject.Predmet.ProtustrankaFormatedOIB_1">  ŠKRLEC PROMET d.o.o., OIB 44683902423 zastupanog po punomoćniku Goran Škrlec</derivirana_varijabla>
  </DomainObject.Predmet.ProtustrankaFormatedOIB>
  <DomainObject.Predmet.ProtustrankaFormatedWithAdress>
    <izvorni_sadrzaj> ŠKRLEC PROMET d.o.o., Donje Psarjevo 20/a, 10380 Sveti Ivan Zelina zastupanog po punomoćniku Goran Škrlec</izvorni_sadrzaj>
    <derivirana_varijabla naziv="DomainObject.Predmet.ProtustrankaFormatedWithAdress_1"> ŠKRLEC PROMET d.o.o., Donje Psarjevo 20/a, 10380 Sveti Ivan Zelina zastupanog po punomoćniku Goran Škrlec</derivirana_varijabla>
  </DomainObject.Predmet.ProtustrankaFormatedWithAdress>
  <DomainObject.Predmet.ProtustrankaFormatedWithAdressOIB>
    <izvorni_sadrzaj> ŠKRLEC PROMET d.o.o., OIB 44683902423, Donje Psarjevo 20/a, 10380 Sveti Ivan Zelina zastupanog po punomoćniku Goran Škrlec</izvorni_sadrzaj>
    <derivirana_varijabla naziv="DomainObject.Predmet.ProtustrankaFormatedWithAdressOIB_1"> ŠKRLEC PROMET d.o.o., OIB 44683902423, Donje Psarjevo 20/a, 10380 Sveti Ivan Zelina zastupanog po punomoćniku Goran Škrlec</derivirana_varijabla>
  </DomainObject.Predmet.ProtustrankaFormatedWithAdressOIB>
  <DomainObject.Predmet.ProtustrankaWithAdress>
    <izvorni_sadrzaj>ŠKRLEC PROMET d.o.o. Donje Psarjevo 20/a, 10380 Sveti Ivan Zelina</izvorni_sadrzaj>
    <derivirana_varijabla naziv="DomainObject.Predmet.ProtustrankaWithAdress_1">ŠKRLEC PROMET d.o.o. Donje Psarjevo 20/a, 10380 Sveti Ivan Zelina</derivirana_varijabla>
  </DomainObject.Predmet.ProtustrankaWithAdress>
  <DomainObject.Predmet.ProtustrankaWithAdressOIB>
    <izvorni_sadrzaj>ŠKRLEC PROMET d.o.o., OIB 44683902423, Donje Psarjevo 20/a, 10380 Sveti Ivan Zelina</izvorni_sadrzaj>
    <derivirana_varijabla naziv="DomainObject.Predmet.ProtustrankaWithAdressOIB_1">ŠKRLEC PROMET d.o.o., OIB 44683902423, Donje Psarjevo 20/a, 10380 Sveti Ivan Zelina</derivirana_varijabla>
  </DomainObject.Predmet.ProtustrankaWithAdressOIB>
  <DomainObject.Predmet.ProtustrankaNazivFormated>
    <izvorni_sadrzaj>ŠKRLEC PROMET d.o.o.</izvorni_sadrzaj>
    <derivirana_varijabla naziv="DomainObject.Predmet.ProtustrankaNazivFormated_1">ŠKRLEC PROMET d.o.o.</derivirana_varijabla>
  </DomainObject.Predmet.ProtustrankaNazivFormated>
  <DomainObject.Predmet.ProtustrankaNazivFormatedOIB>
    <izvorni_sadrzaj>ŠKRLEC PROMET d.o.o., OIB 44683902423</izvorni_sadrzaj>
    <derivirana_varijabla naziv="DomainObject.Predmet.ProtustrankaNazivFormatedOIB_1">ŠKRLEC PROMET d.o.o., OIB 44683902423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ŠKRLEC PROMET d.o.o. zastupanog po punomoćniku Goran Škrlec</item>
    </izvorni_sadrzaj>
    <derivirana_varijabla naziv="DomainObject.Predmet.ProtuStrankaListFormated_1">
      <item>ŠKRLEC PROMET d.o.o. zastupanog po punomoćniku Goran Škrlec</item>
    </derivirana_varijabla>
  </DomainObject.Predmet.ProtuStrankaListFormated>
  <DomainObject.Predmet.ProtuStrankaListFormatedOIB>
    <izvorni_sadrzaj>
      <item>ŠKRLEC PROMET d.o.o., OIB 44683902423 zastupanog po punomoćniku Goran Škrlec</item>
    </izvorni_sadrzaj>
    <derivirana_varijabla naziv="DomainObject.Predmet.ProtuStrankaListFormatedOIB_1">
      <item>ŠKRLEC PROMET d.o.o., OIB 44683902423 zastupanog po punomoćniku Goran Škrlec</item>
    </derivirana_varijabla>
  </DomainObject.Predmet.ProtuStrankaListFormatedOIB>
  <DomainObject.Predmet.ProtuStrankaListFormatedWithAdress>
    <izvorni_sadrzaj>
      <item>ŠKRLEC PROMET d.o.o., Donje Psarjevo 20/a, 10380 Sveti Ivan Zelina zastupanog po punomoćniku Goran Škrlec</item>
    </izvorni_sadrzaj>
    <derivirana_varijabla naziv="DomainObject.Predmet.ProtuStrankaListFormatedWithAdress_1">
      <item>ŠKRLEC PROMET d.o.o., Donje Psarjevo 20/a, 10380 Sveti Ivan Zelina zastupanog po punomoćniku Goran Škrlec</item>
    </derivirana_varijabla>
  </DomainObject.Predmet.ProtuStrankaListFormatedWithAdress>
  <DomainObject.Predmet.ProtuStrankaListFormatedWithAdressOIB>
    <izvorni_sadrzaj>
      <item>ŠKRLEC PROMET d.o.o., OIB 44683902423, Donje Psarjevo 20/a, 10380 Sveti Ivan Zelina zastupanog po punomoćniku Goran Škrlec</item>
    </izvorni_sadrzaj>
    <derivirana_varijabla naziv="DomainObject.Predmet.ProtuStrankaListFormatedWithAdressOIB_1">
      <item>ŠKRLEC PROMET d.o.o., OIB 44683902423, Donje Psarjevo 20/a, 10380 Sveti Ivan Zelina zastupanog po punomoćniku Goran Škrlec</item>
    </derivirana_varijabla>
  </DomainObject.Predmet.ProtuStrankaListFormatedWithAdressOIB>
  <DomainObject.Predmet.ProtuStrankaListNazivFormated>
    <izvorni_sadrzaj>
      <item>ŠKRLEC PROMET d.o.o.</item>
    </izvorni_sadrzaj>
    <derivirana_varijabla naziv="DomainObject.Predmet.ProtuStrankaListNazivFormated_1">
      <item>ŠKRLEC PROMET d.o.o.</item>
    </derivirana_varijabla>
  </DomainObject.Predmet.ProtuStrankaListNazivFormated>
  <DomainObject.Predmet.ProtuStrankaListNazivFormatedOIB>
    <izvorni_sadrzaj>
      <item>ŠKRLEC PROMET d.o.o., OIB 44683902423</item>
    </izvorni_sadrzaj>
    <derivirana_varijabla naziv="DomainObject.Predmet.ProtuStrankaListNazivFormatedOIB_1">
      <item>ŠKRLEC PROMET d.o.o., OIB 44683902423</item>
    </derivirana_varijabla>
  </DomainObject.Predmet.ProtuStrankaListNazivFormatedOIB>
  <DomainObject.Predmet.OstaliListFormated>
    <izvorni_sadrzaj>
      <item>Goran Škrlec punomoćnik sudionika u postupku ŠKRLEC PROMET d.o.o.</item>
    </izvorni_sadrzaj>
    <derivirana_varijabla naziv="DomainObject.Predmet.OstaliListFormated_1">
      <item>Goran Škrlec punomoćnik sudionika u postupku ŠKRLEC PROMET d.o.o.</item>
    </derivirana_varijabla>
  </DomainObject.Predmet.OstaliListFormated>
  <DomainObject.Predmet.OstaliListFormatedOIB>
    <izvorni_sadrzaj>
      <item>Goran Škrlec, OIB 44680672253 punomoćnik sudionika u postupku ŠKRLEC PROMET d.o.o.</item>
    </izvorni_sadrzaj>
    <derivirana_varijabla naziv="DomainObject.Predmet.OstaliListFormatedOIB_1">
      <item>Goran Škrlec, OIB 44680672253 punomoćnik sudionika u postupku ŠKRLEC PROMET d.o.o.</item>
    </derivirana_varijabla>
  </DomainObject.Predmet.OstaliListFormatedOIB>
  <DomainObject.Predmet.OstaliListFormatedWithAdress>
    <izvorni_sadrzaj>
      <item>Goran Škrlec, Donje Psarjevo 20a, 10380 Donje Psarjevo punomoćnik sudionika u postupku ŠKRLEC PROMET d.o.o.</item>
    </izvorni_sadrzaj>
    <derivirana_varijabla naziv="DomainObject.Predmet.OstaliListFormatedWithAdress_1">
      <item>Goran Škrlec, Donje Psarjevo 20a, 10380 Donje Psarjevo punomoćnik sudionika u postupku ŠKRLEC PROMET d.o.o.</item>
    </derivirana_varijabla>
  </DomainObject.Predmet.OstaliListFormatedWithAdress>
  <DomainObject.Predmet.OstaliListFormatedWithAdressOIB>
    <izvorni_sadrzaj>
      <item>Goran Škrlec, OIB 44680672253, Donje Psarjevo 20a, 10380 Donje Psarjevo punomoćnik sudionika u postupku ŠKRLEC PROMET d.o.o.</item>
    </izvorni_sadrzaj>
    <derivirana_varijabla naziv="DomainObject.Predmet.OstaliListFormatedWithAdressOIB_1">
      <item>Goran Škrlec, OIB 44680672253, Donje Psarjevo 20a, 10380 Donje Psarjevo punomoćnik sudionika u postupku ŠKRLEC PROMET d.o.o.</item>
    </derivirana_varijabla>
  </DomainObject.Predmet.OstaliListFormatedWithAdressOIB>
  <DomainObject.Predmet.OstaliListNazivFormated>
    <izvorni_sadrzaj>
      <item>Goran Škrlec</item>
    </izvorni_sadrzaj>
    <derivirana_varijabla naziv="DomainObject.Predmet.OstaliListNazivFormated_1">
      <item>Goran Škrlec</item>
    </derivirana_varijabla>
  </DomainObject.Predmet.OstaliListNazivFormated>
  <DomainObject.Predmet.OstaliListNazivFormatedOIB>
    <izvorni_sadrzaj>
      <item>Goran Škrlec, OIB 44680672253</item>
    </izvorni_sadrzaj>
    <derivirana_varijabla naziv="DomainObject.Predmet.OstaliListNazivFormatedOIB_1">
      <item>Goran Škrlec, OIB 44680672253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ŠKRLEC PROMET d.o.o.</izvorni_sadrzaj>
    <derivirana_varijabla naziv="DomainObject.Predmet.ProtustrankaIDrugi_1">ŠKRLEC PROMET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ŠKRLEC PROMET d.o.o., OIB 44683902423, Donje Psarjevo 20/a, 10380 Sveti Ivan Zelina</izvorni_sadrzaj>
    <derivirana_varijabla naziv="DomainObject.Predmet.ProtustrankaIDrugiAdressOIB_1">ŠKRLEC PROMET d.o.o., OIB 44683902423, Donje Psarjevo 20/a,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ŠKRLEC PROMET d.o.o.</item>
      <item>Goran Škrlec</item>
    </izvorni_sadrzaj>
    <derivirana_varijabla naziv="DomainObject.Predmet.SudioniciListNaziv_1">
      <item>FINA Regionalni centar Zagreb</item>
      <item>ŠKRLEC PROMET d.o.o.</item>
      <item>Goran Škrlec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ŠKRLEC PROMET d.o.o., OIB 44683902423, Donje Psarjevo 20/a,10380 Sveti Ivan Zelina</item>
      <item>Goran Škrlec, OIB 44680672253, Donje Psarjevo 20a,10380 Donje Psarjevo</item>
    </izvorni_sadrzaj>
    <derivirana_varijabla naziv="DomainObject.Predmet.SudioniciListAdressOIB_1">
      <item>FINA Regionalni centar Zagreb, OIB 85821130368, Trg svibanjskih žrtava 1995. br. 1,10000 Zagreb</item>
      <item>ŠKRLEC PROMET d.o.o., OIB 44683902423, Donje Psarjevo 20/a,10380 Sveti Ivan Zelina</item>
      <item>Goran Škrlec, OIB 44680672253, Donje Psarjevo 20a,10380 Donje Psarjevo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44683902423</item>
      <item>, OIB 44680672253</item>
    </izvorni_sadrzaj>
    <derivirana_varijabla naziv="DomainObject.Predmet.SudioniciListNazivOIB_1">
      <item>, OIB 85821130368</item>
      <item>, OIB 44683902423</item>
      <item>, OIB 44680672253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0624A3-A819-4E0D-9D51-B7CDE53E54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360</properties:Words>
  <properties:Characters>1914</properties:Characters>
  <properties:Lines>47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2015-12-23T08:53:00Z</dcterms:created>
  <dc:creator>Sudsko vijeæe</dc:creator>
  <cp:lastModifiedBy>Katarina Babić</cp:lastModifiedBy>
  <cp:lastPrinted>2015-12-23T08:53:00Z</cp:lastPrinted>
  <dcterms:modified xmlns:xsi="http://www.w3.org/2001/XMLSchema-instance" xsi:type="dcterms:W3CDTF">2015-12-23T08:53:00Z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