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4392" w14:paraId="e184392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A4159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</w:t>
      </w:r>
    </w:p>
    <w:p w:rsidRDefault="000A4159" w:rsidP="00E418B3" w:rsidR="000A4159">
      <w:pPr>
        <w:rPr>
          <w:sz w:val="24"/>
          <w:szCs w:val="24"/>
        </w:rPr>
      </w:pPr>
    </w:p>
    <w:p w:rsidRDefault="000A4159" w:rsidP="00E418B3" w:rsidR="000A4159">
      <w:pPr>
        <w:rPr>
          <w:sz w:val="24"/>
          <w:szCs w:val="24"/>
        </w:rPr>
      </w:pPr>
    </w:p>
    <w:p w:rsidRDefault="000A4159" w:rsidP="00E418B3" w:rsidR="000A4159">
      <w:pPr>
        <w:rPr>
          <w:sz w:val="24"/>
          <w:szCs w:val="24"/>
        </w:rPr>
      </w:pPr>
    </w:p>
    <w:p w:rsidRDefault="000A4159" w:rsidP="00E418B3" w:rsidR="000479A4" w:rsidRPr="00AC000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479A4" w:rsidRPr="00AC0001">
        <w:rPr>
          <w:sz w:val="24"/>
          <w:szCs w:val="24"/>
        </w:rPr>
        <w:t xml:space="preserve">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664D72">
        <w:rPr>
          <w:sz w:val="24"/>
          <w:szCs w:val="24"/>
        </w:rPr>
        <w:t xml:space="preserve">   </w:t>
      </w:r>
      <w:r w:rsidR="00AC0001" w:rsidRPr="00AC0001">
        <w:rPr>
          <w:sz w:val="24"/>
          <w:szCs w:val="24"/>
        </w:rPr>
        <w:t xml:space="preserve"> 66 St-</w:t>
      </w:r>
      <w:r w:rsidR="002B0675">
        <w:rPr>
          <w:sz w:val="24"/>
          <w:szCs w:val="24"/>
        </w:rPr>
        <w:t>6</w:t>
      </w:r>
      <w:r w:rsidR="00152E84">
        <w:rPr>
          <w:sz w:val="24"/>
          <w:szCs w:val="24"/>
        </w:rPr>
        <w:t>507</w:t>
      </w:r>
      <w:r w:rsidR="00AC0001" w:rsidRPr="00AC0001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 xml:space="preserve">u stečajnom postupku </w:t>
      </w:r>
      <w:r w:rsidR="00DB7B0D">
        <w:rPr>
          <w:sz w:val="24"/>
          <w:szCs w:val="24"/>
        </w:rPr>
        <w:t xml:space="preserve">nad </w:t>
      </w:r>
      <w:proofErr w:type="spellStart"/>
      <w:r w:rsidR="00DB7B0D" w:rsidRPr="00DB7B0D">
        <w:rPr>
          <w:sz w:val="24"/>
          <w:szCs w:val="24"/>
        </w:rPr>
        <w:t>BRUMALIS</w:t>
      </w:r>
      <w:proofErr w:type="spellEnd"/>
      <w:r w:rsidR="00DB7B0D" w:rsidRPr="00DB7B0D">
        <w:rPr>
          <w:sz w:val="24"/>
          <w:szCs w:val="24"/>
        </w:rPr>
        <w:t xml:space="preserve"> 1970 d.o.o. u stečaju za usluge, Zagreb, Gračanska cesta 147, </w:t>
      </w:r>
      <w:proofErr w:type="spellStart"/>
      <w:r w:rsidR="00DB7B0D" w:rsidRPr="00DB7B0D">
        <w:rPr>
          <w:sz w:val="24"/>
          <w:szCs w:val="24"/>
        </w:rPr>
        <w:t>OIB</w:t>
      </w:r>
      <w:proofErr w:type="spellEnd"/>
      <w:r w:rsidR="00DB7B0D" w:rsidRPr="00DB7B0D">
        <w:rPr>
          <w:sz w:val="24"/>
          <w:szCs w:val="24"/>
        </w:rPr>
        <w:t>:50011043124</w:t>
      </w:r>
      <w:r w:rsidR="00AC0001" w:rsidRPr="00AC0001">
        <w:rPr>
          <w:sz w:val="24"/>
          <w:szCs w:val="24"/>
        </w:rPr>
        <w:t>,</w:t>
      </w:r>
      <w:r w:rsidR="00D90AF2">
        <w:rPr>
          <w:sz w:val="24"/>
          <w:szCs w:val="24"/>
        </w:rPr>
        <w:t xml:space="preserve"> </w:t>
      </w:r>
      <w:r w:rsidR="00152E84">
        <w:rPr>
          <w:sz w:val="24"/>
          <w:szCs w:val="24"/>
        </w:rPr>
        <w:t>27</w:t>
      </w:r>
      <w:r w:rsidR="00537920" w:rsidRPr="00AC0001">
        <w:rPr>
          <w:sz w:val="24"/>
          <w:szCs w:val="24"/>
        </w:rPr>
        <w:t xml:space="preserve">. </w:t>
      </w:r>
      <w:r w:rsidR="00152E84">
        <w:rPr>
          <w:sz w:val="24"/>
          <w:szCs w:val="24"/>
        </w:rPr>
        <w:t>veljače</w:t>
      </w:r>
      <w:r w:rsidR="00537920" w:rsidRPr="00AC0001">
        <w:rPr>
          <w:sz w:val="24"/>
          <w:szCs w:val="24"/>
        </w:rPr>
        <w:t xml:space="preserve"> 201</w:t>
      </w:r>
      <w:r w:rsidR="00152E84">
        <w:rPr>
          <w:sz w:val="24"/>
          <w:szCs w:val="24"/>
        </w:rPr>
        <w:t>9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8B20E2" w:rsidR="007123FD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242E99" w:rsidRPr="00AC0001">
        <w:rPr>
          <w:sz w:val="24"/>
          <w:szCs w:val="24"/>
        </w:rPr>
        <w:t>rješenj</w:t>
      </w:r>
      <w:r w:rsidR="00AD2EE8">
        <w:rPr>
          <w:sz w:val="24"/>
          <w:szCs w:val="24"/>
        </w:rPr>
        <w:t>e</w:t>
      </w:r>
      <w:r w:rsidR="00242E99" w:rsidRPr="00AC0001">
        <w:rPr>
          <w:sz w:val="24"/>
          <w:szCs w:val="24"/>
        </w:rPr>
        <w:t xml:space="preserve"> </w:t>
      </w:r>
      <w:r w:rsidR="008D4080">
        <w:rPr>
          <w:sz w:val="24"/>
          <w:szCs w:val="24"/>
        </w:rPr>
        <w:t>St-</w:t>
      </w:r>
      <w:r w:rsidR="001C240E">
        <w:rPr>
          <w:sz w:val="24"/>
          <w:szCs w:val="24"/>
        </w:rPr>
        <w:t>6</w:t>
      </w:r>
      <w:r w:rsidR="00DB7B0D">
        <w:rPr>
          <w:sz w:val="24"/>
          <w:szCs w:val="24"/>
        </w:rPr>
        <w:t>507</w:t>
      </w:r>
      <w:r w:rsidR="008D4080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  <w:r w:rsidR="00AD2EE8">
        <w:rPr>
          <w:sz w:val="24"/>
          <w:szCs w:val="24"/>
        </w:rPr>
        <w:t>-24</w:t>
      </w:r>
      <w:r w:rsidR="008D4080">
        <w:rPr>
          <w:sz w:val="24"/>
          <w:szCs w:val="24"/>
        </w:rPr>
        <w:t xml:space="preserve"> od </w:t>
      </w:r>
      <w:r w:rsidR="00176E3E">
        <w:rPr>
          <w:sz w:val="24"/>
          <w:szCs w:val="24"/>
        </w:rPr>
        <w:t>2</w:t>
      </w:r>
      <w:r w:rsidR="00DB7B0D">
        <w:rPr>
          <w:sz w:val="24"/>
          <w:szCs w:val="24"/>
        </w:rPr>
        <w:t>7</w:t>
      </w:r>
      <w:r w:rsidR="00664D72">
        <w:rPr>
          <w:sz w:val="24"/>
          <w:szCs w:val="24"/>
        </w:rPr>
        <w:t xml:space="preserve">. </w:t>
      </w:r>
      <w:r w:rsidR="00DB7B0D">
        <w:rPr>
          <w:sz w:val="24"/>
          <w:szCs w:val="24"/>
        </w:rPr>
        <w:t>veljače</w:t>
      </w:r>
      <w:r w:rsidR="008D4080">
        <w:rPr>
          <w:sz w:val="24"/>
          <w:szCs w:val="24"/>
        </w:rPr>
        <w:t xml:space="preserve"> 201</w:t>
      </w:r>
      <w:r w:rsidR="00DB7B0D">
        <w:rPr>
          <w:sz w:val="24"/>
          <w:szCs w:val="24"/>
        </w:rPr>
        <w:t>9</w:t>
      </w:r>
      <w:r w:rsidR="008D4080">
        <w:rPr>
          <w:sz w:val="24"/>
          <w:szCs w:val="24"/>
        </w:rPr>
        <w:t xml:space="preserve">. </w:t>
      </w:r>
      <w:r w:rsidR="007123FD">
        <w:rPr>
          <w:sz w:val="24"/>
          <w:szCs w:val="24"/>
        </w:rPr>
        <w:t>na način da se u</w:t>
      </w:r>
      <w:r w:rsidR="00555986">
        <w:rPr>
          <w:sz w:val="24"/>
          <w:szCs w:val="24"/>
        </w:rPr>
        <w:t xml:space="preserve"> točci II izreke rješenja </w:t>
      </w:r>
      <w:r w:rsidR="007123FD">
        <w:rPr>
          <w:sz w:val="24"/>
          <w:szCs w:val="24"/>
        </w:rPr>
        <w:t xml:space="preserve">navodi </w:t>
      </w:r>
      <w:proofErr w:type="spellStart"/>
      <w:r w:rsidR="00DB7B0D">
        <w:rPr>
          <w:sz w:val="24"/>
          <w:szCs w:val="24"/>
        </w:rPr>
        <w:t>IBAN</w:t>
      </w:r>
      <w:proofErr w:type="spellEnd"/>
      <w:r w:rsidR="00DB7B0D">
        <w:rPr>
          <w:sz w:val="24"/>
          <w:szCs w:val="24"/>
        </w:rPr>
        <w:t xml:space="preserve"> </w:t>
      </w:r>
      <w:r w:rsidR="007123FD">
        <w:rPr>
          <w:sz w:val="24"/>
          <w:szCs w:val="24"/>
        </w:rPr>
        <w:t xml:space="preserve">broj </w:t>
      </w:r>
      <w:r w:rsidR="00DB7B0D">
        <w:rPr>
          <w:sz w:val="24"/>
          <w:szCs w:val="24"/>
        </w:rPr>
        <w:t>računa stečajnog upravitelja</w:t>
      </w:r>
      <w:r w:rsidR="00AD2EE8">
        <w:rPr>
          <w:sz w:val="24"/>
          <w:szCs w:val="24"/>
        </w:rPr>
        <w:t xml:space="preserve"> </w:t>
      </w:r>
      <w:proofErr w:type="spellStart"/>
      <w:r w:rsidR="007123FD" w:rsidRPr="007123FD">
        <w:rPr>
          <w:sz w:val="24"/>
          <w:szCs w:val="24"/>
        </w:rPr>
        <w:t>IBAN</w:t>
      </w:r>
      <w:proofErr w:type="spellEnd"/>
      <w:r w:rsidR="007123FD" w:rsidRPr="007123FD">
        <w:rPr>
          <w:sz w:val="24"/>
          <w:szCs w:val="24"/>
        </w:rPr>
        <w:t xml:space="preserve"> HR 2624840083118613610</w:t>
      </w:r>
      <w:r w:rsidR="008B20E2">
        <w:rPr>
          <w:sz w:val="24"/>
          <w:szCs w:val="24"/>
        </w:rPr>
        <w:t xml:space="preserve"> te u obrazloženju rješenja </w:t>
      </w:r>
      <w:r w:rsidR="00AD2EE8">
        <w:rPr>
          <w:sz w:val="24"/>
          <w:szCs w:val="24"/>
        </w:rPr>
        <w:t xml:space="preserve">oznaka </w:t>
      </w:r>
      <w:r w:rsidR="007314A1" w:rsidRPr="007314A1">
        <w:rPr>
          <w:sz w:val="24"/>
          <w:szCs w:val="24"/>
        </w:rPr>
        <w:t xml:space="preserve">St-23/17 </w:t>
      </w:r>
      <w:r w:rsidR="008B20E2">
        <w:rPr>
          <w:sz w:val="24"/>
          <w:szCs w:val="24"/>
        </w:rPr>
        <w:t>mijenja u isprav</w:t>
      </w:r>
      <w:r w:rsidR="007314A1">
        <w:rPr>
          <w:sz w:val="24"/>
          <w:szCs w:val="24"/>
        </w:rPr>
        <w:t>nu</w:t>
      </w:r>
      <w:r w:rsidR="008B20E2">
        <w:rPr>
          <w:sz w:val="24"/>
          <w:szCs w:val="24"/>
        </w:rPr>
        <w:t xml:space="preserve"> </w:t>
      </w:r>
      <w:r w:rsidR="008B20E2" w:rsidRPr="008B20E2">
        <w:rPr>
          <w:sz w:val="24"/>
          <w:szCs w:val="24"/>
        </w:rPr>
        <w:t>St-6507/16</w:t>
      </w:r>
      <w:r w:rsidR="008B20E2">
        <w:rPr>
          <w:sz w:val="24"/>
          <w:szCs w:val="24"/>
        </w:rPr>
        <w:t>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421E3A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proofErr w:type="spellStart"/>
      <w:r w:rsidR="003F644F">
        <w:rPr>
          <w:sz w:val="24"/>
          <w:szCs w:val="24"/>
        </w:rPr>
        <w:t>Uviedom</w:t>
      </w:r>
      <w:proofErr w:type="spellEnd"/>
      <w:r w:rsidR="003F644F">
        <w:rPr>
          <w:sz w:val="24"/>
          <w:szCs w:val="24"/>
        </w:rPr>
        <w:t xml:space="preserve"> u navedeno rješenje </w:t>
      </w:r>
      <w:r w:rsidR="00664D72">
        <w:rPr>
          <w:sz w:val="24"/>
          <w:szCs w:val="24"/>
        </w:rPr>
        <w:t xml:space="preserve">utvrđeno je da je u izradi pisanog </w:t>
      </w:r>
      <w:proofErr w:type="spellStart"/>
      <w:r w:rsidR="00664D72">
        <w:rPr>
          <w:sz w:val="24"/>
          <w:szCs w:val="24"/>
        </w:rPr>
        <w:t>optravka</w:t>
      </w:r>
      <w:proofErr w:type="spellEnd"/>
      <w:r w:rsidR="00664D72">
        <w:rPr>
          <w:sz w:val="24"/>
          <w:szCs w:val="24"/>
        </w:rPr>
        <w:t xml:space="preserve"> rješenja došlo do omaške </w:t>
      </w:r>
      <w:r w:rsidR="003F644F">
        <w:rPr>
          <w:sz w:val="24"/>
          <w:szCs w:val="24"/>
        </w:rPr>
        <w:t xml:space="preserve">u </w:t>
      </w:r>
      <w:r w:rsidR="008B20E2">
        <w:rPr>
          <w:sz w:val="24"/>
          <w:szCs w:val="24"/>
        </w:rPr>
        <w:t>navođenju broja računa stečajnog upravitelja i oznaci spisa predmeta u obrazloženju</w:t>
      </w:r>
      <w:r w:rsidR="003F644F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904392">
        <w:rPr>
          <w:sz w:val="24"/>
          <w:szCs w:val="24"/>
        </w:rPr>
        <w:t xml:space="preserve"> odlučeno kao u izreci zaključka</w:t>
      </w:r>
      <w:r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152E84">
        <w:t>27</w:t>
      </w:r>
      <w:r w:rsidR="005C5908" w:rsidRPr="00AC0001">
        <w:t xml:space="preserve">. </w:t>
      </w:r>
      <w:r w:rsidR="00152E84">
        <w:t>veljače</w:t>
      </w:r>
      <w:r w:rsidR="0090642B" w:rsidRPr="00AC0001">
        <w:t xml:space="preserve"> </w:t>
      </w:r>
      <w:r w:rsidR="00D54E36" w:rsidRPr="00AC0001">
        <w:t>201</w:t>
      </w:r>
      <w:r w:rsidR="00152E84">
        <w:t>9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>
      <w:pPr>
        <w:pStyle w:val="Tijeloteksta"/>
        <w:ind w:left="5760"/>
      </w:pPr>
      <w:r w:rsidRPr="00AC0001">
        <w:tab/>
        <w:t>Mislav Kolakušić</w:t>
      </w:r>
      <w:r w:rsidR="00817B60">
        <w:t xml:space="preserve"> </w:t>
      </w:r>
      <w:r w:rsidR="00281AD7">
        <w:t>v.r.</w:t>
      </w:r>
    </w:p>
    <w:p w:rsidRDefault="000A4159" w:rsidP="00660CD4" w:rsidR="000A4159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0C4BB1" w:rsidR="00A56226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 xml:space="preserve">(članka 19. stavak 7. </w:t>
      </w:r>
      <w:proofErr w:type="spellStart"/>
      <w:r w:rsidR="00B55E30" w:rsidRPr="00AC0001">
        <w:rPr>
          <w:sz w:val="24"/>
          <w:szCs w:val="24"/>
        </w:rPr>
        <w:t>SZ</w:t>
      </w:r>
      <w:proofErr w:type="spellEnd"/>
      <w:r w:rsidR="00B55E30" w:rsidRPr="00AC0001">
        <w:rPr>
          <w:sz w:val="24"/>
          <w:szCs w:val="24"/>
        </w:rPr>
        <w:t>-a)</w:t>
      </w:r>
    </w:p>
    <w:p w:rsidRDefault="000C4BB1" w:rsidP="000C4BB1" w:rsidR="000C4BB1">
      <w:pPr>
        <w:jc w:val="both"/>
        <w:rPr>
          <w:sz w:val="24"/>
          <w:szCs w:val="24"/>
        </w:rPr>
      </w:pPr>
    </w:p>
    <w:p w:rsidRDefault="00AD2EE8" w:rsidP="00281AD7" w:rsidR="00AD2EE8" w:rsidRPr="00281AD7">
      <w:pPr>
        <w:jc w:val="both"/>
        <w:rPr>
          <w:sz w:val="24"/>
          <w:szCs w:val="24"/>
        </w:rPr>
      </w:pPr>
    </w:p>
    <w:p w:rsidRDefault="00281AD7" w:rsidR="00281AD7" w:rsidRPr="00281AD7">
      <w:pPr>
        <w:rPr>
          <w:sz w:val="24"/>
          <w:szCs w:val="24"/>
        </w:rPr>
      </w:pPr>
      <w:r w:rsidRPr="00281AD7">
        <w:rPr>
          <w:sz w:val="24"/>
          <w:szCs w:val="24"/>
        </w:rPr>
        <w:t xml:space="preserve">Za točnost </w:t>
      </w:r>
      <w:proofErr w:type="spellStart"/>
      <w:r w:rsidRPr="00281AD7">
        <w:rPr>
          <w:sz w:val="24"/>
          <w:szCs w:val="24"/>
        </w:rPr>
        <w:t>otpravka</w:t>
      </w:r>
      <w:proofErr w:type="spellEnd"/>
      <w:r w:rsidRPr="00281AD7">
        <w:rPr>
          <w:sz w:val="24"/>
          <w:szCs w:val="24"/>
        </w:rPr>
        <w:t xml:space="preserve"> - ovlašteni službenik</w:t>
      </w:r>
    </w:p>
    <w:p w:rsidRDefault="00281AD7" w:rsidR="00281AD7" w:rsidRPr="00281AD7">
      <w:pPr>
        <w:rPr>
          <w:sz w:val="24"/>
          <w:szCs w:val="24"/>
        </w:rPr>
      </w:pPr>
      <w:r w:rsidRPr="00281AD7">
        <w:rPr>
          <w:sz w:val="24"/>
          <w:szCs w:val="24"/>
        </w:rPr>
        <w:tab/>
        <w:t xml:space="preserve">      Ivana Stampf</w:t>
      </w:r>
    </w:p>
    <w:p w:rsidRDefault="00281AD7" w:rsidP="00281AD7" w:rsidR="00281AD7" w:rsidRPr="00281AD7">
      <w:pPr>
        <w:jc w:val="both"/>
        <w:rPr>
          <w:sz w:val="24"/>
          <w:szCs w:val="24"/>
        </w:rPr>
      </w:pPr>
    </w:p>
    <w:sectPr w:rsidSect="00F95B87" w:rsidR="00281AD7" w:rsidRPr="00281AD7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</w:t>
    </w:r>
    <w:r w:rsidR="00664D72">
      <w:rPr>
        <w:sz w:val="24"/>
      </w:rPr>
      <w:t>716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E063FA"/>
    <w:multiLevelType w:val="hybridMultilevel"/>
    <w:tmpl w:val="5552B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688"/>
    <w:multiLevelType w:val="hybridMultilevel"/>
    <w:tmpl w:val="265881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244D7F"/>
    <w:multiLevelType w:val="hybridMultilevel"/>
    <w:tmpl w:val="7E365C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E166E6C"/>
    <w:multiLevelType w:val="hybridMultilevel"/>
    <w:tmpl w:val="D0862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10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877B8"/>
    <w:rsid w:val="000A4159"/>
    <w:rsid w:val="000B7D85"/>
    <w:rsid w:val="000C4BB1"/>
    <w:rsid w:val="00104A17"/>
    <w:rsid w:val="00111B28"/>
    <w:rsid w:val="00113E09"/>
    <w:rsid w:val="00152E84"/>
    <w:rsid w:val="00156768"/>
    <w:rsid w:val="00163103"/>
    <w:rsid w:val="00176E3E"/>
    <w:rsid w:val="001977C8"/>
    <w:rsid w:val="001A166A"/>
    <w:rsid w:val="001A4781"/>
    <w:rsid w:val="001B33C2"/>
    <w:rsid w:val="001C240E"/>
    <w:rsid w:val="001D1910"/>
    <w:rsid w:val="001D612A"/>
    <w:rsid w:val="001E0754"/>
    <w:rsid w:val="002321ED"/>
    <w:rsid w:val="00242E99"/>
    <w:rsid w:val="00267019"/>
    <w:rsid w:val="00281AD7"/>
    <w:rsid w:val="00293A6C"/>
    <w:rsid w:val="00295729"/>
    <w:rsid w:val="002A15E0"/>
    <w:rsid w:val="002A225E"/>
    <w:rsid w:val="002B0675"/>
    <w:rsid w:val="002C7B53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3F644F"/>
    <w:rsid w:val="00404029"/>
    <w:rsid w:val="004046D7"/>
    <w:rsid w:val="0040535E"/>
    <w:rsid w:val="00421E3A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55986"/>
    <w:rsid w:val="005637DB"/>
    <w:rsid w:val="00565CD7"/>
    <w:rsid w:val="00575936"/>
    <w:rsid w:val="005772A2"/>
    <w:rsid w:val="005A4B2D"/>
    <w:rsid w:val="005A768B"/>
    <w:rsid w:val="005C5908"/>
    <w:rsid w:val="005D3B62"/>
    <w:rsid w:val="005D44DA"/>
    <w:rsid w:val="005D500C"/>
    <w:rsid w:val="005D5154"/>
    <w:rsid w:val="005E02B1"/>
    <w:rsid w:val="00640DCE"/>
    <w:rsid w:val="00644E95"/>
    <w:rsid w:val="00645C22"/>
    <w:rsid w:val="00660CD4"/>
    <w:rsid w:val="00664D72"/>
    <w:rsid w:val="00676A4E"/>
    <w:rsid w:val="006844E2"/>
    <w:rsid w:val="006C4975"/>
    <w:rsid w:val="006E4475"/>
    <w:rsid w:val="006F066E"/>
    <w:rsid w:val="006F3591"/>
    <w:rsid w:val="007123FD"/>
    <w:rsid w:val="007141AF"/>
    <w:rsid w:val="007314A1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B60"/>
    <w:rsid w:val="00817DFE"/>
    <w:rsid w:val="00845CFD"/>
    <w:rsid w:val="008943B1"/>
    <w:rsid w:val="008A30BE"/>
    <w:rsid w:val="008B05F8"/>
    <w:rsid w:val="008B20E2"/>
    <w:rsid w:val="008D4080"/>
    <w:rsid w:val="00904392"/>
    <w:rsid w:val="0090642B"/>
    <w:rsid w:val="00927B5D"/>
    <w:rsid w:val="00936719"/>
    <w:rsid w:val="009410BD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56226"/>
    <w:rsid w:val="00A66022"/>
    <w:rsid w:val="00A877F9"/>
    <w:rsid w:val="00AC0001"/>
    <w:rsid w:val="00AC2095"/>
    <w:rsid w:val="00AD2EE8"/>
    <w:rsid w:val="00AE1FB5"/>
    <w:rsid w:val="00AE7488"/>
    <w:rsid w:val="00B16E06"/>
    <w:rsid w:val="00B4630A"/>
    <w:rsid w:val="00B46CF8"/>
    <w:rsid w:val="00B50B34"/>
    <w:rsid w:val="00B55E30"/>
    <w:rsid w:val="00B639DE"/>
    <w:rsid w:val="00B72A31"/>
    <w:rsid w:val="00C015D0"/>
    <w:rsid w:val="00C24CD3"/>
    <w:rsid w:val="00C6313F"/>
    <w:rsid w:val="00C759BE"/>
    <w:rsid w:val="00C8096D"/>
    <w:rsid w:val="00C86C21"/>
    <w:rsid w:val="00CB104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90AF2"/>
    <w:rsid w:val="00DB06B8"/>
    <w:rsid w:val="00DB7B0D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B74D6"/>
    <w:rsid w:val="00FD7ABA"/>
    <w:rsid w:val="00FE2889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664D7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664D7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St-6507/2016</izvorni_sadrzaj>
    <derivirana_varijabla naziv="DomainObject.Predmet.OznakaBroj_1">St-6507/2016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BRUMALIS 1970 d.o.o. zastupanog po punomoćniku RUDOLF RETTING</izvorni_sadrzaj>
    <derivirana_varijabla naziv="DomainObject.Predmet.ProtustrankaFormated_1">  BRUMALIS 1970 d.o.o. zastupanog po punomoćniku RUDOLF RETTING</derivirana_varijabla>
  </DomainObject.Predmet.ProtustrankaFormated>
  <DomainObject.Predmet.ProtustrankaFormatedOIB>
    <izvorni_sadrzaj>  BRUMALIS 1970 d.o.o., OIB 50011043124 zastupanog po punomoćniku RUDOLF RETTING</izvorni_sadrzaj>
    <derivirana_varijabla naziv="DomainObject.Predmet.ProtustrankaFormatedOIB_1">  BRUMALIS 1970 d.o.o., OIB 50011043124 zastupanog po punomoćniku RUDOLF RETTING</derivirana_varijabla>
  </DomainObject.Predmet.ProtustrankaFormatedOIB>
  <DomainObject.Predmet.ProtustrankaFormatedWithAdress>
    <izvorni_sadrzaj> BRUMALIS 1970 d.o.o., Gračanska cesta 147, 10000 Zagreb zastupanog po punomoćniku RUDOLF RETTING</izvorni_sadrzaj>
    <derivirana_varijabla naziv="DomainObject.Predmet.ProtustrankaFormatedWithAdress_1"> BRUMALIS 1970 d.o.o., Gračanska cesta 147, 10000 Zagreb zastupanog po punomoćniku RUDOLF RETTING</derivirana_varijabla>
  </DomainObject.Predmet.ProtustrankaFormatedWithAdress>
  <DomainObject.Predmet.ProtustrankaFormatedWithAdressOIB>
    <izvorni_sadrzaj> BRUMALIS 1970 d.o.o., OIB 50011043124, Gračanska cesta 147, 10000 Zagreb zastupanog po punomoćniku RUDOLF RETTING</izvorni_sadrzaj>
    <derivirana_varijabla naziv="DomainObject.Predmet.ProtustrankaFormatedWithAdressOIB_1"> BRUMALIS 1970 d.o.o., OIB 50011043124, Gračanska cesta 147, 10000 Zagreb zastupanog po punomoćniku RUDOLF RETTING</derivirana_varijabla>
  </DomainObject.Predmet.ProtustrankaFormatedWithAdressOIB>
  <DomainObject.Predmet.ProtustrankaWithAdress>
    <izvorni_sadrzaj>BRUMALIS 1970 d.o.o. Gračanska cesta 147, 10000 Zagreb</izvorni_sadrzaj>
    <derivirana_varijabla naziv="DomainObject.Predmet.ProtustrankaWithAdress_1">BRUMALIS 1970 d.o.o. Gračanska cesta 147, 10000 Zagreb</derivirana_varijabla>
  </DomainObject.Predmet.ProtustrankaWithAdress>
  <DomainObject.Predmet.ProtustrankaWithAdressOIB>
    <izvorni_sadrzaj>BRUMALIS 1970 d.o.o., OIB 50011043124, Gračanska cesta 147, 10000 Zagreb</izvorni_sadrzaj>
    <derivirana_varijabla naziv="DomainObject.Predmet.ProtustrankaWithAdressOIB_1">BRUMALIS 1970 d.o.o., OIB 50011043124, Gračanska cesta 147, 10000 Zagreb</derivirana_varijabla>
  </DomainObject.Predmet.ProtustrankaWithAdressOIB>
  <DomainObject.Predmet.ProtustrankaNazivFormated>
    <izvorni_sadrzaj>BRUMALIS 1970 d.o.o.</izvorni_sadrzaj>
    <derivirana_varijabla naziv="DomainObject.Predmet.ProtustrankaNazivFormated_1">BRUMALIS 1970 d.o.o.</derivirana_varijabla>
  </DomainObject.Predmet.ProtustrankaNazivFormated>
  <DomainObject.Predmet.ProtustrankaNazivFormatedOIB>
    <izvorni_sadrzaj>BRUMALIS 1970 d.o.o., OIB 50011043124</izvorni_sadrzaj>
    <derivirana_varijabla naziv="DomainObject.Predmet.ProtustrankaNazivFormatedOIB_1">BRUMALIS 1970 d.o.o., OIB 50011043124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BRUMALIS 1970 d.o.o. zastupanog po punomoćniku RUDOLF RETTING</item>
    </izvorni_sadrzaj>
    <derivirana_varijabla naziv="DomainObject.Predmet.ProtuStrankaListFormated_1">
      <item>BRUMALIS 1970 d.o.o. zastupanog po punomoćniku RUDOLF RETTING</item>
    </derivirana_varijabla>
  </DomainObject.Predmet.ProtuStrankaListFormated>
  <DomainObject.Predmet.ProtuStrankaListFormatedOIB>
    <izvorni_sadrzaj>
      <item>BRUMALIS 1970 d.o.o., OIB 50011043124 zastupanog po punomoćniku RUDOLF RETTING</item>
    </izvorni_sadrzaj>
    <derivirana_varijabla naziv="DomainObject.Predmet.ProtuStrankaListFormatedOIB_1">
      <item>BRUMALIS 1970 d.o.o., OIB 50011043124 zastupanog po punomoćniku RUDOLF RETTING</item>
    </derivirana_varijabla>
  </DomainObject.Predmet.ProtuStrankaListFormatedOIB>
  <DomainObject.Predmet.ProtuStrankaListFormatedWithAdress>
    <izvorni_sadrzaj>
      <item>BRUMALIS 1970 d.o.o., Gračanska cesta 147, 10000 Zagreb zastupanog po punomoćniku RUDOLF RETTING</item>
    </izvorni_sadrzaj>
    <derivirana_varijabla naziv="DomainObject.Predmet.ProtuStrankaListFormatedWithAdress_1">
      <item>BRUMALIS 1970 d.o.o., Gračanska cesta 147, 10000 Zagreb zastupanog po punomoćniku RUDOLF RETTING</item>
    </derivirana_varijabla>
  </DomainObject.Predmet.ProtuStrankaListFormatedWithAdress>
  <DomainObject.Predmet.ProtuStrankaListFormatedWithAdressOIB>
    <izvorni_sadrzaj>
      <item>BRUMALIS 1970 d.o.o., OIB 50011043124, Gračanska cesta 147, 10000 Zagreb zastupanog po punomoćniku RUDOLF RETTING</item>
    </izvorni_sadrzaj>
    <derivirana_varijabla naziv="DomainObject.Predmet.ProtuStrankaListFormatedWithAdressOIB_1">
      <item>BRUMALIS 1970 d.o.o., OIB 50011043124, Gračanska cesta 147, 10000 Zagreb zastupanog po punomoćniku RUDOLF RETTING</item>
    </derivirana_varijabla>
  </DomainObject.Predmet.ProtuStrankaListFormatedWithAdressOIB>
  <DomainObject.Predmet.ProtuStrankaListNazivFormated>
    <izvorni_sadrzaj>
      <item>BRUMALIS 1970 d.o.o.</item>
    </izvorni_sadrzaj>
    <derivirana_varijabla naziv="DomainObject.Predmet.ProtuStrankaListNazivFormated_1">
      <item>BRUMALIS 1970 d.o.o.</item>
    </derivirana_varijabla>
  </DomainObject.Predmet.ProtuStrankaListNazivFormated>
  <DomainObject.Predmet.ProtuStrankaListNazivFormatedOIB>
    <izvorni_sadrzaj>
      <item>BRUMALIS 1970 d.o.o., OIB 50011043124</item>
    </izvorni_sadrzaj>
    <derivirana_varijabla naziv="DomainObject.Predmet.ProtuStrankaListNazivFormatedOIB_1">
      <item>BRUMALIS 1970 d.o.o., OIB 50011043124</item>
    </derivirana_varijabla>
  </DomainObject.Predmet.ProtuStrankaListNazivFormatedOIB>
  <DomainObject.Predmet.OstaliListFormated>
    <izvorni_sadrzaj>
      <item>RUDOLF RETTING punomoćnik sudionika u postupku BRUMALIS 1970 d.o.o.</item>
      <item>ŽDO u Zagrebu punomoćnik sudionika u postupku RH MF Porezna uprava Zagreb</item>
    </izvorni_sadrzaj>
    <derivirana_varijabla naziv="DomainObject.Predmet.OstaliListFormated_1">
      <item>RUDOLF RETTING punomoćnik sudionika u postupku BRUMALIS 1970 d.o.o.</item>
      <item>ŽDO u Zagrebu punomoćnik sudionika u postupku RH MF Porezna uprava Zagreb</item>
    </derivirana_varijabla>
  </DomainObject.Predmet.OstaliListFormated>
  <DomainObject.Predmet.OstaliListFormatedOIB>
    <izvorni_sadrzaj>
      <item>RUDOLF RETTING, OIB 27567188682 punomoćnik sudionika u postupku BRUMALIS 1970 d.o.o.</item>
      <item>ŽDO u Zagrebu, OIB 16488001145 punomoćnik sudionika u postupku RH MF Porezna uprava Zagreb</item>
    </izvorni_sadrzaj>
    <derivirana_varijabla naziv="DomainObject.Predmet.OstaliListFormatedOIB_1">
      <item>RUDOLF RETTING, OIB 27567188682 punomoćnik sudionika u postupku BRUMALIS 1970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RUDOLF RETTING, GRAČANSKA CESTA 147, 10000 Zagreb punomoćnik sudionika u postupku BRUMALIS 1970 d.o.o.</item>
      <item>ŽDO u Zagrebu, Savska cesta 41, 10000 Zagreb punomoćnik sudionika u postupku RH MF Porezna uprava Zagreb</item>
    </izvorni_sadrzaj>
    <derivirana_varijabla naziv="DomainObject.Predmet.OstaliListFormatedWithAdress_1">
      <item>RUDOLF RETTING, GRAČANSKA CESTA 147, 10000 Zagreb punomoćnik sudionika u postupku BRUMALIS 1970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RUDOLF RETTING</item>
      <item>ŽDO u Zagrebu</item>
    </izvorni_sadrzaj>
    <derivirana_varijabla naziv="DomainObject.Predmet.OstaliListNazivFormated_1">
      <item>RUDOLF RETTING</item>
      <item>ŽDO u Zagrebu</item>
    </derivirana_varijabla>
  </DomainObject.Predmet.OstaliListNazivFormated>
  <DomainObject.Predmet.OstaliListNazivFormatedOIB>
    <izvorni_sadrzaj>
      <item>RUDOLF RETTING, OIB 27567188682</item>
      <item>ŽDO u Zagrebu, OIB 16488001145</item>
    </izvorni_sadrzaj>
    <derivirana_varijabla naziv="DomainObject.Predmet.OstaliListNazivFormatedOIB_1">
      <item>RUDOLF RETTING, OIB 27567188682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BRUMALIS 1970 d.o.o.</izvorni_sadrzaj>
    <derivirana_varijabla naziv="DomainObject.Predmet.ProtustrankaIDrugi_1">BRUMALIS 1970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BRUMALIS 1970 d.o.o., OIB 50011043124, Gračanska cesta 147, 10000 Zagreb</izvorni_sadrzaj>
    <derivirana_varijabla naziv="DomainObject.Predmet.ProtustrankaIDrugiAdressOIB_1">BRUMALIS 1970 d.o.o., OIB 50011043124, Gračanska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2018.</izvorni_sadrzaj>
    <derivirana_varijabla naziv="DomainObject.Predmet.OdlukaRjesenje.DatumDonosenjaOdluke_1">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St-6507/2016-22</izvorni_sadrzaj>
    <derivirana_varijabla naziv="DomainObject.Predmet.OdlukaRjesenje.Oznaka_1">St-6507/2016-22</derivirana_varijabla>
  </DomainObject.Predmet.OdlukaRjesenje.Oznaka>
  <DomainObject.Predmet.SudioniciListNaziv>
    <izvorni_sadrzaj>
      <item>BRUMALIS 1970 d.o.o.</item>
      <item>FINA Regionalni centar Zagreb</item>
      <item>RUDOLF RETTING</item>
      <item>RH MF Porezna uprava Zagreb</item>
      <item>ŽDO u Zagrebu</item>
    </izvorni_sadrzaj>
    <derivirana_varijabla naziv="DomainObject.Predmet.SudioniciListNaziv_1">
      <item>BRUMALIS 1970 d.o.o.</item>
      <item>FINA Regionalni centar Zagreb</item>
      <item>RUDOLF RETTING</item>
      <item>RH MF Porezna uprava Zagreb</item>
      <item>ŽDO u Zagrebu</item>
    </derivirana_varijabla>
  </DomainObject.Predmet.SudioniciListNaziv>
  <DomainObject.Predmet.SudioniciListAdressOIB>
    <izvorni_sadrzaj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50011043124</item>
      <item>, OIB 85821130368</item>
      <item>, OIB 27567188682</item>
      <item>, OIB 18683136487</item>
      <item>, OIB 16488001145</item>
    </izvorni_sadrzaj>
    <derivirana_varijabla naziv="DomainObject.Predmet.SudioniciListNazivOIB_1">
      <item>, OIB 50011043124</item>
      <item>, OIB 85821130368</item>
      <item>, OIB 27567188682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St-6507/2016-22</izvorni_sadrzaj>
    <derivirana_varijabla naziv="DomainObject.PredzadnjaOdlukaIzPredmeta.Oznaka_1">St-6507/2016-22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991</properties:Characters>
  <properties:Lines>42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2019-02-27T10:09:00Z</dcterms:created>
  <dc:creator>nmarkovic</dc:creator>
  <cp:lastModifiedBy>Ivana Stampf</cp:lastModifiedBy>
  <cp:lastPrinted>2019-02-27T10:19:00Z</cp:lastPrinted>
  <dcterms:modified xmlns:xsi="http://www.w3.org/2001/XMLSchema-instance" xsi:type="dcterms:W3CDTF">2019-02-27T10:23:00Z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 St-6507-16 zaključak o ispravku rješenja iban.docx)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