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5006" w14:paraId="b795006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>Posl</w:t>
      </w:r>
      <w:r w:rsidR="00F22B59">
        <w:t>ovni broj</w:t>
      </w:r>
      <w:r>
        <w:t xml:space="preserve">: </w:t>
      </w:r>
      <w:r w:rsidR="000C3CA4" w:rsidRPr="000C3CA4">
        <w:t>1 St-</w:t>
      </w:r>
      <w:r w:rsidR="00F22B59">
        <w:t>83</w:t>
      </w:r>
      <w:r w:rsidR="006B338C">
        <w:t>/1</w:t>
      </w:r>
      <w:r w:rsidR="00F22B59">
        <w:t>7</w:t>
      </w:r>
      <w:r w:rsidR="006B338C">
        <w:t>-</w:t>
      </w:r>
      <w:r w:rsidR="00F22B59">
        <w:t>41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F22B59" w:rsidP="00F22B59" w:rsidR="00F22B59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22B59" w:rsidP="00F22B59" w:rsidR="00F22B59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F22B59" w:rsidP="00F22B59" w:rsidR="00F22B59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F22B59" w:rsidP="00F22B59" w:rsidR="00F22B59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F22B59">
        <w:t>ROMANA ŠKRAPA d.o.o., Žman, Dugi Otok, OIB: 83387904017</w:t>
      </w:r>
      <w:r w:rsidR="006B338C">
        <w:t xml:space="preserve">, </w:t>
      </w:r>
      <w:r w:rsidR="00D274E0">
        <w:t>dana 30</w:t>
      </w:r>
      <w:r w:rsidR="005E1043">
        <w:t xml:space="preserve">. </w:t>
      </w:r>
      <w:r w:rsidR="00F22B59">
        <w:t>siječnja 2018</w:t>
      </w:r>
      <w:r w:rsidR="005E1043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6E513C">
        <w:t>Obustavlja se</w:t>
      </w:r>
      <w:r w:rsidR="00113EE2">
        <w:t xml:space="preserve"> stečajni postupak nad stečajnim </w:t>
      </w:r>
      <w:r w:rsidR="000C1AFC">
        <w:t xml:space="preserve">dužnikom </w:t>
      </w:r>
      <w:r w:rsidR="00F22B59">
        <w:t>ROMANA ŠKRAPA d.o.o., Žman, Dugi Otok, OIB: 83387904017</w:t>
      </w:r>
      <w:r w:rsidR="004B5CBF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E10F14" w:rsidP="00E10F14" w:rsidR="00E10F14">
      <w:pPr>
        <w:ind w:firstLine="708"/>
        <w:jc w:val="both"/>
      </w:pPr>
      <w:r>
        <w:t xml:space="preserve">Financijska agencija je </w:t>
      </w:r>
      <w:r w:rsidR="00F22B59">
        <w:t>12</w:t>
      </w:r>
      <w:r w:rsidR="005E1043">
        <w:t xml:space="preserve">. </w:t>
      </w:r>
      <w:r w:rsidR="00F22B59">
        <w:t>travnja</w:t>
      </w:r>
      <w:r>
        <w:t xml:space="preserve"> 2016.</w:t>
      </w:r>
      <w:r w:rsidRPr="000C3CA4">
        <w:t xml:space="preserve"> podnijela </w:t>
      </w:r>
      <w:r>
        <w:t xml:space="preserve">prijedlog za otvaranje </w:t>
      </w:r>
      <w:r w:rsidRPr="000C3CA4">
        <w:t xml:space="preserve">stečajnog postupka nad stečajnim dužnikom </w:t>
      </w:r>
      <w:r w:rsidR="00F22B59">
        <w:t>ROMANA ŠKRAPA d.o.o., Žman, Dugi Otok, OIB: 83387904017</w:t>
      </w:r>
      <w:r w:rsidRPr="000C3CA4">
        <w:t>.</w:t>
      </w:r>
      <w:r w:rsidR="005E1043">
        <w:t xml:space="preserve"> </w:t>
      </w:r>
    </w:p>
    <w:p w:rsidRDefault="00E10F14" w:rsidP="00E10F14" w:rsidR="00E10F14">
      <w:pPr>
        <w:jc w:val="both"/>
      </w:pPr>
      <w:r w:rsidRPr="0066271E">
        <w:t xml:space="preserve">           </w:t>
      </w:r>
      <w:r>
        <w:t xml:space="preserve">Postupajući po prijedlogu rješenjem je pokrenut prethodni postupak i određeno ročište radi utvrđivanja uvjeta za otvaranje stečajnog postupka. Dana </w:t>
      </w:r>
      <w:r w:rsidR="00F22B59">
        <w:t>17</w:t>
      </w:r>
      <w:r w:rsidR="005E1043">
        <w:t xml:space="preserve">. </w:t>
      </w:r>
      <w:r w:rsidR="00F22B59">
        <w:t>siječnja 2018</w:t>
      </w:r>
      <w:r>
        <w:t xml:space="preserve">. </w:t>
      </w:r>
      <w:r w:rsidR="0082211C">
        <w:t>g</w:t>
      </w:r>
      <w:r w:rsidR="005E1043">
        <w:t xml:space="preserve">odine </w:t>
      </w:r>
      <w:r w:rsidR="00F22B59">
        <w:t>privremena stečajna</w:t>
      </w:r>
      <w:r w:rsidR="005E1043">
        <w:t xml:space="preserve"> upravitelj</w:t>
      </w:r>
      <w:r w:rsidR="00F22B59">
        <w:t>ica</w:t>
      </w:r>
      <w:r w:rsidR="005E1043">
        <w:t xml:space="preserve"> je </w:t>
      </w:r>
      <w:r w:rsidR="00F22B59">
        <w:t>dostavila</w:t>
      </w:r>
      <w:r>
        <w:t xml:space="preserve"> Potvrdu</w:t>
      </w:r>
      <w:r w:rsidR="0082211C">
        <w:t xml:space="preserve"> FINA-e</w:t>
      </w:r>
      <w:r>
        <w:t xml:space="preserve"> o blokadi računa i novčanih sredstava ovršenika iz kojeg proizlazi da na dan </w:t>
      </w:r>
      <w:r w:rsidR="00F22B59">
        <w:t>5. siječnja 2018</w:t>
      </w:r>
      <w:r>
        <w:t xml:space="preserve">. dužnik nema nepodmirenih osnova za plaćanje evidentiranih u Očevidniku redoslijeda za plaćanje. </w:t>
      </w:r>
    </w:p>
    <w:p w:rsidRDefault="00E10F14" w:rsidP="00E10F14" w:rsidR="00E10F14">
      <w:pPr>
        <w:jc w:val="both"/>
      </w:pPr>
      <w:r>
        <w:tab/>
        <w:t>Slijedom navedeno</w:t>
      </w:r>
      <w:r w:rsidR="00DE7F26">
        <w:t>g</w:t>
      </w:r>
      <w:r>
        <w:t xml:space="preserve"> sud je utvrdio da je prestao stečajni razlog i da dužnik nije nesposoban za plaćanje niti prezadužen, a u smislu čl. 5., 6. i 7. Stečajnog zakona (Narodne novine 71/15</w:t>
      </w:r>
      <w:r w:rsidR="00F22B59">
        <w:t xml:space="preserve"> i 104/17</w:t>
      </w:r>
      <w:r>
        <w:t>).</w:t>
      </w:r>
    </w:p>
    <w:p w:rsidRDefault="00E10F14" w:rsidP="00E10F14" w:rsidR="00E10F14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E10F14" w:rsidP="00E10F14" w:rsidR="00E10F14">
      <w:pPr>
        <w:jc w:val="both"/>
      </w:pPr>
      <w:r>
        <w:tab/>
        <w:t xml:space="preserve">Stoga je odlučeno kao u izreci. </w:t>
      </w:r>
    </w:p>
    <w:p w:rsidRDefault="00E10F14" w:rsidP="00E10F14" w:rsidR="00E10F14">
      <w:pPr>
        <w:jc w:val="both"/>
      </w:pPr>
    </w:p>
    <w:p w:rsidRDefault="00E10F14" w:rsidP="00E10F14" w:rsidR="00E10F14">
      <w:pPr>
        <w:jc w:val="center"/>
      </w:pPr>
      <w:r w:rsidRPr="000C3CA4">
        <w:t xml:space="preserve">U Zadru, </w:t>
      </w:r>
      <w:r w:rsidR="00D274E0">
        <w:t>30</w:t>
      </w:r>
      <w:r w:rsidR="005E1043">
        <w:t xml:space="preserve">. </w:t>
      </w:r>
      <w:r w:rsidR="00F22B59">
        <w:t>siječnja 2018</w:t>
      </w:r>
      <w:r w:rsidRPr="000C3CA4">
        <w:t>.</w:t>
      </w:r>
    </w:p>
    <w:p w:rsidRDefault="00E10F14" w:rsidP="00E10F14" w:rsidR="00E10F14" w:rsidRPr="000C3CA4">
      <w:pPr>
        <w:jc w:val="center"/>
      </w:pPr>
    </w:p>
    <w:p w:rsidRDefault="00E10F14" w:rsidP="00F22B59" w:rsidR="00E10F14" w:rsidRPr="000C3CA4">
      <w:pPr>
        <w:ind w:firstLine="708" w:left="6372"/>
      </w:pPr>
      <w:r w:rsidRPr="000C3CA4">
        <w:t>S</w:t>
      </w:r>
      <w:r w:rsidR="00F22B59">
        <w:t>utkinja</w:t>
      </w:r>
    </w:p>
    <w:p w:rsidRDefault="00E10F14" w:rsidP="00F22B59" w:rsidR="00E10F14" w:rsidRPr="000C3CA4">
      <w:pPr>
        <w:ind w:firstLine="708" w:left="6372"/>
        <w:jc w:val="both"/>
      </w:pPr>
      <w:r w:rsidRPr="000C3CA4">
        <w:t>Ardena Bajlo</w:t>
      </w:r>
    </w:p>
    <w:p w:rsidRDefault="00E10F14" w:rsidP="00E10F14" w:rsidR="00E10F14"/>
    <w:p w:rsidRDefault="00E10F14" w:rsidP="00E10F14" w:rsidR="00E10F14"/>
    <w:p w:rsidRDefault="0082211C" w:rsidP="00E10F14" w:rsidR="0082211C"/>
    <w:p w:rsidRDefault="0082211C" w:rsidP="00E10F14" w:rsidR="0082211C"/>
    <w:p w:rsidRDefault="0082211C" w:rsidP="00E10F14" w:rsidR="0082211C" w:rsidRPr="000C3CA4"/>
    <w:p w:rsidRDefault="00F22B59" w:rsidP="00E10F14" w:rsidR="00E10F14" w:rsidRPr="000C3CA4">
      <w:r>
        <w:t>Pouka o pravnom lijeku</w:t>
      </w:r>
      <w:r w:rsidR="00E10F14" w:rsidRPr="000C3CA4">
        <w:t xml:space="preserve">: </w:t>
      </w:r>
    </w:p>
    <w:p w:rsidRDefault="00E10F14" w:rsidP="00E10F14" w:rsidR="00E10F14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  <w:r w:rsidRPr="000C3CA4">
        <w:t xml:space="preserve">Dostaviti: </w:t>
      </w:r>
    </w:p>
    <w:p w:rsidRDefault="00E10F14" w:rsidP="0084727E" w:rsidR="00E10F14">
      <w:pPr>
        <w:numPr>
          <w:ilvl w:val="0"/>
          <w:numId w:val="1"/>
        </w:numPr>
        <w:jc w:val="both"/>
      </w:pPr>
      <w:r>
        <w:t>predlagatelju – e oglasna ploča</w:t>
      </w:r>
    </w:p>
    <w:p w:rsidRDefault="0084727E" w:rsidP="0084727E" w:rsidR="0084727E">
      <w:pPr>
        <w:numPr>
          <w:ilvl w:val="0"/>
          <w:numId w:val="1"/>
        </w:numPr>
        <w:jc w:val="both"/>
      </w:pPr>
      <w:r>
        <w:t>registru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E10F14" w:rsidP="00E10F14" w:rsidR="00E10F14" w:rsidRPr="000C3CA4">
      <w:pPr>
        <w:numPr>
          <w:ilvl w:val="0"/>
          <w:numId w:val="1"/>
        </w:numPr>
        <w:jc w:val="both"/>
      </w:pPr>
      <w:r>
        <w:t>u spis.</w:t>
      </w:r>
    </w:p>
    <w:p w:rsidRDefault="00E10F14" w:rsidP="00E10F14" w:rsidR="00E10F14" w:rsidRPr="000C3CA4">
      <w:pPr>
        <w:ind w:left="360"/>
        <w:jc w:val="both"/>
      </w:pPr>
    </w:p>
    <w:p w:rsidRDefault="000302FB" w:rsidP="00E10F14" w:rsidR="000302FB" w:rsidRPr="000C3CA4">
      <w:pPr>
        <w:ind w:firstLine="708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CA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 w:rsidR="00F22B59">
          <w:t>Poslovni broj</w:t>
        </w:r>
        <w:r>
          <w:t xml:space="preserve">: </w:t>
        </w:r>
        <w:r w:rsidRPr="000C3CA4">
          <w:t>1 St-</w:t>
        </w:r>
        <w:r w:rsidR="00F22B59">
          <w:t>83/2017</w:t>
        </w:r>
        <w:r w:rsidR="005E1043">
          <w:t>-</w:t>
        </w:r>
        <w:r w:rsidR="00F22B59">
          <w:t>41</w:t>
        </w:r>
      </w:p>
      <w:p w:rsidRDefault="00826CAE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92D9A"/>
    <w:rsid w:val="001C0852"/>
    <w:rsid w:val="0021510A"/>
    <w:rsid w:val="0027651C"/>
    <w:rsid w:val="00383202"/>
    <w:rsid w:val="00391689"/>
    <w:rsid w:val="003A47CB"/>
    <w:rsid w:val="003D4686"/>
    <w:rsid w:val="004A3683"/>
    <w:rsid w:val="004B5CBF"/>
    <w:rsid w:val="00517489"/>
    <w:rsid w:val="0053370D"/>
    <w:rsid w:val="005E1043"/>
    <w:rsid w:val="00633176"/>
    <w:rsid w:val="0066271E"/>
    <w:rsid w:val="00664993"/>
    <w:rsid w:val="006B338C"/>
    <w:rsid w:val="006D5987"/>
    <w:rsid w:val="006D6236"/>
    <w:rsid w:val="006E513C"/>
    <w:rsid w:val="00745785"/>
    <w:rsid w:val="007A66AD"/>
    <w:rsid w:val="0082211C"/>
    <w:rsid w:val="00826CAE"/>
    <w:rsid w:val="0084727E"/>
    <w:rsid w:val="008B3276"/>
    <w:rsid w:val="008D7214"/>
    <w:rsid w:val="008E10F5"/>
    <w:rsid w:val="008E1367"/>
    <w:rsid w:val="009002AC"/>
    <w:rsid w:val="009217D3"/>
    <w:rsid w:val="009753DE"/>
    <w:rsid w:val="009B6ECB"/>
    <w:rsid w:val="009D0ABE"/>
    <w:rsid w:val="009E05AD"/>
    <w:rsid w:val="009E11FF"/>
    <w:rsid w:val="00A57FE5"/>
    <w:rsid w:val="00A94666"/>
    <w:rsid w:val="00BE6C59"/>
    <w:rsid w:val="00C052B0"/>
    <w:rsid w:val="00C55CCE"/>
    <w:rsid w:val="00D21088"/>
    <w:rsid w:val="00D21F59"/>
    <w:rsid w:val="00D243E6"/>
    <w:rsid w:val="00D274E0"/>
    <w:rsid w:val="00DC56CB"/>
    <w:rsid w:val="00DE7F26"/>
    <w:rsid w:val="00DF177E"/>
    <w:rsid w:val="00E10F14"/>
    <w:rsid w:val="00E504E7"/>
    <w:rsid w:val="00F05A94"/>
    <w:rsid w:val="00F22B59"/>
    <w:rsid w:val="00F47496"/>
    <w:rsid w:val="00F50B17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22B5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F22B5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6C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C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C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C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C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22B5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F22B5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6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C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C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C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C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St-83/2017</izvorni_sadrzaj>
    <derivirana_varijabla naziv="DomainObject.Predmet.OznakaBroj_1">St-83/2017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ROMANA ŠKRAPA društvo s ograničenom odgovornošću za ulov i promet ribom i turizam</izvorni_sadrzaj>
    <derivirana_varijabla naziv="DomainObject.Predmet.ProtustrankaFormated_1">  ROMANA ŠKRAPA društvo s ograničenom odgovornošću za ulov i promet ribom i turizam</derivirana_varijabla>
  </DomainObject.Predmet.ProtustrankaFormated>
  <DomainObject.Predmet.ProtustrankaFormatedOIB>
    <izvorni_sadrzaj>  ROMANA ŠKRAPA društvo s ograničenom odgovornošću za ulov i promet ribom i turizam, OIB 83387904017</izvorni_sadrzaj>
    <derivirana_varijabla naziv="DomainObject.Predmet.ProtustrankaFormatedOIB_1">  ROMANA ŠKRAPA društvo s ograničenom odgovornošću za ulov i promet ribom i turizam, OIB 83387904017</derivirana_varijabla>
  </DomainObject.Predmet.ProtustrankaFormatedOIB>
  <DomainObject.Predmet.ProtustrankaFormatedWithAdress>
    <izvorni_sadrzaj> ROMANA ŠKRAPA društvo s ograničenom odgovornošću za ulov i promet ribom i turizam, Dugi otok, 23282 Žman</izvorni_sadrzaj>
    <derivirana_varijabla naziv="DomainObject.Predmet.ProtustrankaFormatedWithAdress_1"> ROMANA ŠKRAPA društvo s ograničenom odgovornošću za ulov i promet ribom i turizam, Dugi otok, 23282 Žman</derivirana_varijabla>
  </DomainObject.Predmet.ProtustrankaFormatedWithAdress>
  <DomainObject.Predmet.ProtustrankaFormatedWithAdressOIB>
    <izvorni_sadrzaj> ROMANA ŠKRAPA društvo s ograničenom odgovornošću za ulov i promet ribom i turizam, OIB 83387904017, Dugi otok, 23282 Žman</izvorni_sadrzaj>
    <derivirana_varijabla naziv="DomainObject.Predmet.ProtustrankaFormatedWithAdressOIB_1"> ROMANA ŠKRAPA društvo s ograničenom odgovornošću za ulov i promet ribom i turizam, OIB 83387904017, Dugi otok, 23282 Žman</derivirana_varijabla>
  </DomainObject.Predmet.ProtustrankaFormatedWithAdressOIB>
  <DomainObject.Predmet.ProtustrankaWithAdress>
    <izvorni_sadrzaj>ROMANA ŠKRAPA društvo s ograničenom odgovornošću za ulov i promet ribom i turizam Dugi otok, 23282 Žman</izvorni_sadrzaj>
    <derivirana_varijabla naziv="DomainObject.Predmet.ProtustrankaWithAdress_1">ROMANA ŠKRAPA društvo s ograničenom odgovornošću za ulov i promet ribom i turizam Dugi otok, 23282 Žman</derivirana_varijabla>
  </DomainObject.Predmet.ProtustrankaWithAdress>
  <DomainObject.Predmet.ProtustrankaWithAdressOIB>
    <izvorni_sadrzaj>ROMANA ŠKRAPA društvo s ograničenom odgovornošću za ulov i promet ribom i turizam, OIB 83387904017, Dugi otok, 23282 Žman</izvorni_sadrzaj>
    <derivirana_varijabla naziv="DomainObject.Predmet.ProtustrankaWithAdressOIB_1">ROMANA ŠKRAPA društvo s ograničenom odgovornošću za ulov i promet ribom i turizam, OIB 83387904017, Dugi otok, 23282 Žman</derivirana_varijabla>
  </DomainObject.Predmet.ProtustrankaWithAdressOIB>
  <DomainObject.Predmet.ProtustrankaNazivFormated>
    <izvorni_sadrzaj>ROMANA ŠKRAPA društvo s ograničenom odgovornošću za ulov i promet ribom i turizam</izvorni_sadrzaj>
    <derivirana_varijabla naziv="DomainObject.Predmet.ProtustrankaNazivFormated_1">ROMANA ŠKRAPA društvo s ograničenom odgovornošću za ulov i promet ribom i turizam</derivirana_varijabla>
  </DomainObject.Predmet.ProtustrankaNazivFormated>
  <DomainObject.Predmet.ProtustrankaNazivFormatedOIB>
    <izvorni_sadrzaj>ROMANA ŠKRAPA društvo s ograničenom odgovornošću za ulov i promet ribom i turizam, OIB 83387904017</izvorni_sadrzaj>
    <derivirana_varijabla naziv="DomainObject.Predmet.ProtustrankaNazivFormatedOIB_1">ROMANA ŠKRAPA društvo s ograničenom odgovornošću za ulov i promet ribom i turizam, OIB 83387904017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ROMANA ŠKRAPA društvo s ograničenom odgovornošću za ulov i promet ribom i turizam</item>
    </izvorni_sadrzaj>
    <derivirana_varijabla naziv="DomainObject.Predmet.ProtuStrankaListFormated_1">
      <item>ROMANA ŠKRAPA društvo s ograničenom odgovornošću za ulov i promet ribom i turizam</item>
    </derivirana_varijabla>
  </DomainObject.Predmet.ProtuStrankaListFormated>
  <DomainObject.Predmet.ProtuStrankaListFormatedOIB>
    <izvorni_sadrzaj>
      <item>ROMANA ŠKRAPA društvo s ograničenom odgovornošću za ulov i promet ribom i turizam, OIB 83387904017</item>
    </izvorni_sadrzaj>
    <derivirana_varijabla naziv="DomainObject.Predmet.ProtuStrankaListFormatedOIB_1">
      <item>ROMANA ŠKRAPA društvo s ograničenom odgovornošću za ulov i promet ribom i turizam, OIB 83387904017</item>
    </derivirana_varijabla>
  </DomainObject.Predmet.ProtuStrankaListFormatedOIB>
  <DomainObject.Predmet.ProtuStrankaListFormatedWithAdress>
    <izvorni_sadrzaj>
      <item>ROMANA ŠKRAPA društvo s ograničenom odgovornošću za ulov i promet ribom i turizam, Dugi otok, 23282 Žman</item>
    </izvorni_sadrzaj>
    <derivirana_varijabla naziv="DomainObject.Predmet.ProtuStrankaListFormatedWithAdress_1">
      <item>ROMANA ŠKRAPA društvo s ograničenom odgovornošću za ulov i promet ribom i turizam, Dugi otok, 23282 Žman</item>
    </derivirana_varijabla>
  </DomainObject.Predmet.ProtuStrankaListFormatedWithAdress>
  <DomainObject.Predmet.ProtuStrankaListFormatedWithAdressOIB>
    <izvorni_sadrzaj>
      <item>ROMANA ŠKRAPA društvo s ograničenom odgovornošću za ulov i promet ribom i turizam, OIB 83387904017, Dugi otok, 23282 Žman</item>
    </izvorni_sadrzaj>
    <derivirana_varijabla naziv="DomainObject.Predmet.ProtuStrankaListFormatedWithAdressOIB_1">
      <item>ROMANA ŠKRAPA društvo s ograničenom odgovornošću za ulov i promet ribom i turizam, OIB 83387904017, Dugi otok, 23282 Žman</item>
    </derivirana_varijabla>
  </DomainObject.Predmet.ProtuStrankaListFormatedWithAdressOIB>
  <DomainObject.Predmet.ProtuStrankaListNazivFormated>
    <izvorni_sadrzaj>
      <item>ROMANA ŠKRAPA društvo s ograničenom odgovornošću za ulov i promet ribom i turizam</item>
    </izvorni_sadrzaj>
    <derivirana_varijabla naziv="DomainObject.Predmet.ProtuStrankaListNazivFormated_1">
      <item>ROMANA ŠKRAPA društvo s ograničenom odgovornošću za ulov i promet ribom i turizam</item>
    </derivirana_varijabla>
  </DomainObject.Predmet.ProtuStrankaListNazivFormated>
  <DomainObject.Predmet.ProtuStrankaListNazivFormatedOIB>
    <izvorni_sadrzaj>
      <item>ROMANA ŠKRAPA društvo s ograničenom odgovornošću za ulov i promet ribom i turizam, OIB 83387904017</item>
    </izvorni_sadrzaj>
    <derivirana_varijabla naziv="DomainObject.Predmet.ProtuStrankaListNazivFormatedOIB_1">
      <item>ROMANA ŠKRAPA društvo s ograničenom odgovornošću za ulov i promet ribom i turizam, OIB 83387904017</item>
    </derivirana_varijabla>
  </DomainObject.Predmet.ProtuStrankaListNazivFormatedOIB>
  <DomainObject.Predmet.OstaliListFormated>
    <izvorni_sadrzaj>
      <item>Roman Hrboka</item>
    </izvorni_sadrzaj>
    <derivirana_varijabla naziv="DomainObject.Predmet.OstaliListFormated_1">
      <item>Roman Hrboka</item>
    </derivirana_varijabla>
  </DomainObject.Predmet.OstaliListFormated>
  <DomainObject.Predmet.OstaliListFormatedOIB>
    <izvorni_sadrzaj>
      <item>Roman Hrboka, OIB 96062190661</item>
    </izvorni_sadrzaj>
    <derivirana_varijabla naziv="DomainObject.Predmet.OstaliListFormatedOIB_1">
      <item>Roman Hrboka, OIB 96062190661</item>
    </derivirana_varijabla>
  </DomainObject.Predmet.OstaliListFormatedOIB>
  <DomainObject.Predmet.OstaliListFormatedWithAdress>
    <izvorni_sadrzaj>
      <item>Roman Hrboka, Žman 78, 23282 Žman</item>
    </izvorni_sadrzaj>
    <derivirana_varijabla naziv="DomainObject.Predmet.OstaliListFormatedWithAdress_1">
      <item>Roman Hrboka, Žman 78, 23282 Žman</item>
    </derivirana_varijabla>
  </DomainObject.Predmet.OstaliListFormatedWithAdress>
  <DomainObject.Predmet.OstaliListFormatedWithAdressOIB>
    <izvorni_sadrzaj>
      <item>Roman Hrboka, OIB 96062190661, Žman 78, 23282 Žman</item>
    </izvorni_sadrzaj>
    <derivirana_varijabla naziv="DomainObject.Predmet.OstaliListFormatedWithAdressOIB_1">
      <item>Roman Hrboka, OIB 96062190661, Žman 78, 23282 Žman</item>
    </derivirana_varijabla>
  </DomainObject.Predmet.OstaliListFormatedWithAdressOIB>
  <DomainObject.Predmet.OstaliListNazivFormated>
    <izvorni_sadrzaj>
      <item>Roman Hrboka</item>
    </izvorni_sadrzaj>
    <derivirana_varijabla naziv="DomainObject.Predmet.OstaliListNazivFormated_1">
      <item>Roman Hrboka</item>
    </derivirana_varijabla>
  </DomainObject.Predmet.OstaliListNazivFormated>
  <DomainObject.Predmet.OstaliListNazivFormatedOIB>
    <izvorni_sadrzaj>
      <item>Roman Hrboka, OIB 96062190661</item>
    </izvorni_sadrzaj>
    <derivirana_varijabla naziv="DomainObject.Predmet.OstaliListNazivFormatedOIB_1">
      <item>Roman Hrboka, OIB 96062190661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ROMANA ŠKRAPA društvo s ograničenom odgovornošću za ulov i promet ribom i turizam</izvorni_sadrzaj>
    <derivirana_varijabla naziv="DomainObject.Predmet.ProtustrankaIDrugi_1">ROMANA ŠKRAPA društvo s ograničenom odgovornošću za ulov i promet ribom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ROMANA ŠKRAPA društvo s ograničenom odgovornošću za ulov i promet ribom i turizam, OIB 83387904017, Dugi otok, 23282 Žman</izvorni_sadrzaj>
    <derivirana_varijabla naziv="DomainObject.Predmet.ProtustrankaIDrugiAdressOIB_1">ROMANA ŠKRAPA društvo s ograničenom odgovornošću za ulov i promet ribom i turizam, OIB 83387904017, Dugi otok, 23282 Žman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ROMANA ŠKRAPA društvo s ograničenom odgovornošću za ulov i promet ribom i turizam</item>
      <item>FINA</item>
      <item>Roman Hrboka</item>
    </izvorni_sadrzaj>
    <derivirana_varijabla naziv="DomainObject.Predmet.SudioniciListNaziv_1">
      <item>ROMANA ŠKRAPA društvo s ograničenom odgovornošću za ulov i promet ribom i turizam</item>
      <item>FINA</item>
      <item>Roman Hrboka</item>
    </derivirana_varijabla>
  </DomainObject.Predmet.SudioniciListNaziv>
  <DomainObject.Predmet.SudioniciListAdressOIB>
    <izvorni_sadrzaj>
      <item>ROMANA ŠKRAPA društvo s ograničenom odgovornošću za ulov i promet ribom i turizam, OIB 83387904017, Dugi otok,23282 Žman</item>
      <item>FINA, OIB 85821130368</item>
      <item>Roman Hrboka, OIB 96062190661, Žman 78,23282 Žman</item>
    </izvorni_sadrzaj>
    <derivirana_varijabla naziv="DomainObject.Predmet.SudioniciListAdressOIB_1">
      <item>ROMANA ŠKRAPA društvo s ograničenom odgovornošću za ulov i promet ribom i turizam, OIB 83387904017, Dugi otok,23282 Žman</item>
      <item>FINA, OIB 85821130368</item>
      <item>Roman Hrboka, OIB 96062190661, Žman 78,23282 Žman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83387904017</item>
      <item>, OIB 85821130368</item>
      <item>, OIB 96062190661</item>
    </izvorni_sadrzaj>
    <derivirana_varijabla naziv="DomainObject.Predmet.SudioniciListNazivOIB_1">
      <item>, OIB 83387904017</item>
      <item>, OIB 85821130368</item>
      <item>, OIB 96062190661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326</properties:Words>
  <properties:Characters>1647</properties:Characters>
  <properties:Lines>63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2018-01-29T12:10:00Z</dcterms:created>
  <dc:creator>Ardena Bajlo</dc:creator>
  <cp:lastModifiedBy>Ardena Bajlo</cp:lastModifiedBy>
  <cp:lastPrinted>2018-01-30T12:10:00Z</cp:lastPrinted>
  <dcterms:modified xmlns:xsi="http://www.w3.org/2001/XMLSchema-instance" xsi:type="dcterms:W3CDTF">2018-01-30T12:11:00Z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