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e4f9" w14:paraId="047e4f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67BE6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St-6573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2396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A6EBD" w:rsidRPr="000A6EBD">
        <w:t xml:space="preserve"> </w:t>
      </w:r>
      <w:r w:rsidR="000A6EBD" w:rsidRPr="000A6EBD">
        <w:rPr>
          <w:rFonts w:cs="Times New Roman" w:eastAsia="Times New Roman" w:hAnsi="Times New Roman" w:ascii="Times New Roman"/>
          <w:sz w:val="24"/>
          <w:szCs w:val="24"/>
          <w:lang w:eastAsia="hr-HR"/>
        </w:rPr>
        <w:t>VIRGINIA d.o.o., Zagreb, Sokolgradska 7, MBS: 080206398, OIB: 29593495699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261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24. kolovoz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A6EBD" w:rsidRPr="000A6EBD">
        <w:t xml:space="preserve"> </w:t>
      </w:r>
      <w:r w:rsidR="000A6EBD" w:rsidRPr="000A6EBD">
        <w:rPr>
          <w:rFonts w:cs="Times New Roman" w:eastAsia="Times New Roman" w:hAnsi="Times New Roman" w:ascii="Times New Roman"/>
          <w:sz w:val="24"/>
          <w:szCs w:val="24"/>
          <w:lang w:eastAsia="hr-HR"/>
        </w:rPr>
        <w:t>VIRGINIA d.o.o., Zagreb, Sokolgradska 7, MBS: 080206398, OIB: 29593495699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Maretić, Šimuna Starčevića 7, Zagreb, OIB: 66108961276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A6EBD" w:rsidRPr="000A6EBD">
        <w:t xml:space="preserve"> </w:t>
      </w:r>
      <w:r w:rsidR="000A6EBD" w:rsidRPr="000A6EBD">
        <w:rPr>
          <w:rFonts w:cs="Times New Roman" w:hAnsi="Times New Roman" w:ascii="Times New Roman"/>
          <w:sz w:val="24"/>
          <w:szCs w:val="24"/>
        </w:rPr>
        <w:t>VIRGINIA d.o.o., Zagreb, Sokolgradska 7, MBS: 080206398, OIB: 29593495699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C049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18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14796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travnja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5261B">
        <w:rPr>
          <w:rFonts w:cs="Times New Roman" w:eastAsia="Times New Roman" w:hAnsi="Times New Roman" w:ascii="Times New Roman"/>
          <w:sz w:val="24"/>
          <w:szCs w:val="20"/>
          <w:lang w:eastAsia="hr-HR"/>
        </w:rPr>
        <w:t>24. kolovoz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C0498F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zastupnici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063C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230F6">
      <w:rPr>
        <w:rFonts w:cs="Times New Roman" w:hAnsi="Times New Roman" w:ascii="Times New Roman"/>
        <w:sz w:val="24"/>
        <w:szCs w:val="24"/>
      </w:rPr>
      <w:t>6</w:t>
    </w:r>
    <w:r w:rsidR="00A67BE6">
      <w:rPr>
        <w:rFonts w:cs="Times New Roman" w:hAnsi="Times New Roman" w:ascii="Times New Roman"/>
        <w:sz w:val="24"/>
        <w:szCs w:val="24"/>
      </w:rPr>
      <w:t>573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34980"/>
    <w:rsid w:val="00040FBC"/>
    <w:rsid w:val="00054FF8"/>
    <w:rsid w:val="000934E6"/>
    <w:rsid w:val="00093E37"/>
    <w:rsid w:val="000A289B"/>
    <w:rsid w:val="000A6EBD"/>
    <w:rsid w:val="000A7B72"/>
    <w:rsid w:val="000C0DEB"/>
    <w:rsid w:val="000F3A15"/>
    <w:rsid w:val="001156F9"/>
    <w:rsid w:val="0012132B"/>
    <w:rsid w:val="0012235D"/>
    <w:rsid w:val="00131324"/>
    <w:rsid w:val="0014796A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2F4E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A3A2C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063C0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14FFF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5261B"/>
    <w:rsid w:val="00872421"/>
    <w:rsid w:val="008775C6"/>
    <w:rsid w:val="0089537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3246"/>
    <w:rsid w:val="009C3881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67BE6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230F6"/>
    <w:rsid w:val="00B621A2"/>
    <w:rsid w:val="00B73A29"/>
    <w:rsid w:val="00B86677"/>
    <w:rsid w:val="00BA36F5"/>
    <w:rsid w:val="00BA6970"/>
    <w:rsid w:val="00BB19B9"/>
    <w:rsid w:val="00BE3395"/>
    <w:rsid w:val="00BF0F60"/>
    <w:rsid w:val="00C0498F"/>
    <w:rsid w:val="00C04B48"/>
    <w:rsid w:val="00C0670D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54C48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06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3C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063C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063C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063C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06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3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063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063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063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6573</izvorni_sadrzaj>
    <derivirana_varijabla naziv="DomainObject.Predmet.Broj_1">6573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St-6573/2015</izvorni_sadrzaj>
    <derivirana_varijabla naziv="DomainObject.Predmet.OznakaBroj_1">St-6573/2015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VIRGINIA d.o.o. zastupanog po punomoćniku Gordana Halić; Mišo Halić</izvorni_sadrzaj>
    <derivirana_varijabla naziv="DomainObject.Predmet.ProtustrankaFormated_1">  VIRGINIA d.o.o. zastupanog po punomoćniku Gordana Halić; Mišo Halić</derivirana_varijabla>
  </DomainObject.Predmet.ProtustrankaFormated>
  <DomainObject.Predmet.ProtustrankaFormatedOIB>
    <izvorni_sadrzaj>  VIRGINIA d.o.o., OIB 29593495699 zastupanog po punomoćniku Gordana Halić; Mišo Halić</izvorni_sadrzaj>
    <derivirana_varijabla naziv="DomainObject.Predmet.ProtustrankaFormatedOIB_1">  VIRGINIA d.o.o., OIB 29593495699 zastupanog po punomoćniku Gordana Halić; Mišo Halić</derivirana_varijabla>
  </DomainObject.Predmet.ProtustrankaFormatedOIB>
  <DomainObject.Predmet.ProtustrankaFormatedWithAdress>
    <izvorni_sadrzaj> VIRGINIA d.o.o., Sokolgradska 7, 10000 Zagreb zastupanog po punomoćniku Gordana Halić; Mišo Halić</izvorni_sadrzaj>
    <derivirana_varijabla naziv="DomainObject.Predmet.ProtustrankaFormatedWithAdress_1"> VIRGINIA d.o.o., Sokolgradska 7, 10000 Zagreb zastupanog po punomoćniku Gordana Halić; Mišo Halić</derivirana_varijabla>
  </DomainObject.Predmet.ProtustrankaFormatedWithAdress>
  <DomainObject.Predmet.ProtustrankaFormatedWithAdressOIB>
    <izvorni_sadrzaj> VIRGINIA d.o.o., OIB 29593495699, Sokolgradska 7, 10000 Zagreb zastupanog po punomoćniku Gordana Halić; Mišo Halić</izvorni_sadrzaj>
    <derivirana_varijabla naziv="DomainObject.Predmet.ProtustrankaFormatedWithAdressOIB_1"> VIRGINIA d.o.o., OIB 29593495699, Sokolgradska 7, 10000 Zagreb zastupanog po punomoćniku Gordana Halić; Mišo Halić</derivirana_varijabla>
  </DomainObject.Predmet.ProtustrankaFormatedWithAdressOIB>
  <DomainObject.Predmet.ProtustrankaWithAdress>
    <izvorni_sadrzaj>VIRGINIA d.o.o. Sokolgradska 7, 10000 Zagreb</izvorni_sadrzaj>
    <derivirana_varijabla naziv="DomainObject.Predmet.ProtustrankaWithAdress_1">VIRGINIA d.o.o. Sokolgradska 7, 10000 Zagreb</derivirana_varijabla>
  </DomainObject.Predmet.ProtustrankaWithAdress>
  <DomainObject.Predmet.ProtustrankaWithAdressOIB>
    <izvorni_sadrzaj>VIRGINIA d.o.o., OIB 29593495699, Sokolgradska 7, 10000 Zagreb</izvorni_sadrzaj>
    <derivirana_varijabla naziv="DomainObject.Predmet.ProtustrankaWithAdressOIB_1">VIRGINIA d.o.o., OIB 29593495699, Sokolgradska 7, 10000 Zagreb</derivirana_varijabla>
  </DomainObject.Predmet.ProtustrankaWithAdressOIB>
  <DomainObject.Predmet.ProtustrankaNazivFormated>
    <izvorni_sadrzaj>VIRGINIA d.o.o.</izvorni_sadrzaj>
    <derivirana_varijabla naziv="DomainObject.Predmet.ProtustrankaNazivFormated_1">VIRGINIA d.o.o.</derivirana_varijabla>
  </DomainObject.Predmet.ProtustrankaNazivFormated>
  <DomainObject.Predmet.ProtustrankaNazivFormatedOIB>
    <izvorni_sadrzaj>VIRGINIA d.o.o., OIB 29593495699</izvorni_sadrzaj>
    <derivirana_varijabla naziv="DomainObject.Predmet.ProtustrankaNazivFormatedOIB_1">VIRGINIA d.o.o., OIB 29593495699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VIRGINIA d.o.o. zastupanog po punomoćniku Gordana Halić; Mišo Halić</item>
    </izvorni_sadrzaj>
    <derivirana_varijabla naziv="DomainObject.Predmet.ProtuStrankaListFormated_1">
      <item>VIRGINIA d.o.o. zastupanog po punomoćniku Gordana Halić; Mišo Halić</item>
    </derivirana_varijabla>
  </DomainObject.Predmet.ProtuStrankaListFormated>
  <DomainObject.Predmet.ProtuStrankaListFormatedOIB>
    <izvorni_sadrzaj>
      <item>VIRGINIA d.o.o., OIB 29593495699 zastupanog po punomoćniku Gordana Halić; Mišo Halić</item>
    </izvorni_sadrzaj>
    <derivirana_varijabla naziv="DomainObject.Predmet.ProtuStrankaListFormatedOIB_1">
      <item>VIRGINIA d.o.o., OIB 29593495699 zastupanog po punomoćniku Gordana Halić; Mišo Halić</item>
    </derivirana_varijabla>
  </DomainObject.Predmet.ProtuStrankaListFormatedOIB>
  <DomainObject.Predmet.ProtuStrankaListFormatedWithAdress>
    <izvorni_sadrzaj>
      <item>VIRGINIA d.o.o., Sokolgradska 7, 10000 Zagreb zastupanog po punomoćniku Gordana Halić; Mišo Halić</item>
    </izvorni_sadrzaj>
    <derivirana_varijabla naziv="DomainObject.Predmet.ProtuStrankaListFormatedWithAdress_1">
      <item>VIRGINIA d.o.o., Sokolgradska 7, 10000 Zagreb zastupanog po punomoćniku Gordana Halić; Mišo Halić</item>
    </derivirana_varijabla>
  </DomainObject.Predmet.ProtuStrankaListFormatedWithAdress>
  <DomainObject.Predmet.ProtuStrankaListFormatedWithAdressOIB>
    <izvorni_sadrzaj>
      <item>VIRGINIA d.o.o., OIB 29593495699, Sokolgradska 7, 10000 Zagreb zastupanog po punomoćniku Gordana Halić; Mišo Halić</item>
    </izvorni_sadrzaj>
    <derivirana_varijabla naziv="DomainObject.Predmet.ProtuStrankaListFormatedWithAdressOIB_1">
      <item>VIRGINIA d.o.o., OIB 29593495699, Sokolgradska 7, 10000 Zagreb zastupanog po punomoćniku Gordana Halić; Mišo Halić</item>
    </derivirana_varijabla>
  </DomainObject.Predmet.ProtuStrankaListFormatedWithAdressOIB>
  <DomainObject.Predmet.ProtuStrankaListNazivFormated>
    <izvorni_sadrzaj>
      <item>VIRGINIA d.o.o.</item>
    </izvorni_sadrzaj>
    <derivirana_varijabla naziv="DomainObject.Predmet.ProtuStrankaListNazivFormated_1">
      <item>VIRGINIA d.o.o.</item>
    </derivirana_varijabla>
  </DomainObject.Predmet.ProtuStrankaListNazivFormated>
  <DomainObject.Predmet.ProtuStrankaListNazivFormatedOIB>
    <izvorni_sadrzaj>
      <item>VIRGINIA d.o.o., OIB 29593495699</item>
    </izvorni_sadrzaj>
    <derivirana_varijabla naziv="DomainObject.Predmet.ProtuStrankaListNazivFormatedOIB_1">
      <item>VIRGINIA d.o.o., OIB 29593495699</item>
    </derivirana_varijabla>
  </DomainObject.Predmet.ProtuStrankaListNazivFormatedOIB>
  <DomainObject.Predmet.OstaliListFormated>
    <izvorni_sadrzaj>
      <item>Gordana Halić punomoćnik sudionika u postupku VIRGINIA d.o.o.</item>
      <item>Mišo Halić punomoćnik sudionika u postupku VIRGINIA d.o.o.</item>
    </izvorni_sadrzaj>
    <derivirana_varijabla naziv="DomainObject.Predmet.OstaliListFormated_1">
      <item>Gordana Halić punomoćnik sudionika u postupku VIRGINIA d.o.o.</item>
      <item>Mišo Halić punomoćnik sudionika u postupku VIRGINIA d.o.o.</item>
    </derivirana_varijabla>
  </DomainObject.Predmet.OstaliListFormated>
  <DomainObject.Predmet.OstaliListFormatedOIB>
    <izvorni_sadrzaj>
      <item>Gordana Halić, OIB 81741282204 punomoćnik sudionika u postupku VIRGINIA d.o.o.</item>
      <item>Mišo Halić, OIB 52810860552 punomoćnik sudionika u postupku VIRGINIA d.o.o.</item>
    </izvorni_sadrzaj>
    <derivirana_varijabla naziv="DomainObject.Predmet.OstaliListFormatedOIB_1">
      <item>Gordana Halić, OIB 81741282204 punomoćnik sudionika u postupku VIRGINIA d.o.o.</item>
      <item>Mišo Halić, OIB 52810860552 punomoćnik sudionika u postupku VIRGINIA d.o.o.</item>
    </derivirana_varijabla>
  </DomainObject.Predmet.OstaliListFormatedOIB>
  <DomainObject.Predmet.OstaliListFormatedWithAdress>
    <izvorni_sadrzaj>
      <item>Gordana Halić, Sokolgradska 7, 10000 Zagreb punomoćnik sudionika u postupku VIRGINIA d.o.o.</item>
      <item>Mišo Halić, Sokolgradska 7, 10000 Zagreb punomoćnik sudionika u postupku VIRGINIA d.o.o.</item>
    </izvorni_sadrzaj>
    <derivirana_varijabla naziv="DomainObject.Predmet.OstaliListFormatedWithAdress_1">
      <item>Gordana Halić, Sokolgradska 7, 10000 Zagreb punomoćnik sudionika u postupku VIRGINIA d.o.o.</item>
      <item>Mišo Halić, Sokolgradska 7, 10000 Zagreb punomoćnik sudionika u postupku VIRGINIA d.o.o.</item>
    </derivirana_varijabla>
  </DomainObject.Predmet.OstaliListFormatedWithAdress>
  <DomainObject.Predmet.OstaliListFormatedWithAdressOIB>
    <izvorni_sadrzaj>
      <item>Gordana Halić, OIB 81741282204, Sokolgradska 7, 10000 Zagreb punomoćnik sudionika u postupku VIRGINIA d.o.o.</item>
      <item>Mišo Halić, OIB 52810860552, Sokolgradska 7, 10000 Zagreb punomoćnik sudionika u postupku VIRGINIA d.o.o.</item>
    </izvorni_sadrzaj>
    <derivirana_varijabla naziv="DomainObject.Predmet.OstaliListFormatedWithAdressOIB_1">
      <item>Gordana Halić, OIB 81741282204, Sokolgradska 7, 10000 Zagreb punomoćnik sudionika u postupku VIRGINIA d.o.o.</item>
      <item>Mišo Halić, OIB 52810860552, Sokolgradska 7, 10000 Zagreb punomoćnik sudionika u postupku VIRGINIA d.o.o.</item>
    </derivirana_varijabla>
  </DomainObject.Predmet.OstaliListFormatedWithAdressOIB>
  <DomainObject.Predmet.OstaliListNazivFormated>
    <izvorni_sadrzaj>
      <item>Gordana Halić</item>
      <item>Mišo Halić</item>
    </izvorni_sadrzaj>
    <derivirana_varijabla naziv="DomainObject.Predmet.OstaliListNazivFormated_1">
      <item>Gordana Halić</item>
      <item>Mišo Halić</item>
    </derivirana_varijabla>
  </DomainObject.Predmet.OstaliListNazivFormated>
  <DomainObject.Predmet.OstaliListNazivFormatedOIB>
    <izvorni_sadrzaj>
      <item>Gordana Halić, OIB 81741282204</item>
      <item>Mišo Halić, OIB 52810860552</item>
    </izvorni_sadrzaj>
    <derivirana_varijabla naziv="DomainObject.Predmet.OstaliListNazivFormatedOIB_1">
      <item>Gordana Halić, OIB 81741282204</item>
      <item>Mišo Halić, OIB 52810860552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VIRGINIA d.o.o.</izvorni_sadrzaj>
    <derivirana_varijabla naziv="DomainObject.Predmet.ProtustrankaIDrugi_1">VIRGINIA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VIRGINIA d.o.o., OIB 29593495699, Sokolgradska 7, 10000 Zagreb</izvorni_sadrzaj>
    <derivirana_varijabla naziv="DomainObject.Predmet.ProtustrankaIDrugiAdressOIB_1">VIRGINIA d.o.o., OIB 29593495699, Sokolgradska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VIRGINIA d.o.o.</item>
      <item>Gordana Halić</item>
      <item>Mišo Halić</item>
    </izvorni_sadrzaj>
    <derivirana_varijabla naziv="DomainObject.Predmet.SudioniciListNaziv_1">
      <item>FINA Regionalni centar Zagreb</item>
      <item>VIRGINIA d.o.o.</item>
      <item>Gordana Halić</item>
      <item>Mišo Halić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VIRGINIA d.o.o., OIB 29593495699, Sokolgradska 7,10000 Zagreb</item>
      <item>Gordana Halić, OIB 81741282204, Sokolgradska 7,10000 Zagreb</item>
      <item>Mišo Halić, OIB 52810860552, Sokolgradska 7,10000 Zagreb</item>
    </izvorni_sadrzaj>
    <derivirana_varijabla naziv="DomainObject.Predmet.SudioniciListAdressOIB_1">
      <item>FINA Regionalni centar Zagreb, OIB 85821130368, Trg svibanjskih žrtava 1995. 1,10000 Zagreb</item>
      <item>VIRGINIA d.o.o., OIB 29593495699, Sokolgradska 7,10000 Zagreb</item>
      <item>Gordana Halić, OIB 81741282204, Sokolgradska 7,10000 Zagreb</item>
      <item>Mišo Halić, OIB 52810860552, Sokolgradska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29593495699</item>
      <item>, OIB 81741282204</item>
      <item>, OIB 52810860552</item>
    </izvorni_sadrzaj>
    <derivirana_varijabla naziv="DomainObject.Predmet.SudioniciListNazivOIB_1">
      <item>, OIB 85821130368</item>
      <item>, OIB 29593495699</item>
      <item>, OIB 81741282204</item>
      <item>, OIB 52810860552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2767</properties:Characters>
  <properties:Lines>80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2016-08-23T11:58:00Z</dcterms:created>
  <dc:creator>Ivan Turčić</dc:creator>
  <cp:lastModifiedBy>Ivan Turčić</cp:lastModifiedBy>
  <dcterms:modified xmlns:xsi="http://www.w3.org/2001/XMLSchema-instance" xsi:type="dcterms:W3CDTF">2016-08-24T07:28:00Z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