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f7a9" w14:paraId="4c0f7a9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KOMOD d.o.o., Split, Lovački Put 1 a, OIB: 61604175765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KOMOD d.o.o., Split, Lovački Put 1 a, OIB: 61604175765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02.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2.975,65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C87568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 koje je razvidno da dužnik u ovom predmetu u Očevidniku redoslijeda osnova za plaćanje na dan izdavanja potvrde 2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.06.2016.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C87568">
        <w:rPr>
          <w:rFonts w:cs="Times New Roman" w:eastAsia="Times New Roman" w:hAnsi="Times New Roman" w:ascii="Times New Roman"/>
          <w:sz w:val="24"/>
          <w:szCs w:val="24"/>
        </w:rPr>
        <w:t>30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lipnja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CB5022" w:rsidRPr="00CB5022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C87568">
          <w:rPr>
            <w:rFonts w:hAnsi="Times New Roman" w:ascii="Times New Roman"/>
            <w:sz w:val="24"/>
            <w:szCs w:val="24"/>
            <w:lang w:val="hr-HR"/>
          </w:rPr>
          <w:t>433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87568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CB502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C87568">
      <w:rPr>
        <w:rFonts w:hAnsi="Times New Roman" w:ascii="Times New Roman"/>
        <w:sz w:val="24"/>
        <w:szCs w:val="24"/>
        <w:lang w:val="hr-HR"/>
      </w:rPr>
      <w:t>433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87568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91B1C"/>
    <w:rsid w:val="00434FCD"/>
    <w:rsid w:val="005E2A83"/>
    <w:rsid w:val="00736ADD"/>
    <w:rsid w:val="00A96238"/>
    <w:rsid w:val="00AD128E"/>
    <w:rsid w:val="00B41223"/>
    <w:rsid w:val="00C87568"/>
    <w:rsid w:val="00CB5022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B5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0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502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50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50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B5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5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5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5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KOMOD d.o.o. za trgovinu, turizam, putnička agencija</izvorni_sadrzaj>
    <derivirana_varijabla naziv="DomainObject.Predmet.ProtustrankaFormated_1">  KOMOD d.o.o. za trgovinu, turizam, putnička agencija</derivirana_varijabla>
  </DomainObject.Predmet.ProtustrankaFormated>
  <DomainObject.Predmet.ProtustrankaFormatedOIB>
    <izvorni_sadrzaj>  KOMOD d.o.o. za trgovinu, turizam, putnička agencija, OIB 61604175765</izvorni_sadrzaj>
    <derivirana_varijabla naziv="DomainObject.Predmet.ProtustrankaFormatedOIB_1">  KOMOD d.o.o. za trgovinu, turizam, putnička agencija, OIB 61604175765</derivirana_varijabla>
  </DomainObject.Predmet.ProtustrankaFormatedOIB>
  <DomainObject.Predmet.ProtustrankaFormatedWithAdress>
    <izvorni_sadrzaj> KOMOD d.o.o. za trgovinu, turizam, putnička agencija, Lovački Put 1/a, 21000 Split</izvorni_sadrzaj>
    <derivirana_varijabla naziv="DomainObject.Predmet.ProtustrankaFormatedWithAdress_1"> KOMOD d.o.o. za trgovinu, turizam, putnička agencija, Lovački Put 1/a, 21000 Split</derivirana_varijabla>
  </DomainObject.Predmet.ProtustrankaFormatedWithAdress>
  <DomainObject.Predmet.ProtustrankaFormatedWithAdressOIB>
    <izvorni_sadrzaj> KOMOD d.o.o. za trgovinu, turizam, putnička agencija, OIB 61604175765, Lovački Put 1/a, 21000 Split</izvorni_sadrzaj>
    <derivirana_varijabla naziv="DomainObject.Predmet.ProtustrankaFormatedWithAdressOIB_1"> KOMOD d.o.o. za trgovinu, turizam, putnička agencija, OIB 61604175765, Lovački Put 1/a, 21000 Split</derivirana_varijabla>
  </DomainObject.Predmet.ProtustrankaFormatedWithAdressOIB>
  <DomainObject.Predmet.ProtustrankaWithAdress>
    <izvorni_sadrzaj>KOMOD d.o.o. za trgovinu, turizam, putnička agencija Lovački Put 1/a, 21000 Split</izvorni_sadrzaj>
    <derivirana_varijabla naziv="DomainObject.Predmet.ProtustrankaWithAdress_1">KOMOD d.o.o. za trgovinu, turizam, putnička agencija Lovački Put 1/a, 21000 Split</derivirana_varijabla>
  </DomainObject.Predmet.ProtustrankaWithAdress>
  <DomainObject.Predmet.ProtustrankaWithAdressOIB>
    <izvorni_sadrzaj>KOMOD d.o.o. za trgovinu, turizam, putnička agencija, OIB 61604175765, Lovački Put 1/a, 21000 Split</izvorni_sadrzaj>
    <derivirana_varijabla naziv="DomainObject.Predmet.ProtustrankaWithAdressOIB_1">KOMOD d.o.o. za trgovinu, turizam, putnička agencija, OIB 61604175765, Lovački Put 1/a, 21000 Split</derivirana_varijabla>
  </DomainObject.Predmet.ProtustrankaWithAdressOIB>
  <DomainObject.Predmet.ProtustrankaNazivFormated>
    <izvorni_sadrzaj>KOMOD d.o.o. za trgovinu, turizam, putnička agencija</izvorni_sadrzaj>
    <derivirana_varijabla naziv="DomainObject.Predmet.ProtustrankaNazivFormated_1">KOMOD d.o.o. za trgovinu, turizam, putnička agencija</derivirana_varijabla>
  </DomainObject.Predmet.ProtustrankaNazivFormated>
  <DomainObject.Predmet.ProtustrankaNazivFormatedOIB>
    <izvorni_sadrzaj>KOMOD d.o.o. za trgovinu, turizam, putnička agencija, OIB 61604175765</izvorni_sadrzaj>
    <derivirana_varijabla naziv="DomainObject.Predmet.ProtustrankaNazivFormatedOIB_1">KOMOD d.o.o. za trgovinu, turizam, putnička agencija, OIB 61604175765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2975.65</izvorni_sadrzaj>
    <derivirana_varijabla naziv="DomainObject.Predmet.TrenutnaVrijednost_1">2975.65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KOMOD d.o.o. za trgovinu, turizam, putnička agencija</item>
    </izvorni_sadrzaj>
    <derivirana_varijabla naziv="DomainObject.Predmet.ProtuStrankaListFormated_1">
      <item>KOMOD d.o.o. za trgovinu, turizam, putnička agencija</item>
    </derivirana_varijabla>
  </DomainObject.Predmet.ProtuStrankaListFormated>
  <DomainObject.Predmet.ProtuStrankaListFormatedOIB>
    <izvorni_sadrzaj>
      <item>KOMOD d.o.o. za trgovinu, turizam, putnička agencija, OIB 61604175765</item>
    </izvorni_sadrzaj>
    <derivirana_varijabla naziv="DomainObject.Predmet.ProtuStrankaListFormatedOIB_1">
      <item>KOMOD d.o.o. za trgovinu, turizam, putnička agencija, OIB 61604175765</item>
    </derivirana_varijabla>
  </DomainObject.Predmet.ProtuStrankaListFormatedOIB>
  <DomainObject.Predmet.ProtuStrankaListFormatedWithAdress>
    <izvorni_sadrzaj>
      <item>KOMOD d.o.o. za trgovinu, turizam, putnička agencija, Lovački Put 1/a, 21000 Split</item>
    </izvorni_sadrzaj>
    <derivirana_varijabla naziv="DomainObject.Predmet.ProtuStrankaListFormatedWithAdress_1">
      <item>KOMOD d.o.o. za trgovinu, turizam, putnička agencija, Lovački Put 1/a, 21000 Split</item>
    </derivirana_varijabla>
  </DomainObject.Predmet.ProtuStrankaListFormatedWithAdress>
  <DomainObject.Predmet.ProtuStrankaListFormatedWithAdressOIB>
    <izvorni_sadrzaj>
      <item>KOMOD d.o.o. za trgovinu, turizam, putnička agencija, OIB 61604175765, Lovački Put 1/a, 21000 Split</item>
    </izvorni_sadrzaj>
    <derivirana_varijabla naziv="DomainObject.Predmet.ProtuStrankaListFormatedWithAdressOIB_1">
      <item>KOMOD d.o.o. za trgovinu, turizam, putnička agencija, OIB 61604175765, Lovački Put 1/a, 21000 Split</item>
    </derivirana_varijabla>
  </DomainObject.Predmet.ProtuStrankaListFormatedWithAdressOIB>
  <DomainObject.Predmet.ProtuStrankaListNazivFormated>
    <izvorni_sadrzaj>
      <item>KOMOD d.o.o. za trgovinu, turizam, putnička agencija</item>
    </izvorni_sadrzaj>
    <derivirana_varijabla naziv="DomainObject.Predmet.ProtuStrankaListNazivFormated_1">
      <item>KOMOD d.o.o. za trgovinu, turizam, putnička agencija</item>
    </derivirana_varijabla>
  </DomainObject.Predmet.ProtuStrankaListNazivFormated>
  <DomainObject.Predmet.ProtuStrankaListNazivFormatedOIB>
    <izvorni_sadrzaj>
      <item>KOMOD d.o.o. za trgovinu, turizam, putnička agencija, OIB 61604175765</item>
    </izvorni_sadrzaj>
    <derivirana_varijabla naziv="DomainObject.Predmet.ProtuStrankaListNazivFormatedOIB_1">
      <item>KOMOD d.o.o. za trgovinu, turizam, putnička agencija, OIB 61604175765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KOMOD d.o.o. za trgovinu, turizam, putnička agencija</izvorni_sadrzaj>
    <derivirana_varijabla naziv="DomainObject.Predmet.ProtustrankaIDrugi_1">KOMOD d.o.o. za trgovinu,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KOMOD d.o.o. za trgovinu, turizam, putnička agencija, OIB 61604175765, Lovački Put 1/a, 21000 Split</izvorni_sadrzaj>
    <derivirana_varijabla naziv="DomainObject.Predmet.ProtustrankaIDrugiAdressOIB_1">KOMOD d.o.o. za trgovinu, turizam, putnička agencija, OIB 61604175765, Lovački Put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KOMOD d.o.o. za trgovinu, turizam, putnička agencija</item>
      <item>FINANCIJSKA AGENCIJA, RC SPLIT</item>
    </izvorni_sadrzaj>
    <derivirana_varijabla naziv="DomainObject.Predmet.SudioniciListNaziv_1">
      <item>KOMOD d.o.o. za trgovinu, turizam, putnička agencija</item>
      <item>FINANCIJSKA AGENCIJA, RC SPLIT</item>
    </derivirana_varijabla>
  </DomainObject.Predmet.SudioniciListNaziv>
  <DomainObject.Predmet.SudioniciListAdressOIB>
    <izvorni_sadrzaj>
      <item>KOMOD d.o.o. za trgovinu, turizam, putnička agencija, OIB 61604175765, Lovački Put 1/a,21000 Split</item>
      <item>FINANCIJSKA AGENCIJA, RC SPLIT, OIB 85821130368, Mažuranićevo šetalište 24 b,21000 Split</item>
    </izvorni_sadrzaj>
    <derivirana_varijabla naziv="DomainObject.Predmet.SudioniciListAdressOIB_1">
      <item>KOMOD d.o.o. za trgovinu, turizam, putnička agencija, OIB 61604175765, Lovački Put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61604175765</item>
      <item>, OIB 85821130368</item>
    </izvorni_sadrzaj>
    <derivirana_varijabla naziv="DomainObject.Predmet.SudioniciListNazivOIB_1">
      <item>, OIB 61604175765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2229</properties:Characters>
  <properties:Lines>73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2016-06-30T06:13:00Z</cp:lastPrinted>
  <dcterms:modified xmlns:xsi="http://www.w3.org/2001/XMLSchema-instance" xsi:type="dcterms:W3CDTF">2016-06-30T06:25:00Z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