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87a5" w14:paraId="86387a5" w:rsidRDefault="00BF5CA0" w:rsidP="00BF5CA0" w:rsidR="00BF5CA0" w:rsidRPr="004735C5">
      <w:pPr>
        <w:jc w:val="both"/>
        <w15:collapsed w:val="false"/>
      </w:pPr>
      <w:bookmarkStart w:name="_GoBack" w:id="0"/>
      <w:bookmarkEnd w:id="0"/>
      <w:r w:rsidRPr="004735C5">
        <w:t xml:space="preserve">     </w:t>
      </w:r>
      <w:r w:rsidR="00CC6881">
        <w:t xml:space="preserve">    </w:t>
      </w:r>
      <w:r w:rsidRPr="004735C5">
        <w:t xml:space="preserve">       </w:t>
      </w:r>
      <w:r w:rsidR="00916726">
        <w:rPr>
          <w:noProof/>
        </w:rPr>
        <w:drawing>
          <wp:inline distR="0" distL="0" distB="0" distT="0">
            <wp:extent cy="668020" cx="5956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881" w:rsidP="00BF5CA0" w:rsidR="00BF5CA0" w:rsidRPr="004735C5">
      <w:pPr>
        <w:jc w:val="both"/>
      </w:pPr>
      <w:r>
        <w:t xml:space="preserve">   </w:t>
      </w:r>
      <w:r w:rsidR="00BF5CA0" w:rsidRPr="004735C5">
        <w:t>REPUBLIKA HRVATSKA</w:t>
      </w:r>
    </w:p>
    <w:p w:rsidRDefault="00BF5CA0" w:rsidP="00BF5CA0" w:rsidR="00BF5CA0" w:rsidRPr="004735C5">
      <w:pPr>
        <w:jc w:val="both"/>
      </w:pPr>
      <w:r w:rsidRPr="004735C5">
        <w:t>TRGOVAČKI SUD U PAZINU</w:t>
      </w:r>
    </w:p>
    <w:p w:rsidRDefault="00BF5CA0" w:rsidP="00CC6881" w:rsidR="00CC6881">
      <w:pPr>
        <w:ind w:firstLine="708"/>
        <w:jc w:val="both"/>
      </w:pPr>
      <w:r w:rsidRPr="004735C5">
        <w:t>Pazin, Dršćevka 1</w:t>
      </w:r>
      <w:r w:rsidRPr="004735C5">
        <w:tab/>
      </w:r>
      <w:r w:rsidRPr="004735C5">
        <w:tab/>
      </w:r>
      <w:r w:rsidRPr="004735C5">
        <w:tab/>
      </w:r>
      <w:r w:rsidRPr="004735C5">
        <w:tab/>
        <w:t xml:space="preserve">                  </w:t>
      </w:r>
      <w:r w:rsidRPr="004735C5">
        <w:tab/>
      </w:r>
      <w:r w:rsidRPr="004735C5">
        <w:tab/>
      </w:r>
      <w:r w:rsidRPr="004735C5">
        <w:tab/>
      </w:r>
      <w:r w:rsidRPr="004735C5">
        <w:tab/>
      </w:r>
    </w:p>
    <w:p w:rsidRDefault="00CC6881" w:rsidP="00CC6881" w:rsidR="00CC6881">
      <w:pPr>
        <w:jc w:val="both"/>
      </w:pPr>
    </w:p>
    <w:p w:rsidRDefault="00CC6881" w:rsidP="00CC6881" w:rsidR="00CC6881" w:rsidRPr="00CD0EDC">
      <w:pPr>
        <w:jc w:val="center"/>
      </w:pPr>
      <w:r w:rsidRPr="00CD0EDC">
        <w:t>R E P U B L I K A   H R V A T S K A</w:t>
      </w:r>
    </w:p>
    <w:p w:rsidRDefault="00CC6881" w:rsidP="00CC6881" w:rsidR="00CC6881" w:rsidRPr="00CD0EDC">
      <w:pPr>
        <w:jc w:val="center"/>
      </w:pPr>
      <w:r w:rsidRPr="00CD0EDC">
        <w:t>R J E Š E N J E</w:t>
      </w:r>
    </w:p>
    <w:p w:rsidRDefault="00BF5CA0" w:rsidP="00CC6881" w:rsidR="00BF5CA0" w:rsidRPr="004735C5">
      <w:pPr>
        <w:jc w:val="both"/>
      </w:pPr>
      <w:r w:rsidRPr="004735C5">
        <w:tab/>
      </w:r>
      <w:r w:rsidRPr="004735C5">
        <w:tab/>
      </w:r>
      <w:r w:rsidRPr="004735C5">
        <w:tab/>
      </w:r>
      <w:r w:rsidRPr="004735C5">
        <w:tab/>
      </w:r>
    </w:p>
    <w:p w:rsidRDefault="00BF5CA0" w:rsidP="00BF5CA0" w:rsidR="008D2254" w:rsidRPr="00AE2398">
      <w:pPr>
        <w:jc w:val="both"/>
      </w:pPr>
      <w:r>
        <w:tab/>
      </w:r>
      <w:r w:rsidRPr="00F43A3C">
        <w:t>Trgovački sud u Pazinu, po stečajnom sucu Ivanu Dujiću, u stečajnom postupku nad dužnikom EKONOMSKA ANALIZA d.o.o. u stečaju Pazin, Matka Brajš</w:t>
      </w:r>
      <w:r>
        <w:t>e Rašana 10, OIB: 49095233111, 30</w:t>
      </w:r>
      <w:r w:rsidR="005B031A" w:rsidRPr="00AE2398">
        <w:t>. studenog 2016</w:t>
      </w:r>
      <w:r w:rsidR="00AE2398">
        <w:t>.</w:t>
      </w:r>
    </w:p>
    <w:p w:rsidRDefault="00CB3639" w:rsidP="00CB3639" w:rsidR="00CB3639" w:rsidRPr="00AE2398">
      <w:pPr>
        <w:ind w:firstLine="708" w:left="2832"/>
        <w:jc w:val="both"/>
      </w:pPr>
    </w:p>
    <w:p w:rsidRDefault="00527605" w:rsidP="00CB3639" w:rsidR="00527605" w:rsidRPr="00AE2398">
      <w:pPr>
        <w:ind w:firstLine="708" w:left="2832"/>
        <w:jc w:val="both"/>
      </w:pPr>
      <w:r w:rsidRPr="00AE2398">
        <w:t>r i j e š i o   j e</w:t>
      </w:r>
    </w:p>
    <w:p w:rsidRDefault="00153735" w:rsidR="00153735" w:rsidRPr="00AE2398"/>
    <w:p w:rsidRDefault="00527605" w:rsidP="00BF5CA0" w:rsidR="00527605" w:rsidRPr="00AE2398">
      <w:pPr>
        <w:numPr>
          <w:ilvl w:val="0"/>
          <w:numId w:val="1"/>
        </w:numPr>
        <w:jc w:val="both"/>
      </w:pPr>
      <w:r w:rsidRPr="00AE2398">
        <w:t>Obustavlja se i</w:t>
      </w:r>
      <w:r w:rsidR="009A1E64" w:rsidRPr="00AE2398">
        <w:t xml:space="preserve"> zaključuje se stečajni postupak</w:t>
      </w:r>
      <w:r w:rsidRPr="00AE2398">
        <w:t xml:space="preserve"> nad dužnikom </w:t>
      </w:r>
      <w:r w:rsidR="00BF5CA0" w:rsidRPr="00BF5CA0">
        <w:rPr>
          <w:color w:val="000000"/>
        </w:rPr>
        <w:t>EKONOMSKA ANALIZA d.o.o. u stečaju Pazin, Matka Brajše Rašana 10, OIB: 49095233111</w:t>
      </w:r>
      <w:r w:rsidRPr="00AE2398">
        <w:t>.</w:t>
      </w:r>
    </w:p>
    <w:p w:rsidRDefault="00527605" w:rsidP="00527605" w:rsidR="00527605" w:rsidRPr="00AE2398">
      <w:pPr>
        <w:ind w:left="360"/>
        <w:jc w:val="both"/>
      </w:pPr>
      <w:r w:rsidRPr="00AE2398">
        <w:t xml:space="preserve"> </w:t>
      </w:r>
    </w:p>
    <w:p w:rsidRDefault="00527605" w:rsidP="00527605" w:rsidR="00527605" w:rsidRPr="00AE2398">
      <w:pPr>
        <w:numPr>
          <w:ilvl w:val="0"/>
          <w:numId w:val="1"/>
        </w:numPr>
        <w:jc w:val="both"/>
      </w:pPr>
      <w:r w:rsidRPr="00AE2398">
        <w:t>Po pravomoćnosti ovog rješenja, isto će se dostaviti sudskom registru ovoga suda radi brisanja dužnika iz sudskog registra.</w:t>
      </w:r>
    </w:p>
    <w:p w:rsidRDefault="00AE2398" w:rsidP="00AE2398" w:rsidR="00AE2398" w:rsidRPr="00AE2398">
      <w:pPr>
        <w:pStyle w:val="Odlomakpopisa"/>
      </w:pPr>
    </w:p>
    <w:p w:rsidRDefault="00AE2398" w:rsidP="00AE2398" w:rsidR="00AE2398" w:rsidRPr="00AE2398">
      <w:pPr>
        <w:numPr>
          <w:ilvl w:val="0"/>
          <w:numId w:val="1"/>
        </w:numPr>
        <w:jc w:val="both"/>
      </w:pPr>
      <w:r w:rsidRPr="00AE2398">
        <w:t>Stečajni upravitelj može i nakon obustave i zaključenja stečajnoga postupka u ime stečajnoga dužnika, a za račun stečajne mase nastaviti s unovčenjem imovine dužnika i s ostvarenim sredstvima postupiti prema odredbi iz čl. 133. st. 1. Stečajnog zakona (</w:t>
      </w:r>
      <w:r w:rsidRPr="00AE2398">
        <w:rPr>
          <w:rStyle w:val="f11"/>
        </w:rPr>
        <w:t>čl. 293. st. 4. Stečajnog zakona).</w:t>
      </w:r>
    </w:p>
    <w:p w:rsidRDefault="00AE2398" w:rsidP="00AE2398" w:rsidR="00AE2398" w:rsidRPr="00AE2398">
      <w:pPr>
        <w:ind w:left="1080"/>
        <w:jc w:val="both"/>
      </w:pPr>
    </w:p>
    <w:p w:rsidRDefault="00527605" w:rsidP="00527605" w:rsidR="00527605" w:rsidRPr="00AE2398">
      <w:pPr>
        <w:jc w:val="center"/>
      </w:pPr>
      <w:r w:rsidRPr="00AE2398">
        <w:t>Obrazloženje</w:t>
      </w:r>
    </w:p>
    <w:p w:rsidRDefault="00527605" w:rsidP="00527605" w:rsidR="00527605" w:rsidRPr="00AE2398">
      <w:pPr>
        <w:jc w:val="center"/>
      </w:pPr>
    </w:p>
    <w:p w:rsidRDefault="008D2254" w:rsidP="009B7512" w:rsidR="00BF5CA0">
      <w:pPr>
        <w:ind w:firstLine="708"/>
        <w:jc w:val="both"/>
      </w:pPr>
      <w:r w:rsidRPr="00AE2398">
        <w:t xml:space="preserve">Rješenje o otvaranju stečajnog postupka </w:t>
      </w:r>
      <w:r w:rsidR="00CB3639" w:rsidRPr="00AE2398">
        <w:t xml:space="preserve">nad stečajnim dužnikom doneseno je </w:t>
      </w:r>
      <w:r w:rsidR="00BF5CA0">
        <w:t>2</w:t>
      </w:r>
      <w:r w:rsidR="005B031A" w:rsidRPr="00AE2398">
        <w:t xml:space="preserve">0. </w:t>
      </w:r>
      <w:r w:rsidR="00BF5CA0">
        <w:t>svibnja</w:t>
      </w:r>
      <w:r w:rsidR="005B031A" w:rsidRPr="00AE2398">
        <w:t xml:space="preserve"> 2016. </w:t>
      </w:r>
      <w:r w:rsidR="00CB3639" w:rsidRPr="00AE2398">
        <w:t xml:space="preserve"> </w:t>
      </w:r>
    </w:p>
    <w:p w:rsidRDefault="00BF5CA0" w:rsidP="00BF5CA0" w:rsidR="00BF5CA0" w:rsidRPr="00F43A3C">
      <w:pPr>
        <w:jc w:val="both"/>
      </w:pPr>
      <w:r>
        <w:tab/>
        <w:t xml:space="preserve">Iz izvješća stečajnog upravitelja danog na izvještajnom ročištu proizlazi da su </w:t>
      </w:r>
      <w:r w:rsidRPr="00F43A3C">
        <w:t>sve nekretnine u vlasništvu stečajnog dužnika opterećene privremenim mjerama zabrane otuđenja koje je odredio Županijski sud u Zagrebu povodom prijedloga USKOK-a, a radi se o mjerama oduzimanja imovinske koristi ostvarene kaznenim djelom i prekršajem.</w:t>
      </w:r>
    </w:p>
    <w:p w:rsidRDefault="00BF5CA0" w:rsidP="00BF5CA0" w:rsidR="00BF5CA0" w:rsidRPr="00F43A3C">
      <w:pPr>
        <w:jc w:val="both"/>
      </w:pPr>
      <w:r>
        <w:tab/>
        <w:t xml:space="preserve">Na izvještajnom ročištu 09. studenog 2016. </w:t>
      </w:r>
      <w:r w:rsidRPr="00F43A3C">
        <w:t>stečajni upravitelj</w:t>
      </w:r>
      <w:r>
        <w:t xml:space="preserve"> je n</w:t>
      </w:r>
      <w:r w:rsidRPr="00F43A3C">
        <w:t>a upit zamjenice ŽDO Pula nav</w:t>
      </w:r>
      <w:r>
        <w:t>eo</w:t>
      </w:r>
      <w:r w:rsidRPr="00F43A3C">
        <w:t xml:space="preserve"> da se parnica pod posl. br. P-46/14 protiv tuženika Gorana Filipovića vodi radi isplate iznosa od 200.000,00 kuna, a taj je postupak i postupak ovrhe protiv istog ovršenika su u prekidu zbog stečaja. Za daljnje vođenje tih postupka treba predujmiti troškove kako za odvjetničke i sudske troškove stečajnog dužnika tako i za eventualnu naknadu troškova suprotnoj strani u sudskom postupku, te za daljnje troškove stečajne mase što uključuje tekuće troškove vođenja računa, računovodstva, nagrade stečajnom upravitelju i slično, pa stoga stečajni upravitelj predlaže da se zainteresirani vjerovnici pozovu na predujmljivanje iznosa od 70.000,00 kuna za svrhu vođenja tih postupka a posljedično i za nastavak stečajnog postupka. </w:t>
      </w:r>
    </w:p>
    <w:p w:rsidRDefault="00BF5CA0" w:rsidP="00BF5CA0" w:rsidR="00BF5CA0" w:rsidRPr="00F43A3C">
      <w:pPr>
        <w:jc w:val="both"/>
      </w:pPr>
      <w:r>
        <w:tab/>
      </w:r>
      <w:r w:rsidRPr="00F43A3C">
        <w:t>Na upit suca, zamjenica ŽDO Pula nav</w:t>
      </w:r>
      <w:r>
        <w:t>ela je</w:t>
      </w:r>
      <w:r w:rsidRPr="00F43A3C">
        <w:t xml:space="preserve"> da trenutno postoje prepreke u vidu privremenih mjera zabrane otuđenja, a na nekim nekretninama i zabilježbe sporova, za trenutnu prodaju nekretnina u stečajnom postupku, pa se stoga predlaže zaključiti stečajni postupak, a isti nastaviti kada budu pravomoćno okončani postupci i uklonjeni </w:t>
      </w:r>
      <w:r w:rsidRPr="00F43A3C">
        <w:lastRenderedPageBreak/>
        <w:t>zemljišnoknjižni upisi koji su prepreka prodaji nekretnina. Budući da su u prekidu postupci protiv tuženika odnosno ovršenika Gorana Filipovića predlaže se prije donošenja rješenja o zaključenju postupka pozvati vjerovnike stečajne mase da eventualno uplate iznos potreban za nastavak tih postupaka.</w:t>
      </w:r>
    </w:p>
    <w:p w:rsidRDefault="00BF5CA0" w:rsidP="00BF5CA0" w:rsidR="00BF5CA0" w:rsidRPr="00F43A3C">
      <w:pPr>
        <w:jc w:val="both"/>
      </w:pPr>
      <w:r>
        <w:tab/>
      </w:r>
      <w:r w:rsidRPr="00F43A3C">
        <w:t>Na upit suca stečajni upravitelj nav</w:t>
      </w:r>
      <w:r>
        <w:t>e</w:t>
      </w:r>
      <w:r w:rsidRPr="00F43A3C">
        <w:t xml:space="preserve">o je </w:t>
      </w:r>
      <w:r>
        <w:t xml:space="preserve">da je </w:t>
      </w:r>
      <w:r w:rsidRPr="00F43A3C">
        <w:t xml:space="preserve">suglasan sa prijedlogom da se zaključi stečajni postupak, te da se isti nastave kada budu pravomoćno okončani postupci i uklonjeni zemljišnoknjižni upisi koji su prepreka prodaji nekretnina. Također suglasan je da se prije donošenja rješenja o zaključenju postupka pozovu vjerovnici stečajne mase da eventualno uplate iznos potreban za nastavak postupaka protiv tuženika odnosno ovršenika Gorana Filipovića, i to u iznosu od 70.000,00 kuna od čega 50.000,00 kuna za troškove tih postupaka, a 20.000,00 kuna za daljnje troškove stečajne mase. Stečajni upravitelj u tom smislu </w:t>
      </w:r>
      <w:r>
        <w:t xml:space="preserve">je na ročištu promijenio </w:t>
      </w:r>
      <w:r w:rsidRPr="00F43A3C">
        <w:t>svoje izvješće odnosno prijedlog na način kako se usuglasio.</w:t>
      </w:r>
    </w:p>
    <w:p w:rsidRDefault="00BF5CA0" w:rsidP="00BF5CA0" w:rsidR="00BF5CA0">
      <w:pPr>
        <w:jc w:val="both"/>
      </w:pPr>
      <w:r>
        <w:tab/>
      </w:r>
      <w:r w:rsidRPr="00F43A3C">
        <w:t xml:space="preserve">Stečajni upravitelj </w:t>
      </w:r>
      <w:r>
        <w:t xml:space="preserve">naveo je da </w:t>
      </w:r>
      <w:r w:rsidRPr="00F43A3C">
        <w:t>se obvezuje odmah po saznanju da su uklonjene prepreke o prodaji nekretnina o tome obavijestiti sud i predložiti nastavak postupka.</w:t>
      </w:r>
    </w:p>
    <w:p w:rsidRDefault="00BF5CA0" w:rsidP="00BF5CA0" w:rsidR="00BF5CA0">
      <w:pPr>
        <w:jc w:val="both"/>
      </w:pPr>
      <w:r>
        <w:tab/>
      </w:r>
      <w:r w:rsidRPr="001069BF">
        <w:t xml:space="preserve">Skupština vjerovnika </w:t>
      </w:r>
      <w:r>
        <w:t>je p</w:t>
      </w:r>
      <w:r w:rsidRPr="001069BF">
        <w:t>rihva</w:t>
      </w:r>
      <w:r>
        <w:t>tila</w:t>
      </w:r>
      <w:r w:rsidRPr="001069BF">
        <w:t xml:space="preserve"> izvješće stečajnog upravitelja kako je izmijenjeno na </w:t>
      </w:r>
      <w:r>
        <w:t>tom</w:t>
      </w:r>
      <w:r w:rsidRPr="001069BF">
        <w:t xml:space="preserve"> ročištu.</w:t>
      </w:r>
    </w:p>
    <w:p w:rsidRDefault="00BF5CA0" w:rsidP="00BF5CA0" w:rsidR="00BF5CA0">
      <w:pPr>
        <w:jc w:val="both"/>
      </w:pPr>
      <w:r>
        <w:tab/>
        <w:t>Iz izvješća stečajnog upravitelja proizlazi da u stečajnoj masi trenutno nema novčanih sredstava za pokriće troškova postupka.</w:t>
      </w:r>
    </w:p>
    <w:p w:rsidRDefault="00BF5CA0" w:rsidP="009B7512" w:rsidR="009B7512" w:rsidRPr="00AE2398">
      <w:pPr>
        <w:ind w:firstLine="708"/>
        <w:jc w:val="both"/>
      </w:pPr>
      <w:r>
        <w:t>S obzirom na sve navedeno, a temeljem čl. 293. st. 2. Stečajnog zakona (dalje: SZ), z</w:t>
      </w:r>
      <w:r w:rsidR="009B7512" w:rsidRPr="00AE2398">
        <w:t xml:space="preserve">aključkom </w:t>
      </w:r>
      <w:r w:rsidR="00CB3639" w:rsidRPr="00AE2398">
        <w:t xml:space="preserve">ovog suda posl. </w:t>
      </w:r>
      <w:r w:rsidR="009B7512" w:rsidRPr="00AE2398">
        <w:t>br. St-</w:t>
      </w:r>
      <w:r>
        <w:t>530</w:t>
      </w:r>
      <w:r w:rsidR="009B7512" w:rsidRPr="00AE2398">
        <w:t>/16-3</w:t>
      </w:r>
      <w:r>
        <w:t>7</w:t>
      </w:r>
      <w:r w:rsidR="009B7512" w:rsidRPr="00AE2398">
        <w:t xml:space="preserve"> </w:t>
      </w:r>
      <w:r w:rsidR="008D2254" w:rsidRPr="00AE2398">
        <w:t xml:space="preserve">od </w:t>
      </w:r>
      <w:r>
        <w:t>1</w:t>
      </w:r>
      <w:r w:rsidR="009B7512" w:rsidRPr="00AE2398">
        <w:t>0. st</w:t>
      </w:r>
      <w:r>
        <w:t>udenog</w:t>
      </w:r>
      <w:r w:rsidR="009B7512" w:rsidRPr="00AE2398">
        <w:t xml:space="preserve"> 2016. odlučeno je kako slijedi:</w:t>
      </w:r>
    </w:p>
    <w:p w:rsidRDefault="009B7512" w:rsidP="00BF5CA0" w:rsidR="00BF5CA0">
      <w:pPr>
        <w:ind w:firstLine="708"/>
        <w:jc w:val="both"/>
      </w:pPr>
      <w:r w:rsidRPr="00AE2398">
        <w:t>„</w:t>
      </w:r>
      <w:r w:rsidR="00BF5CA0">
        <w:t>I</w:t>
      </w:r>
      <w:r w:rsidR="00BF5CA0">
        <w:tab/>
        <w:t xml:space="preserve">Pozivaju se vjerovnici stečajne mase da u roku od 8 dana od objave ovog zaključka na mrežnoj stranici e-Oglasna ploča sudova dostave ovome sudu očitovanje povodom prijedloga stečajnog upravitelja za obustavu i zaključenje stečajnog postupka nad stečajnim dužnikom EKONOMSKA ANALIZA d.o.o. u stečaju Pazin, Matka Brajše Rašana 10, OIB: 49095233111, zbog nedostatnosti stečajne mase za pokriće  troškova postupka (čl. 293. Stečajnog zakona). </w:t>
      </w:r>
    </w:p>
    <w:p w:rsidRDefault="00BF5CA0" w:rsidP="00BF5CA0" w:rsidR="009B7512" w:rsidRPr="00AE2398">
      <w:pPr>
        <w:ind w:firstLine="708"/>
        <w:jc w:val="both"/>
      </w:pPr>
      <w:r>
        <w:t>II</w:t>
      </w:r>
      <w:r>
        <w:tab/>
        <w:t>Stečajni postupak neće se obustaviti i zaključiti ako vjerovnici koji su se protivili obustavi postupka solidarno predujme iznos od 70.000,00 kuna za namirenje troškova postupka u roku koji im sud odredi rješenjem.</w:t>
      </w:r>
      <w:r w:rsidR="009B7512" w:rsidRPr="00AE2398">
        <w:t>“.</w:t>
      </w:r>
    </w:p>
    <w:p w:rsidRDefault="00286D57" w:rsidP="00CB3639" w:rsidR="009B7512" w:rsidRPr="00AE2398">
      <w:pPr>
        <w:ind w:firstLine="708"/>
        <w:jc w:val="both"/>
      </w:pPr>
      <w:r w:rsidRPr="00AE2398">
        <w:t xml:space="preserve"> </w:t>
      </w:r>
      <w:r w:rsidR="00CB3639" w:rsidRPr="00AE2398">
        <w:t>Predmetn</w:t>
      </w:r>
      <w:r w:rsidR="009B7512" w:rsidRPr="00AE2398">
        <w:t xml:space="preserve">i zaključak je </w:t>
      </w:r>
      <w:r w:rsidR="00CB3639" w:rsidRPr="00AE2398">
        <w:t>objavljen</w:t>
      </w:r>
      <w:r w:rsidR="009B7512" w:rsidRPr="00AE2398">
        <w:t xml:space="preserve"> na e-oglasnoj ploči sudova </w:t>
      </w:r>
      <w:r w:rsidR="00BF5CA0">
        <w:t>10</w:t>
      </w:r>
      <w:r w:rsidR="00AE2398" w:rsidRPr="00AE2398">
        <w:t>. st</w:t>
      </w:r>
      <w:r w:rsidR="00BF5CA0">
        <w:t>udenog</w:t>
      </w:r>
      <w:r w:rsidR="00AE2398" w:rsidRPr="00AE2398">
        <w:t xml:space="preserve"> 2016.</w:t>
      </w:r>
      <w:r w:rsidR="009B7512" w:rsidRPr="00AE2398">
        <w:t>, a dostava se smatra obavljenom istekom osmoga dana od dana objave pismena na mrežnoj stranici e-Oglasna ploča sudova (čl. 12. SZ-a).</w:t>
      </w:r>
    </w:p>
    <w:p w:rsidRDefault="00AE2398" w:rsidP="00286D57" w:rsidR="00286D57" w:rsidRPr="00AE2398">
      <w:pPr>
        <w:ind w:firstLine="708"/>
        <w:jc w:val="both"/>
      </w:pPr>
      <w:r w:rsidRPr="00AE2398">
        <w:t>N</w:t>
      </w:r>
      <w:r w:rsidR="00286D57" w:rsidRPr="00AE2398">
        <w:t xml:space="preserve">iti jedan od vjerovnika nije podnio svoje </w:t>
      </w:r>
      <w:r w:rsidRPr="00AE2398">
        <w:t>očitovanje povodom prijedloga stečajnog upravitelja za obustavu i zaključenje stečajnog postupka</w:t>
      </w:r>
      <w:r w:rsidR="00286D57" w:rsidRPr="00AE2398">
        <w:t xml:space="preserve">. </w:t>
      </w:r>
    </w:p>
    <w:p w:rsidRDefault="00286D57" w:rsidP="00527605" w:rsidR="00527605" w:rsidRPr="00AE2398">
      <w:pPr>
        <w:ind w:firstLine="708"/>
        <w:jc w:val="both"/>
        <w:rPr>
          <w:rStyle w:val="f11"/>
        </w:rPr>
      </w:pPr>
      <w:r w:rsidRPr="00AE2398">
        <w:rPr>
          <w:rStyle w:val="f11"/>
        </w:rPr>
        <w:t>S</w:t>
      </w:r>
      <w:r w:rsidR="002116AB" w:rsidRPr="00AE2398">
        <w:rPr>
          <w:rStyle w:val="f11"/>
        </w:rPr>
        <w:t xml:space="preserve">toga je, </w:t>
      </w:r>
      <w:r w:rsidRPr="00AE2398">
        <w:rPr>
          <w:rStyle w:val="f11"/>
        </w:rPr>
        <w:t>temeljem čl. 2</w:t>
      </w:r>
      <w:r w:rsidR="00AE2398" w:rsidRPr="00AE2398">
        <w:rPr>
          <w:rStyle w:val="f11"/>
        </w:rPr>
        <w:t>9</w:t>
      </w:r>
      <w:r w:rsidRPr="00AE2398">
        <w:rPr>
          <w:rStyle w:val="f11"/>
        </w:rPr>
        <w:t>3. st. 1. SZ-a</w:t>
      </w:r>
      <w:r w:rsidR="002116AB" w:rsidRPr="00AE2398">
        <w:rPr>
          <w:rStyle w:val="f11"/>
        </w:rPr>
        <w:t>,</w:t>
      </w:r>
      <w:r w:rsidRPr="00AE2398">
        <w:rPr>
          <w:rStyle w:val="f11"/>
        </w:rPr>
        <w:t xml:space="preserve"> valjalo riješiti kao u izreci.</w:t>
      </w:r>
    </w:p>
    <w:p w:rsidRDefault="00AE2398" w:rsidP="00AE2398" w:rsidR="00527605" w:rsidRPr="00AE2398">
      <w:pPr>
        <w:ind w:firstLine="708"/>
        <w:jc w:val="both"/>
      </w:pPr>
      <w:r w:rsidRPr="00AE2398">
        <w:t>Stečajni upravitelj može i nakon obustave i zaključenja stečajnoga postupka u ime stečajnoga dužnika, a za račun stečajne mase nastaviti s unovčenjem imovine dužnika i s ostvarenim sredstvima postupiti prema odredbi iz čl. 133. st. 1. SZ-a (</w:t>
      </w:r>
      <w:r w:rsidRPr="00AE2398">
        <w:rPr>
          <w:rStyle w:val="f11"/>
        </w:rPr>
        <w:t>čl. 293. st. 4. SZ-a).</w:t>
      </w:r>
    </w:p>
    <w:p w:rsidRDefault="00AE2398" w:rsidP="00527605" w:rsidR="00AE2398">
      <w:pPr>
        <w:jc w:val="center"/>
      </w:pPr>
    </w:p>
    <w:p w:rsidRDefault="00C71734" w:rsidP="00527605" w:rsidR="00527605" w:rsidRPr="00AE2398">
      <w:pPr>
        <w:jc w:val="center"/>
      </w:pPr>
      <w:r w:rsidRPr="00AE2398">
        <w:t xml:space="preserve">U Pazinu, </w:t>
      </w:r>
      <w:r w:rsidR="00BF5CA0">
        <w:t>30</w:t>
      </w:r>
      <w:r w:rsidRPr="00AE2398">
        <w:t xml:space="preserve">. </w:t>
      </w:r>
      <w:r w:rsidR="00AE2398">
        <w:t>studenog</w:t>
      </w:r>
      <w:r w:rsidR="00527605" w:rsidRPr="00AE2398">
        <w:t xml:space="preserve"> 20</w:t>
      </w:r>
      <w:r w:rsidR="002116AB" w:rsidRPr="00AE2398">
        <w:t>1</w:t>
      </w:r>
      <w:r w:rsidR="00AE2398">
        <w:t>6</w:t>
      </w:r>
      <w:r w:rsidR="00527605" w:rsidRPr="00AE2398">
        <w:t>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>Stečajni sudac</w:t>
      </w:r>
    </w:p>
    <w:p w:rsidRDefault="00527605" w:rsidP="00527605" w:rsidR="002116AB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 xml:space="preserve">  </w:t>
      </w:r>
    </w:p>
    <w:p w:rsidRDefault="002116AB" w:rsidP="002116AB" w:rsidR="00527605" w:rsidRPr="00AE2398">
      <w:pPr>
        <w:ind w:firstLine="708" w:left="5664"/>
        <w:jc w:val="both"/>
      </w:pPr>
      <w:r w:rsidRPr="00AE2398">
        <w:t xml:space="preserve">   Ivan Dujić</w:t>
      </w:r>
      <w:r w:rsidR="003045EC">
        <w:t>, v.r.</w:t>
      </w:r>
    </w:p>
    <w:p w:rsidRDefault="002116AB" w:rsidP="00527605" w:rsidR="002116AB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>UPUTA O PRAVNOM LIJEKU</w:t>
      </w:r>
    </w:p>
    <w:p w:rsidRDefault="00AE2398" w:rsidP="00527605" w:rsidR="00527605" w:rsidRPr="00AE2398">
      <w:pPr>
        <w:jc w:val="both"/>
      </w:pPr>
      <w:r w:rsidRPr="00AE2398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>DNA</w:t>
      </w:r>
    </w:p>
    <w:p w:rsidRDefault="00AE2398" w:rsidP="00AE2398" w:rsidR="00AE2398" w:rsidRPr="00AE2398">
      <w:pPr>
        <w:jc w:val="both"/>
      </w:pPr>
      <w:r>
        <w:t>- e- o</w:t>
      </w:r>
      <w:r w:rsidRPr="00AE2398">
        <w:t>glasna ploča suda</w:t>
      </w:r>
      <w:r>
        <w:t xml:space="preserve"> – osam dana</w:t>
      </w:r>
    </w:p>
    <w:p w:rsidRDefault="00AE2398" w:rsidP="00527605" w:rsidR="00527605" w:rsidRPr="00AE2398">
      <w:pPr>
        <w:jc w:val="both"/>
      </w:pPr>
      <w:r>
        <w:t xml:space="preserve">- </w:t>
      </w:r>
      <w:r w:rsidR="00527605" w:rsidRPr="00AE2398">
        <w:t>Stečajni upravitelj</w:t>
      </w:r>
      <w:r w:rsidR="00BF5CA0" w:rsidRPr="00BF5CA0">
        <w:t xml:space="preserve"> Darko Zorc iz Rijeke, Agatićeva 6</w:t>
      </w:r>
    </w:p>
    <w:p w:rsidRDefault="00AE2398" w:rsidP="00527605" w:rsidR="00527605" w:rsidRPr="00AE2398">
      <w:pPr>
        <w:jc w:val="both"/>
      </w:pPr>
      <w:r>
        <w:t xml:space="preserve">- </w:t>
      </w:r>
      <w:r w:rsidR="00527605" w:rsidRPr="00AE2398">
        <w:t>Porezn</w:t>
      </w:r>
      <w:r w:rsidR="00353040" w:rsidRPr="00AE2398">
        <w:t>a up</w:t>
      </w:r>
      <w:r w:rsidR="00A709FA" w:rsidRPr="00AE2398">
        <w:t>rava</w:t>
      </w:r>
      <w:r>
        <w:t xml:space="preserve">, </w:t>
      </w:r>
      <w:r w:rsidR="00A709FA" w:rsidRPr="00AE2398">
        <w:t>ispostava P</w:t>
      </w:r>
      <w:r>
        <w:t>azin</w:t>
      </w:r>
    </w:p>
    <w:p w:rsidRDefault="00AE2398" w:rsidP="00527605" w:rsidR="00527605" w:rsidRPr="00AE2398">
      <w:r>
        <w:t>- FINA Pula</w:t>
      </w:r>
    </w:p>
    <w:p w:rsidRDefault="00AE2398" w:rsidP="00527605" w:rsidR="00A37909" w:rsidRPr="00AE2398">
      <w:r>
        <w:t xml:space="preserve">- </w:t>
      </w:r>
      <w:r w:rsidR="00A37909" w:rsidRPr="00AE2398">
        <w:t>ŽDO Pula</w:t>
      </w:r>
    </w:p>
    <w:p w:rsidRDefault="00271521" w:rsidP="00527605" w:rsidR="00271521" w:rsidRPr="00AE2398"/>
    <w:p w:rsidRDefault="00271521" w:rsidP="00527605" w:rsidR="00527605" w:rsidRPr="00AE2398">
      <w:r w:rsidRPr="00AE2398">
        <w:t xml:space="preserve">Po pravomoćnosti: </w:t>
      </w:r>
      <w:r w:rsidR="00527605" w:rsidRPr="00AE2398">
        <w:t xml:space="preserve">Sudski registar </w:t>
      </w:r>
    </w:p>
    <w:p w:rsidRDefault="00271521" w:rsidR="00271521" w:rsidRPr="00AE2398"/>
    <w:sectPr w:rsidSect="00CC6881" w:rsidR="00271521" w:rsidRPr="00AE239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B41" w:rsidR="003A5B41">
      <w:r>
        <w:separator/>
      </w:r>
    </w:p>
  </w:endnote>
  <w:endnote w:id="0" w:type="continuationSeparator">
    <w:p w:rsidRDefault="003A5B41" w:rsidR="003A5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B41" w:rsidR="003A5B41">
      <w:r>
        <w:separator/>
      </w:r>
    </w:p>
  </w:footnote>
  <w:footnote w:id="0" w:type="continuationSeparator">
    <w:p w:rsidRDefault="003A5B41" w:rsidR="003A5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45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BF5CA0" w:rsidRPr="00BF5CA0">
      <w:rPr>
        <w:sz w:val="23"/>
        <w:szCs w:val="23"/>
      </w:rPr>
      <w:t>Posl.br. 10 St-530/16-39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  <w:t>Posl.br. 10 St-</w:t>
    </w:r>
    <w:r w:rsidR="00BF5CA0">
      <w:t>530</w:t>
    </w:r>
    <w:r>
      <w:t>/16-3</w:t>
    </w:r>
    <w:r w:rsidR="00BF5CA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12306"/>
    <w:rsid w:val="00041876"/>
    <w:rsid w:val="00125A9E"/>
    <w:rsid w:val="00133536"/>
    <w:rsid w:val="00153735"/>
    <w:rsid w:val="002116AB"/>
    <w:rsid w:val="00245A0D"/>
    <w:rsid w:val="00271521"/>
    <w:rsid w:val="00286D57"/>
    <w:rsid w:val="002C0974"/>
    <w:rsid w:val="002C5F40"/>
    <w:rsid w:val="003045EC"/>
    <w:rsid w:val="003226C6"/>
    <w:rsid w:val="00322EBD"/>
    <w:rsid w:val="00353040"/>
    <w:rsid w:val="003A5B41"/>
    <w:rsid w:val="004359AA"/>
    <w:rsid w:val="004C10B7"/>
    <w:rsid w:val="004D4519"/>
    <w:rsid w:val="00527605"/>
    <w:rsid w:val="005B031A"/>
    <w:rsid w:val="0062600C"/>
    <w:rsid w:val="00723051"/>
    <w:rsid w:val="007B472F"/>
    <w:rsid w:val="008752D4"/>
    <w:rsid w:val="008B27C9"/>
    <w:rsid w:val="008C6CE0"/>
    <w:rsid w:val="008D2254"/>
    <w:rsid w:val="008F4B12"/>
    <w:rsid w:val="00916726"/>
    <w:rsid w:val="00933054"/>
    <w:rsid w:val="009851C8"/>
    <w:rsid w:val="009A1E64"/>
    <w:rsid w:val="009B7512"/>
    <w:rsid w:val="009E2A24"/>
    <w:rsid w:val="00A31594"/>
    <w:rsid w:val="00A37909"/>
    <w:rsid w:val="00A50D1B"/>
    <w:rsid w:val="00A709FA"/>
    <w:rsid w:val="00AE2398"/>
    <w:rsid w:val="00B5623A"/>
    <w:rsid w:val="00B764CC"/>
    <w:rsid w:val="00BF5CA0"/>
    <w:rsid w:val="00C0231D"/>
    <w:rsid w:val="00C56A10"/>
    <w:rsid w:val="00C71734"/>
    <w:rsid w:val="00C83325"/>
    <w:rsid w:val="00CB3639"/>
    <w:rsid w:val="00CC6881"/>
    <w:rsid w:val="00D57F4C"/>
    <w:rsid w:val="00E00CE3"/>
    <w:rsid w:val="00E73145"/>
    <w:rsid w:val="00F2067D"/>
    <w:rsid w:val="00F8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916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67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60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2s0" w:type="paragraph">
    <w:name w:val="a2 s0"/>
    <w:basedOn w:val="Normal"/>
    <w:rsid w:val="00286D57"/>
    <w:pPr>
      <w:spacing w:after="100" w:afterAutospacing="1" w:before="100" w:beforeAutospacing="1"/>
    </w:pPr>
  </w:style>
  <w:style w:customStyle="1" w:styleId="f11" w:type="character">
    <w:name w:val="f11"/>
    <w:rsid w:val="00286D57"/>
    <w:rPr>
      <w:rFonts w:ascii="Times New Roman" w:cs="Times New Roman" w:hAnsi="Times New Roman" w:hint="default"/>
      <w:color w:val="000000"/>
      <w:sz w:val="24"/>
      <w:szCs w:val="24"/>
    </w:rPr>
  </w:style>
  <w:style w:customStyle="1" w:styleId="f21" w:type="character">
    <w:name w:val="f21"/>
    <w:rsid w:val="00286D57"/>
    <w:rPr>
      <w:rFonts w:ascii="Arial" w:cs="Arial" w:hAnsi="Arial" w:hint="default"/>
      <w:color w:val="000000"/>
      <w:sz w:val="24"/>
      <w:szCs w:val="24"/>
    </w:rPr>
  </w:style>
  <w:style w:customStyle="1" w:styleId="a2p0s0" w:type="paragraph">
    <w:name w:val="a2 p0 s0"/>
    <w:basedOn w:val="Normal"/>
    <w:rsid w:val="00286D57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916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67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917</properties:Words>
  <properties:Characters>5088</properties:Characters>
  <properties:Lines>107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6061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2016-11-30T11:48:00Z</dcterms:created>
  <dc:creator>sblazevic</dc:creator>
  <cp:lastModifiedBy>Sanja Lakošeljac</cp:lastModifiedBy>
  <cp:lastPrinted>2006-09-08T13:23:00Z</cp:lastPrinted>
  <dcterms:modified xmlns:xsi="http://www.w3.org/2001/XMLSchema-instance" xsi:type="dcterms:W3CDTF">2016-11-30T12:04:00Z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