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5841" w14:paraId="5cf5841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4B0907" w:rsidRPr="004B0907">
        <w:t>BARB POREČ j.d.o.o. POREČ</w:t>
      </w:r>
      <w:r w:rsidR="000B0370">
        <w:t xml:space="preserve">, </w:t>
      </w:r>
      <w:r w:rsidR="004B0907">
        <w:t>Poreč, Vrsarska 29</w:t>
      </w:r>
      <w:r w:rsidR="000B0370">
        <w:t xml:space="preserve">, OIB: </w:t>
      </w:r>
      <w:r w:rsidR="004B0907" w:rsidRPr="004B0907">
        <w:t>16878118531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4B0907" w:rsidRPr="004B0907">
        <w:t>BARB POREČ j.d.o.o. POREČ</w:t>
      </w:r>
      <w:r w:rsidR="004B0907">
        <w:t xml:space="preserve">, Poreč, Vrsarska 29, OIB: </w:t>
      </w:r>
      <w:r w:rsidR="004B0907" w:rsidRPr="004B0907">
        <w:t>16878118531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1DFA">
        <w:rPr>
          <w:b/>
          <w:lang w:val="pl-PL"/>
        </w:rPr>
        <w:t>10</w:t>
      </w:r>
      <w:r w:rsidR="00AA0ED3">
        <w:rPr>
          <w:b/>
          <w:lang w:val="pl-PL"/>
        </w:rPr>
        <w:t>:</w:t>
      </w:r>
      <w:r w:rsidR="009D1DFA">
        <w:rPr>
          <w:b/>
          <w:lang w:val="pl-PL"/>
        </w:rPr>
        <w:t>0</w:t>
      </w:r>
      <w:r w:rsidR="000B0370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D1DFA" w:rsidRPr="004B0907">
        <w:t>BARB POREČ j.d.o.o. POREČ</w:t>
      </w:r>
      <w:r w:rsidR="009D1DFA">
        <w:t xml:space="preserve">, Poreč, Vrsarska 29, OIB: </w:t>
      </w:r>
      <w:r w:rsidR="009D1DFA" w:rsidRPr="004B0907">
        <w:t>16878118531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9D1DFA">
        <w:rPr>
          <w:lang w:val="sv-SE"/>
        </w:rPr>
        <w:t xml:space="preserve">Robert Đaković, Poreč, Vrsarska 29. 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9D1DFA">
        <w:rPr>
          <w:lang w:val="sv-SE"/>
        </w:rPr>
        <w:t>Robert Đaković, Poreč, Vrsarska 29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9D1DFA">
        <w:rPr>
          <w:lang w:val="sv-SE"/>
        </w:rPr>
        <w:t>Robertu Đakoviću, Poreč, Vrsarska 29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</w:t>
      </w:r>
      <w:r w:rsidR="009C7404">
        <w:rPr>
          <w:lang w:val="sv-SE"/>
        </w:rPr>
        <w:t xml:space="preserve">Stalnoj </w:t>
      </w:r>
      <w:r w:rsidR="006841D7">
        <w:rPr>
          <w:lang w:val="sv-SE"/>
        </w:rPr>
        <w:t>s</w:t>
      </w:r>
      <w:r w:rsidR="009C7404">
        <w:rPr>
          <w:lang w:val="sv-SE"/>
        </w:rPr>
        <w:t>lužbi u P</w:t>
      </w:r>
      <w:r w:rsidR="007A1B7A">
        <w:rPr>
          <w:lang w:val="sv-SE"/>
        </w:rPr>
        <w:t>oreču</w:t>
      </w:r>
      <w:r w:rsidR="009C7404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BE2CDA">
        <w:t>, v. r.</w:t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9D1DFA" w:rsidRPr="004B0907">
        <w:t>BARB POREČ j.d.o.o. POREČ</w:t>
      </w:r>
      <w:r w:rsidR="009D1DFA">
        <w:t xml:space="preserve">, Poreč, Vrsarska 29, OIB: </w:t>
      </w:r>
      <w:r w:rsidR="009D1DFA" w:rsidRPr="004B0907">
        <w:t>16878118531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9D1DFA">
        <w:rPr>
          <w:lang w:val="sv-SE"/>
        </w:rPr>
        <w:t>Robert Đaković, Poreč, Vrsarska 29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 xml:space="preserve">, </w:t>
      </w:r>
      <w:r w:rsidR="009C7404">
        <w:rPr>
          <w:lang w:val="sv-SE"/>
        </w:rPr>
        <w:t xml:space="preserve">SS </w:t>
      </w:r>
      <w:r w:rsidR="007A1B7A">
        <w:rPr>
          <w:lang w:val="sv-SE"/>
        </w:rPr>
        <w:t>Poreč</w:t>
      </w:r>
      <w:r w:rsidR="009C7404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78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0B0370">
          <w:t>Posl. broj: 4 St-531</w:t>
        </w:r>
        <w:r w:rsidR="00DD483B">
          <w:t>/2016-4</w:t>
        </w:r>
      </w:sdtContent>
    </w:sdt>
  </w:p>
  <w:p w:rsidRDefault="0001078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</w:t>
    </w:r>
    <w:r w:rsidR="004B0907">
      <w:t>29</w:t>
    </w:r>
    <w:r w:rsidR="00987DD0">
      <w:t>/2016-</w:t>
    </w:r>
    <w:r w:rsidR="004B090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0780"/>
    <w:rsid w:val="00036ADB"/>
    <w:rsid w:val="0007507F"/>
    <w:rsid w:val="000A7AEE"/>
    <w:rsid w:val="000B0370"/>
    <w:rsid w:val="000D7DFC"/>
    <w:rsid w:val="00107DA9"/>
    <w:rsid w:val="00134676"/>
    <w:rsid w:val="001E4FF6"/>
    <w:rsid w:val="0024322F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977C6"/>
    <w:rsid w:val="004B0907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72A0C"/>
    <w:rsid w:val="006841D7"/>
    <w:rsid w:val="006A71CF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9C7404"/>
    <w:rsid w:val="009D1DFA"/>
    <w:rsid w:val="00A17409"/>
    <w:rsid w:val="00A560B4"/>
    <w:rsid w:val="00AA0ED3"/>
    <w:rsid w:val="00AF4620"/>
    <w:rsid w:val="00B17BB5"/>
    <w:rsid w:val="00B17EED"/>
    <w:rsid w:val="00B726BF"/>
    <w:rsid w:val="00B853E6"/>
    <w:rsid w:val="00BE2CDA"/>
    <w:rsid w:val="00C157BB"/>
    <w:rsid w:val="00C20061"/>
    <w:rsid w:val="00C32C1A"/>
    <w:rsid w:val="00C35228"/>
    <w:rsid w:val="00CA0CBB"/>
    <w:rsid w:val="00CD64A0"/>
    <w:rsid w:val="00D14604"/>
    <w:rsid w:val="00DB4E8D"/>
    <w:rsid w:val="00DC1A62"/>
    <w:rsid w:val="00DD483B"/>
    <w:rsid w:val="00DD5F14"/>
    <w:rsid w:val="00DF28E8"/>
    <w:rsid w:val="00DF442A"/>
    <w:rsid w:val="00E40DC9"/>
    <w:rsid w:val="00E878B0"/>
    <w:rsid w:val="00F26397"/>
    <w:rsid w:val="00F32923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 POREČ j.d.o.o. POREČ zastupanog po punomoćniku Robert Đaković</izvorni_sadrzaj>
    <derivirana_varijabla naziv="DomainObject.Predmet.ProtustrankaFormated_1">  BARB POREČ j.d.o.o. POREČ zastupanog po punomoćniku Robert Đaković</derivirana_varijabla>
  </DomainObject.Predmet.ProtustrankaFormated>
  <DomainObject.Predmet.ProtustrankaFormatedOIB>
    <izvorni_sadrzaj>  BARB POREČ j.d.o.o. POREČ, OIB 16878118531 zastupanog po punomoćniku Robert Đaković</izvorni_sadrzaj>
    <derivirana_varijabla naziv="DomainObject.Predmet.ProtustrankaFormatedOIB_1">  BARB POREČ j.d.o.o. POREČ, OIB 16878118531 zastupanog po punomoćniku Robert Đaković</derivirana_varijabla>
  </DomainObject.Predmet.ProtustrankaFormatedOIB>
  <DomainObject.Predmet.ProtustrankaFormatedWithAdress>
    <izvorni_sadrzaj> BARB POREČ j.d.o.o. POREČ, Vrsarska 29, 52440 Poreč zastupanog po punomoćniku Robert Đaković</izvorni_sadrzaj>
    <derivirana_varijabla naziv="DomainObject.Predmet.ProtustrankaFormatedWithAdress_1"> BARB POREČ j.d.o.o. POREČ, Vrsarska 29, 52440 Poreč zastupanog po punomoćniku Robert Đaković</derivirana_varijabla>
  </DomainObject.Predmet.ProtustrankaFormatedWithAdress>
  <DomainObject.Predmet.ProtustrankaFormatedWithAdressOIB>
    <izvorni_sadrzaj> BARB POREČ j.d.o.o. POREČ, OIB 16878118531, Vrsarska 29, 52440 Poreč zastupanog po punomoćniku Robert Đaković</izvorni_sadrzaj>
    <derivirana_varijabla naziv="DomainObject.Predmet.ProtustrankaFormatedWithAdressOIB_1"> BARB POREČ j.d.o.o. POREČ, OIB 16878118531, Vrsarska 29, 52440 Poreč zastupanog po punomoćniku Robert Đaković</derivirana_varijabla>
  </DomainObject.Predmet.ProtustrankaFormatedWithAdressOIB>
  <DomainObject.Predmet.ProtustrankaWithAdress>
    <izvorni_sadrzaj>BARB POREČ j.d.o.o. POREČ Vrsarska 29, 52440 Poreč</izvorni_sadrzaj>
    <derivirana_varijabla naziv="DomainObject.Predmet.ProtustrankaWithAdress_1">BARB POREČ j.d.o.o. POREČ Vrsarska 29, 52440 Poreč</derivirana_varijabla>
  </DomainObject.Predmet.ProtustrankaWithAdress>
  <DomainObject.Predmet.ProtustrankaWithAdressOIB>
    <izvorni_sadrzaj>BARB POREČ j.d.o.o. POREČ, OIB 16878118531, Vrsarska 29, 52440 Poreč</izvorni_sadrzaj>
    <derivirana_varijabla naziv="DomainObject.Predmet.ProtustrankaWithAdressOIB_1">BARB POREČ j.d.o.o. POREČ, OIB 16878118531, Vrsarska 29, 52440 Poreč</derivirana_varijabla>
  </DomainObject.Predmet.ProtustrankaWithAdressOIB>
  <DomainObject.Predmet.ProtustrankaNazivFormated>
    <izvorni_sadrzaj>BARB POREČ j.d.o.o. POREČ</izvorni_sadrzaj>
    <derivirana_varijabla naziv="DomainObject.Predmet.ProtustrankaNazivFormated_1">BARB POREČ j.d.o.o. POREČ</derivirana_varijabla>
  </DomainObject.Predmet.ProtustrankaNazivFormated>
  <DomainObject.Predmet.ProtustrankaNazivFormatedOIB>
    <izvorni_sadrzaj>BARB POREČ j.d.o.o. POREČ, OIB 16878118531</izvorni_sadrzaj>
    <derivirana_varijabla naziv="DomainObject.Predmet.ProtustrankaNazivFormatedOIB_1">BARB POREČ j.d.o.o. POREČ, OIB 16878118531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58519.01</izvorni_sadrzaj>
    <derivirana_varijabla naziv="DomainObject.Predmet.TrenutnaVrijednost_1">58519.01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 POREČ j.d.o.o. POREČ zastupanog po punomoćniku Robert Đaković</item>
    </izvorni_sadrzaj>
    <derivirana_varijabla naziv="DomainObject.Predmet.ProtuStrankaListFormated_1">
      <item>BARB POREČ j.d.o.o. POREČ zastupanog po punomoćniku Robert Đaković</item>
    </derivirana_varijabla>
  </DomainObject.Predmet.ProtuStrankaListFormated>
  <DomainObject.Predmet.ProtuStrankaListFormatedOIB>
    <izvorni_sadrzaj>
      <item>BARB POREČ j.d.o.o. POREČ, OIB 16878118531 zastupanog po punomoćniku Robert Đaković</item>
    </izvorni_sadrzaj>
    <derivirana_varijabla naziv="DomainObject.Predmet.ProtuStrankaListFormatedOIB_1">
      <item>BARB POREČ j.d.o.o. POREČ, OIB 16878118531 zastupanog po punomoćniku Robert Đaković</item>
    </derivirana_varijabla>
  </DomainObject.Predmet.ProtuStrankaListFormatedOIB>
  <DomainObject.Predmet.ProtuStrankaListFormatedWithAdress>
    <izvorni_sadrzaj>
      <item>BARB POREČ j.d.o.o. POREČ, Vrsarska 29, 52440 Poreč zastupanog po punomoćniku Robert Đaković</item>
    </izvorni_sadrzaj>
    <derivirana_varijabla naziv="DomainObject.Predmet.ProtuStrankaListFormatedWithAdress_1">
      <item>BARB POREČ j.d.o.o. POREČ, Vrsarska 29, 52440 Poreč zastupanog po punomoćniku Robert Đaković</item>
    </derivirana_varijabla>
  </DomainObject.Predmet.ProtuStrankaListFormatedWithAdress>
  <DomainObject.Predmet.ProtuStrankaListFormatedWithAdressOIB>
    <izvorni_sadrzaj>
      <item>BARB POREČ j.d.o.o. POREČ, OIB 16878118531, Vrsarska 29, 52440 Poreč zastupanog po punomoćniku Robert Đaković</item>
    </izvorni_sadrzaj>
    <derivirana_varijabla naziv="DomainObject.Predmet.ProtuStrankaListFormatedWithAdressOIB_1">
      <item>BARB POREČ j.d.o.o. POREČ, OIB 16878118531, Vrsarska 29, 52440 Poreč zastupanog po punomoćniku Robert Đaković</item>
    </derivirana_varijabla>
  </DomainObject.Predmet.ProtuStrankaListFormatedWithAdressOIB>
  <DomainObject.Predmet.ProtuStrankaListNazivFormated>
    <izvorni_sadrzaj>
      <item>BARB POREČ j.d.o.o. POREČ</item>
    </izvorni_sadrzaj>
    <derivirana_varijabla naziv="DomainObject.Predmet.ProtuStrankaListNazivFormated_1">
      <item>BARB POREČ j.d.o.o. POREČ</item>
    </derivirana_varijabla>
  </DomainObject.Predmet.ProtuStrankaListNazivFormated>
  <DomainObject.Predmet.ProtuStrankaListNazivFormatedOIB>
    <izvorni_sadrzaj>
      <item>BARB POREČ j.d.o.o. POREČ, OIB 16878118531</item>
    </izvorni_sadrzaj>
    <derivirana_varijabla naziv="DomainObject.Predmet.ProtuStrankaListNazivFormatedOIB_1">
      <item>BARB POREČ j.d.o.o. POREČ, OIB 16878118531</item>
    </derivirana_varijabla>
  </DomainObject.Predmet.ProtuStrankaListNazivFormatedOIB>
  <DomainObject.Predmet.OstaliListFormated>
    <izvorni_sadrzaj>
      <item>Robert Đaković punomoćnik sudionika u postupku BARB POREČ j.d.o.o. POREČ</item>
    </izvorni_sadrzaj>
    <derivirana_varijabla naziv="DomainObject.Predmet.OstaliListFormated_1">
      <item>Robert Đaković punomoćnik sudionika u postupku BARB POREČ j.d.o.o. POREČ</item>
    </derivirana_varijabla>
  </DomainObject.Predmet.OstaliListFormated>
  <DomainObject.Predmet.OstaliListFormatedOIB>
    <izvorni_sadrzaj>
      <item>Robert Đaković, OIB 41144237659 punomoćnik sudionika u postupku BARB POREČ j.d.o.o. POREČ</item>
    </izvorni_sadrzaj>
    <derivirana_varijabla naziv="DomainObject.Predmet.OstaliListFormatedOIB_1">
      <item>Robert Đaković, OIB 41144237659 punomoćnik sudionika u postupku BARB POREČ j.d.o.o. POREČ</item>
    </derivirana_varijabla>
  </DomainObject.Predmet.OstaliListFormatedOIB>
  <DomainObject.Predmet.OstaliListFormatedWithAdress>
    <izvorni_sadrzaj>
      <item>Robert Đaković, Vrsarska 29, 52440 Poreč punomoćnik sudionika u postupku BARB POREČ j.d.o.o. POREČ</item>
    </izvorni_sadrzaj>
    <derivirana_varijabla naziv="DomainObject.Predmet.OstaliListFormatedWithAdress_1">
      <item>Robert Đaković, Vrsarska 29, 52440 Poreč punomoćnik sudionika u postupku BARB POREČ j.d.o.o. POREČ</item>
    </derivirana_varijabla>
  </DomainObject.Predmet.OstaliListFormatedWithAdress>
  <DomainObject.Predmet.OstaliListFormatedWithAdressOIB>
    <izvorni_sadrzaj>
      <item>Robert Đaković, OIB 41144237659, Vrsarska 29, 52440 Poreč punomoćnik sudionika u postupku BARB POREČ j.d.o.o. POREČ</item>
    </izvorni_sadrzaj>
    <derivirana_varijabla naziv="DomainObject.Predmet.OstaliListFormatedWithAdressOIB_1">
      <item>Robert Đaković, OIB 41144237659, Vrsarska 29, 52440 Poreč punomoćnik sudionika u postupku BARB POREČ j.d.o.o. POREČ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41144237659</item>
    </izvorni_sadrzaj>
    <derivirana_varijabla naziv="DomainObject.Predmet.OstaliListNazivFormatedOIB_1">
      <item>Robert Đaković, OIB 41144237659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 POREČ j.d.o.o. POREČ</izvorni_sadrzaj>
    <derivirana_varijabla naziv="DomainObject.Predmet.ProtustrankaIDrugi_1">BARB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 POREČ j.d.o.o. POREČ, OIB 16878118531, Vrsarska 29, 52440 Poreč</izvorni_sadrzaj>
    <derivirana_varijabla naziv="DomainObject.Predmet.ProtustrankaIDrugiAdressOIB_1">BARB POREČ j.d.o.o. POREČ, OIB 16878118531,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 POREČ j.d.o.o. POREČ</item>
      <item>Robert Đaković</item>
    </izvorni_sadrzaj>
    <derivirana_varijabla naziv="DomainObject.Predmet.SudioniciListNaziv_1">
      <item>FINANCIJSKA AGENCIJA, RC RIJEKA, PODRUŽNICA PULA, PULA</item>
      <item>BARB POREČ j.d.o.o. POREČ</item>
      <item>Robert Đaković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izvorni_sadrzaj>
    <derivirana_varijabla naziv="DomainObject.Predmet.SudioniciListAdressOIB_1"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16878118531</item>
      <item>, OIB 41144237659</item>
    </izvorni_sadrzaj>
    <derivirana_varijabla naziv="DomainObject.Predmet.SudioniciListNazivOIB_1">
      <item>, OIB 85821130368</item>
      <item>, OIB 16878118531</item>
      <item>, OIB 41144237659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6F74A-6CE5-4A51-8576-C733D3FCC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3304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2016-04-08T07:36:00Z</dcterms:created>
  <dc:creator>Jasmina Matika</dc:creator>
  <cp:lastModifiedBy>Sanja Prodan</cp:lastModifiedBy>
  <cp:lastPrinted>2016-04-08T07:39:00Z</cp:lastPrinted>
  <dcterms:modified xmlns:xsi="http://www.w3.org/2001/XMLSchema-instance" xsi:type="dcterms:W3CDTF">2016-04-08T07:39:00Z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