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5f86" w14:paraId="2135f86" w:rsidRDefault="002D49EC" w:rsidP="003F6C53" w:rsidR="002D49EC" w:rsidRPr="00AA20CE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D03EF" w:rsidR="000A1B0A" w:rsidRPr="002A37B5">
        <w:trPr>
          <w:gridAfter w:val="1"/>
          <w:wAfter w:type="dxa" w:w="284"/>
        </w:trPr>
        <w:tc>
          <w:tcPr>
            <w:tcW w:type="dxa" w:w="2943"/>
          </w:tcPr>
          <w:p w:rsidRDefault="000A1B0A" w:rsidP="00FD03EF" w:rsidR="000A1B0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D03EF" w:rsidR="000A1B0A" w:rsidRPr="002A37B5">
        <w:tc>
          <w:tcPr>
            <w:tcW w:type="dxa" w:w="3227"/>
            <w:gridSpan w:val="2"/>
          </w:tcPr>
          <w:p w:rsidRDefault="000A1B0A" w:rsidP="00FD03EF" w:rsidR="000A1B0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A1B0A" w:rsidP="00FD03EF" w:rsidR="000A1B0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A1B0A" w:rsidP="00FD03EF" w:rsidR="000A1B0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AA20CE"/>
    <w:p w:rsidRDefault="00AA1AD1" w:rsidP="00AA1AD1" w:rsidR="00AA1AD1" w:rsidRPr="00AA20CE">
      <w:pPr>
        <w:jc w:val="center"/>
      </w:pPr>
      <w:r w:rsidRPr="00AA20CE">
        <w:t xml:space="preserve">R E P U B L I K A  H R V A T S KA </w:t>
      </w:r>
    </w:p>
    <w:p w:rsidRDefault="005A3991" w:rsidP="00721F79" w:rsidR="005A3991" w:rsidRPr="00AA20CE"/>
    <w:p w:rsidRDefault="00721F79" w:rsidP="00360AB6" w:rsidR="00721F79" w:rsidRPr="00AA20CE">
      <w:pPr>
        <w:jc w:val="center"/>
      </w:pPr>
      <w:r w:rsidRPr="00AA20CE">
        <w:t>R J E Š E N J E</w:t>
      </w:r>
    </w:p>
    <w:p w:rsidRDefault="002B5525" w:rsidP="00721F79" w:rsidR="002B5525" w:rsidRPr="00AA20CE">
      <w:pPr>
        <w:jc w:val="both"/>
      </w:pPr>
    </w:p>
    <w:p w:rsidRDefault="00846B1C" w:rsidP="001349D9" w:rsidR="00360AB6" w:rsidRPr="00AA20CE">
      <w:pPr>
        <w:ind w:firstLine="708"/>
        <w:jc w:val="both"/>
      </w:pPr>
      <w:r w:rsidRPr="00AA20CE">
        <w:t>Trgovački sud u Zadru</w:t>
      </w:r>
      <w:r w:rsidR="00360AB6" w:rsidRPr="00AA20CE">
        <w:t>, po su</w:t>
      </w:r>
      <w:r w:rsidR="00B0143C" w:rsidRPr="00AA20CE">
        <w:t>tkinji</w:t>
      </w:r>
      <w:r w:rsidR="00360AB6" w:rsidRPr="00AA20CE">
        <w:t xml:space="preserve"> Ani Markač, povodom prijedloga za otvaranje stečajnog postupka nad dužnikom</w:t>
      </w:r>
      <w:r w:rsidR="00F1112E">
        <w:t xml:space="preserve"> DALMATINSKI TRIMARAN d.o.o., Podlug, Podlug 15, OIB:30414984770</w:t>
      </w:r>
      <w:r w:rsidR="000524EB" w:rsidRPr="00AA20CE">
        <w:t xml:space="preserve">, </w:t>
      </w:r>
      <w:r w:rsidR="00420898">
        <w:t>dana 19. ožujka 2018.</w:t>
      </w:r>
      <w:r w:rsidR="001349D9" w:rsidRPr="00AA20CE">
        <w:t>,</w:t>
      </w:r>
      <w:r w:rsidR="00360AB6" w:rsidRPr="00AA20CE">
        <w:t xml:space="preserve"> </w:t>
      </w:r>
    </w:p>
    <w:p w:rsidRDefault="004270AE" w:rsidP="00721F79" w:rsidR="004270AE" w:rsidRPr="00AA20CE"/>
    <w:p w:rsidRDefault="00721F79" w:rsidP="00721F79" w:rsidR="00721F79" w:rsidRPr="00AA20CE">
      <w:pPr>
        <w:jc w:val="center"/>
      </w:pPr>
      <w:r w:rsidRPr="00AA20CE">
        <w:t>r i j e š i o  j e</w:t>
      </w:r>
    </w:p>
    <w:p w:rsidRDefault="00D44689" w:rsidP="0063724D" w:rsidR="00D44689" w:rsidRPr="00AA20CE"/>
    <w:p w:rsidRDefault="00420898" w:rsidP="00420898" w:rsidR="00420898">
      <w:pPr>
        <w:jc w:val="both"/>
      </w:pPr>
      <w:r>
        <w:t xml:space="preserve">I. </w:t>
      </w:r>
      <w:r>
        <w:tab/>
        <w:t>Ročišta radi očitovanja o prijedlogu za otvaranje stečajnog postupka nad dužnikom DALMATINSKI TRIMARAN d.o.o., Podlug, Podlug 15, OIB:30414984770 i ročište radi rasprave o pretpostavkama za otvaranje stečajnog postupka nad dužnikom određena za 13. veljače 2018. u 13,10 sati, a koja ročišta nisu održana zbog bolesti uredujuće sutkinje ponovo se određuju za dan 10. travnja 2018. u 8,50 sati kod ovog suda, Ulica Franje Tuđmana br. 35, Zadar, sudnica br, 14/I.</w:t>
      </w:r>
    </w:p>
    <w:p w:rsidRDefault="000371B4" w:rsidP="000371B4" w:rsidR="000371B4" w:rsidRPr="00AA20CE">
      <w:pPr>
        <w:jc w:val="both"/>
      </w:pPr>
    </w:p>
    <w:p w:rsidRDefault="00420898" w:rsidP="000371B4" w:rsidR="000371B4" w:rsidRPr="00AA20CE">
      <w:pPr>
        <w:jc w:val="both"/>
      </w:pPr>
      <w:r>
        <w:t>II</w:t>
      </w:r>
      <w:r w:rsidR="000371B4" w:rsidRPr="00AA20CE">
        <w:t>.</w:t>
      </w:r>
      <w:r w:rsidR="000371B4" w:rsidRPr="00AA20CE">
        <w:tab/>
        <w:t xml:space="preserve">Na ročište se poziva osoba ovlaštena za zastupanje dužnika po zakonu, podnositelji prijedloga, te pravna osoba koja obavlja poslove platnog prometa za dužnika. </w:t>
      </w:r>
    </w:p>
    <w:p w:rsidRDefault="000371B4" w:rsidP="00B743D5" w:rsidR="000371B4" w:rsidRPr="00AA20CE">
      <w:pPr>
        <w:jc w:val="both"/>
      </w:pPr>
    </w:p>
    <w:p w:rsidRDefault="000371B4" w:rsidP="00B743D5" w:rsidR="00B743D5" w:rsidRPr="00AA20CE">
      <w:pPr>
        <w:jc w:val="both"/>
      </w:pPr>
      <w:r w:rsidRPr="00AA20CE">
        <w:t>I</w:t>
      </w:r>
      <w:r w:rsidR="00420898">
        <w:t>II</w:t>
      </w:r>
      <w:r w:rsidR="00B743D5" w:rsidRPr="00AA20CE">
        <w:t>.</w:t>
      </w:r>
      <w:r w:rsidR="00B743D5" w:rsidRPr="00AA20CE">
        <w:tab/>
        <w:t xml:space="preserve">Upozorava se osoba ovlaštena za zastupanje dužnika po zakonu </w:t>
      </w:r>
      <w:r w:rsidR="00F1112E">
        <w:t>Jadranko Cupać iz Islama Grčkog</w:t>
      </w:r>
      <w:r w:rsidRPr="00AA20CE">
        <w:t>, da u slučaju</w:t>
      </w:r>
      <w:r w:rsidR="00B743D5" w:rsidRPr="00AA20CE">
        <w:t xml:space="preserve"> ne</w:t>
      </w:r>
      <w:r w:rsidR="00F1112E">
        <w:t>odazivanja istoga ovom pozivu, s</w:t>
      </w:r>
      <w:r w:rsidR="00B743D5" w:rsidRPr="00AA20CE">
        <w:t xml:space="preserve">ud će temeljem čl. 180. u svezi čl. 178. Stečajnog zakona odrediti njegovo prisilno dovođenje. </w:t>
      </w:r>
    </w:p>
    <w:p w:rsidRDefault="005A3991" w:rsidP="00ED6162" w:rsidR="005A3991" w:rsidRPr="00AA20CE"/>
    <w:p w:rsidRDefault="00721F79" w:rsidP="00B0143C" w:rsidR="003C5ED2" w:rsidRPr="00AA20CE">
      <w:pPr>
        <w:jc w:val="center"/>
      </w:pPr>
      <w:r w:rsidRPr="00AA20CE">
        <w:t>U Zadru</w:t>
      </w:r>
      <w:r w:rsidR="00846B1C" w:rsidRPr="00AA20CE">
        <w:t xml:space="preserve"> </w:t>
      </w:r>
      <w:r w:rsidR="00F1112E">
        <w:t>1</w:t>
      </w:r>
      <w:r w:rsidR="00420898">
        <w:t xml:space="preserve">9. ožujka 2018. </w:t>
      </w:r>
      <w:r w:rsidR="00F1112E">
        <w:t xml:space="preserve"> </w:t>
      </w:r>
      <w:r w:rsidR="00534ACA" w:rsidRPr="00AA20CE">
        <w:t xml:space="preserve"> </w:t>
      </w:r>
      <w:r w:rsidRPr="00AA20CE">
        <w:t xml:space="preserve"> </w:t>
      </w:r>
      <w:r w:rsidR="00360AB6" w:rsidRPr="00AA20CE">
        <w:t xml:space="preserve"> </w:t>
      </w:r>
    </w:p>
    <w:p w:rsidRDefault="00B0143C" w:rsidP="00380546" w:rsidR="00B0143C">
      <w:pPr>
        <w:jc w:val="right"/>
      </w:pPr>
    </w:p>
    <w:p w:rsidRDefault="000A1B0A" w:rsidP="00380546" w:rsidR="000A1B0A" w:rsidRPr="00AA20CE">
      <w:pPr>
        <w:jc w:val="right"/>
      </w:pPr>
    </w:p>
    <w:p w:rsidRDefault="000A1B0A" w:rsidP="000A1B0A" w:rsidR="00AA20CE" w:rsidRPr="00AA20CE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AA20CE" w:rsidRPr="00AA20CE">
        <w:t>Sutkinja</w:t>
      </w:r>
    </w:p>
    <w:p w:rsidRDefault="000A1B0A" w:rsidP="000A1B0A" w:rsidR="00AA20CE" w:rsidRPr="00AA20CE">
      <w:r>
        <w:t>Katarina Modrić</w:t>
      </w:r>
      <w:r w:rsidR="00AA20CE" w:rsidRPr="00AA20CE">
        <w:tab/>
      </w:r>
      <w:r w:rsidR="00AA20CE" w:rsidRPr="00AA20CE">
        <w:tab/>
      </w:r>
      <w:r w:rsidR="00AA20CE" w:rsidRPr="00AA20CE">
        <w:tab/>
      </w:r>
      <w:r w:rsidR="00AA20CE" w:rsidRPr="00AA20CE">
        <w:tab/>
      </w:r>
      <w:r w:rsidR="00AA20CE" w:rsidRPr="00AA20CE">
        <w:tab/>
      </w:r>
      <w:r w:rsidR="00AA20CE" w:rsidRPr="00AA20CE">
        <w:tab/>
      </w:r>
      <w:r w:rsidR="00AA20CE" w:rsidRPr="00AA20CE">
        <w:tab/>
        <w:t xml:space="preserve">   </w:t>
      </w:r>
      <w:r>
        <w:t xml:space="preserve">              </w:t>
      </w:r>
      <w:r w:rsidR="00380546">
        <w:t>Ana Markač</w:t>
      </w:r>
      <w:r>
        <w:t>, v.r.</w:t>
      </w:r>
    </w:p>
    <w:p w:rsidRDefault="00534ACA" w:rsidP="00721F79" w:rsidR="00534ACA" w:rsidRPr="00AA20CE"/>
    <w:p w:rsidRDefault="0020610B" w:rsidP="00721F79" w:rsidR="00721F79" w:rsidRPr="00AA20CE">
      <w:r w:rsidRPr="00AA20CE">
        <w:t>U</w:t>
      </w:r>
      <w:r w:rsidR="00721F79" w:rsidRPr="00AA20CE">
        <w:t xml:space="preserve">PUTA O PRAVNOM LIJEKU:  </w:t>
      </w:r>
    </w:p>
    <w:p w:rsidRDefault="00721F79" w:rsidP="00E13AFB" w:rsidR="00C862B5" w:rsidRPr="00AA20CE">
      <w:r w:rsidRPr="00AA20CE">
        <w:t>Protiv ovog rješenja nije dopuštena žalba.</w:t>
      </w:r>
    </w:p>
    <w:p w:rsidRDefault="00360AB6" w:rsidP="005A7FDB" w:rsidR="00360AB6"/>
    <w:p w:rsidRDefault="00420898" w:rsidP="005A7FDB" w:rsidR="00420898"/>
    <w:p w:rsidRDefault="00420898" w:rsidP="005A7FDB" w:rsidR="00420898" w:rsidRPr="00AA20CE"/>
    <w:p w:rsidRDefault="0020610B" w:rsidP="0020610B" w:rsidR="0020610B" w:rsidRPr="00AA20CE">
      <w:pPr>
        <w:ind w:firstLine="360"/>
      </w:pPr>
      <w:r w:rsidRPr="00AA20CE">
        <w:t xml:space="preserve">Dostaviti: </w:t>
      </w:r>
    </w:p>
    <w:p w:rsidRDefault="00F1112E" w:rsidP="0020610B" w:rsidR="00F1112E">
      <w:pPr>
        <w:numPr>
          <w:ilvl w:val="0"/>
          <w:numId w:val="3"/>
        </w:numPr>
      </w:pPr>
      <w:r>
        <w:t>DALMATINSKI TRIMARAN d.o.o., Podlug, Podlug 15</w:t>
      </w:r>
    </w:p>
    <w:p w:rsidRDefault="00F1112E" w:rsidP="0020610B" w:rsidR="00F1112E">
      <w:pPr>
        <w:numPr>
          <w:ilvl w:val="0"/>
          <w:numId w:val="3"/>
        </w:numPr>
      </w:pPr>
      <w:r>
        <w:t>Jadranko Cupać, Islam Grčki, Islam Grčki 24</w:t>
      </w:r>
    </w:p>
    <w:p w:rsidRDefault="0020610B" w:rsidP="0020610B" w:rsidR="007F12C0">
      <w:pPr>
        <w:numPr>
          <w:ilvl w:val="0"/>
          <w:numId w:val="3"/>
        </w:numPr>
      </w:pPr>
      <w:r w:rsidRPr="00AA20CE">
        <w:t>FINA</w:t>
      </w:r>
    </w:p>
    <w:p w:rsidRDefault="007F12C0" w:rsidP="0020610B" w:rsidR="00AB76CD" w:rsidRPr="00AA20CE">
      <w:pPr>
        <w:numPr>
          <w:ilvl w:val="0"/>
          <w:numId w:val="3"/>
        </w:numPr>
      </w:pPr>
      <w:r>
        <w:t>Porezna uprava Zadar</w:t>
      </w:r>
      <w:r w:rsidR="00B743D5" w:rsidRPr="00AA20CE">
        <w:t xml:space="preserve"> </w:t>
      </w:r>
      <w:r w:rsidR="00004F3B" w:rsidRPr="00AA20CE">
        <w:t xml:space="preserve"> </w:t>
      </w:r>
    </w:p>
    <w:p w:rsidRDefault="00F1060A" w:rsidP="0020610B" w:rsidR="00F1060A" w:rsidRPr="00AA20CE">
      <w:pPr>
        <w:numPr>
          <w:ilvl w:val="0"/>
          <w:numId w:val="3"/>
        </w:numPr>
      </w:pPr>
      <w:r w:rsidRPr="00AA20CE">
        <w:t>RH putem ŽDO-a u Zadru</w:t>
      </w:r>
    </w:p>
    <w:p w:rsidRDefault="002B5525" w:rsidP="0020610B" w:rsidR="0020610B" w:rsidRPr="00AA20CE">
      <w:pPr>
        <w:numPr>
          <w:ilvl w:val="0"/>
          <w:numId w:val="3"/>
        </w:numPr>
      </w:pPr>
      <w:r w:rsidRPr="00AA20CE">
        <w:t>e-</w:t>
      </w:r>
      <w:r w:rsidR="00534ACA" w:rsidRPr="00AA20CE">
        <w:t>O</w:t>
      </w:r>
      <w:r w:rsidR="0020610B" w:rsidRPr="00AA20CE">
        <w:t>glasna ploča</w:t>
      </w:r>
      <w:r w:rsidR="00B743D5" w:rsidRPr="00AA20CE">
        <w:t xml:space="preserve"> sudova</w:t>
      </w:r>
    </w:p>
    <w:p w:rsidRDefault="0020610B" w:rsidP="00F60CD9" w:rsidR="0020610B" w:rsidRPr="00AA20CE">
      <w:pPr>
        <w:numPr>
          <w:ilvl w:val="0"/>
          <w:numId w:val="3"/>
        </w:numPr>
      </w:pPr>
      <w:r w:rsidRPr="00AA20CE">
        <w:lastRenderedPageBreak/>
        <w:t>u spis</w:t>
      </w:r>
    </w:p>
    <w:p w:rsidRDefault="0020610B" w:rsidP="0020610B" w:rsidR="0020610B" w:rsidRPr="00AA20CE"/>
    <w:p w:rsidRDefault="0020610B" w:rsidP="0020610B" w:rsidR="0020610B" w:rsidRPr="00AA20CE"/>
    <w:p w:rsidRDefault="0020610B" w:rsidP="0020610B" w:rsidR="0020610B" w:rsidRPr="00AA20CE">
      <w:pPr>
        <w:ind w:firstLine="360"/>
      </w:pPr>
    </w:p>
    <w:p w:rsidRDefault="0020610B" w:rsidP="005A3991" w:rsidR="0020610B" w:rsidRPr="00AA20CE">
      <w:pPr>
        <w:ind w:firstLine="360"/>
      </w:pPr>
    </w:p>
    <w:sectPr w:rsidSect="00F1060A" w:rsidR="0020610B" w:rsidRPr="00AA20CE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112E" w:rsidR="00F1112E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D3879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F1112E">
      <w:t>523/2017-9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420898">
      <w:t>523/2017-17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A1B0A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0546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089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12C0"/>
    <w:rsid w:val="007F300A"/>
    <w:rsid w:val="007F6C6F"/>
    <w:rsid w:val="008042F7"/>
    <w:rsid w:val="00807C1F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0CE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3879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0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1112E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0A1B0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0A1B0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>
      <item>Jadranko Cupać</item>
    </izvorni_sadrzaj>
    <derivirana_varijabla naziv="DomainObject.Predmet.OstaliListFormated_1">
      <item>Jadranko Cupać</item>
    </derivirana_varijabla>
  </DomainObject.Predmet.OstaliListFormated>
  <DomainObject.Predmet.OstaliListFormatedOIB>
    <izvorni_sadrzaj>
      <item>Jadranko Cupać, OIB 76322367846</item>
    </izvorni_sadrzaj>
    <derivirana_varijabla naziv="DomainObject.Predmet.OstaliListFormatedOIB_1">
      <item>Jadranko Cupać, OIB 76322367846</item>
    </derivirana_varijabla>
  </DomainObject.Predmet.OstaliListFormatedOIB>
  <DomainObject.Predmet.OstaliListFormatedWithAdress>
    <izvorni_sadrzaj>
      <item>Jadranko Cupać, Islam Grčki 24, 23420 Islam Grčki</item>
    </izvorni_sadrzaj>
    <derivirana_varijabla naziv="DomainObject.Predmet.OstaliListFormatedWithAdress_1">
      <item>Jadranko Cupać, Islam Grčki 24, 23420 Islam Grčki</item>
    </derivirana_varijabla>
  </DomainObject.Predmet.OstaliListFormatedWithAdress>
  <DomainObject.Predmet.OstaliListFormatedWithAdressOIB>
    <izvorni_sadrzaj>
      <item>Jadranko Cupać, OIB 76322367846, Islam Grčki 24, 23420 Islam Grčki</item>
    </izvorni_sadrzaj>
    <derivirana_varijabla naziv="DomainObject.Predmet.OstaliListFormatedWithAdressOIB_1">
      <item>Jadranko Cupać, OIB 76322367846, Islam Grčki 24, 23420 Islam Grčki</item>
    </derivirana_varijabla>
  </DomainObject.Predmet.OstaliListFormatedWithAdressOIB>
  <DomainObject.Predmet.OstaliListNazivFormated>
    <izvorni_sadrzaj>
      <item>Jadranko Cupać</item>
    </izvorni_sadrzaj>
    <derivirana_varijabla naziv="DomainObject.Predmet.OstaliListNazivFormated_1">
      <item>Jadranko Cupać</item>
    </derivirana_varijabla>
  </DomainObject.Predmet.OstaliListNazivFormated>
  <DomainObject.Predmet.OstaliListNazivFormatedOIB>
    <izvorni_sadrzaj>
      <item>Jadranko Cupać, OIB 76322367846</item>
    </izvorni_sadrzaj>
    <derivirana_varijabla naziv="DomainObject.Predmet.OstaliListNazivFormatedOIB_1">
      <item>Jadranko Cupać, OIB 76322367846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  <item>Jadranko Cupać</item>
    </izvorni_sadrzaj>
    <derivirana_varijabla naziv="DomainObject.Predmet.SudioniciListNaziv_1">
      <item>DALMATINSKI TRIMARAN d.o.o. za razvoj i proizvodnju</item>
      <item>FINA</item>
      <item>Jadranko Cupać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  <item>Jadranko Cupać, OIB 76322367846, Islam Grčki 24,23420 Islam Grčki</item>
    </izvorni_sadrzaj>
    <derivirana_varijabla naziv="DomainObject.Predmet.SudioniciListAdressOIB_1">
      <item>DALMATINSKI TRIMARAN d.o.o. za razvoj i proizvodnju, OIB 30414984770, Podlug 15,23420 Podlug</item>
      <item>FINA, OIB 85821130368</item>
      <item>Jadranko Cupać, OIB 76322367846, Islam Grčki 24,23420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  <item>, OIB 76322367846</item>
    </izvorni_sadrzaj>
    <derivirana_varijabla naziv="DomainObject.Predmet.SudioniciListNazivOIB_1">
      <item>, OIB 30414984770</item>
      <item>, OIB 85821130368</item>
      <item>, OIB 76322367846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8B80B-BDF6-485F-9A18-8D77C240B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1312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2018-03-16T11:59:00Z</dcterms:created>
  <dc:creator>Administrator</dc:creator>
  <cp:lastModifiedBy>Merlina Klišmanić</cp:lastModifiedBy>
  <cp:lastPrinted>2018-03-16T12:00:00Z</cp:lastPrinted>
  <dcterms:modified xmlns:xsi="http://www.w3.org/2001/XMLSchema-instance" xsi:type="dcterms:W3CDTF">2018-03-19T07:06:00Z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(St-523-17 RJ ponovo zakazano ročište 19.3.2018docx.docx)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