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913afa3" w14:paraId="913afa3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516647">
        <w:rPr>
          <w:rFonts w:hAnsi="Times New Roman" w:ascii="Times New Roman"/>
          <w:b/>
          <w:bCs/>
          <w:sz w:val="24"/>
          <w:szCs w:val="24"/>
        </w:rPr>
        <w:t>19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877D12" w:rsidR="005B0DF8" w:rsidRPr="00877D12">
      <w:pPr>
        <w:pStyle w:val="Odlomakpopisa"/>
        <w:numPr>
          <w:ilvl w:val="0"/>
          <w:numId w:val="3"/>
        </w:numPr>
        <w:rPr>
          <w:rFonts w:hAnsi="Times New Roman" w:ascii="Times New Roman"/>
          <w:b/>
          <w:sz w:val="24"/>
          <w:szCs w:val="24"/>
        </w:rPr>
      </w:pPr>
      <w:r w:rsidRPr="00877D12">
        <w:rPr>
          <w:rFonts w:hAnsi="Times New Roman" w:ascii="Times New Roman"/>
          <w:b/>
          <w:sz w:val="24"/>
          <w:szCs w:val="24"/>
        </w:rPr>
        <w:t>St-</w:t>
      </w:r>
      <w:r w:rsidR="00045FB6">
        <w:rPr>
          <w:rFonts w:hAnsi="Times New Roman" w:ascii="Times New Roman"/>
          <w:b/>
          <w:sz w:val="24"/>
          <w:szCs w:val="24"/>
        </w:rPr>
        <w:t>2131</w:t>
      </w:r>
      <w:r w:rsidR="0060643E">
        <w:rPr>
          <w:rFonts w:hAnsi="Times New Roman" w:ascii="Times New Roman"/>
          <w:b/>
          <w:sz w:val="24"/>
          <w:szCs w:val="24"/>
        </w:rPr>
        <w:t>/2015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045FB6">
        <w:rPr>
          <w:rFonts w:hAnsi="Times New Roman" w:ascii="Times New Roman"/>
          <w:sz w:val="24"/>
          <w:szCs w:val="24"/>
        </w:rPr>
        <w:t>2131</w:t>
      </w:r>
      <w:r w:rsidRPr="00884F34">
        <w:rPr>
          <w:rFonts w:hAnsi="Times New Roman" w:ascii="Times New Roman"/>
          <w:sz w:val="24"/>
          <w:szCs w:val="24"/>
        </w:rPr>
        <w:t>/201</w:t>
      </w:r>
      <w:r w:rsidR="0060643E">
        <w:rPr>
          <w:rFonts w:hAnsi="Times New Roman" w:ascii="Times New Roman"/>
          <w:sz w:val="24"/>
          <w:szCs w:val="24"/>
        </w:rPr>
        <w:t>5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6A2C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461407">
        <w:rPr>
          <w:rFonts w:hAnsi="Times New Roman" w:ascii="Times New Roman"/>
          <w:sz w:val="24"/>
          <w:szCs w:val="24"/>
        </w:rPr>
        <w:t xml:space="preserve"> </w:t>
      </w:r>
      <w:r w:rsidR="00877D12">
        <w:rPr>
          <w:rFonts w:hAnsi="Times New Roman" w:ascii="Times New Roman"/>
          <w:sz w:val="24"/>
          <w:szCs w:val="24"/>
        </w:rPr>
        <w:t xml:space="preserve"> </w:t>
      </w:r>
      <w:r w:rsidR="00045FB6" w:rsidRPr="00045FB6">
        <w:rPr>
          <w:rFonts w:hAnsi="Times New Roman" w:ascii="Times New Roman"/>
          <w:sz w:val="24"/>
          <w:szCs w:val="24"/>
        </w:rPr>
        <w:t xml:space="preserve">POSTER PUBLICITY JUGOISTOČNA EUROPA d.o.o. </w:t>
      </w:r>
      <w:r w:rsidR="004D3930">
        <w:rPr>
          <w:rFonts w:hAnsi="Times New Roman" w:ascii="Times New Roman"/>
          <w:sz w:val="24"/>
          <w:szCs w:val="24"/>
        </w:rPr>
        <w:t xml:space="preserve">iz Zagreba,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045FB6" w:rsidRPr="00045FB6">
        <w:rPr>
          <w:rFonts w:hAnsi="Times New Roman" w:ascii="Times New Roman"/>
          <w:sz w:val="24"/>
          <w:szCs w:val="24"/>
        </w:rPr>
        <w:t>93612605660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0E3200"/>
    <w:multiLevelType w:val="hybridMultilevel"/>
    <w:tmpl w:val="B98E1688"/>
    <w:lvl w:tplc="79CACAAC" w:ilvl="0">
      <w:start w:val="1"/>
      <w:numFmt w:val="decimal"/>
      <w:lvlText w:val="%1."/>
      <w:lvlJc w:val="left"/>
      <w:pPr>
        <w:ind w:hanging="360" w:left="6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455"/>
      </w:pPr>
    </w:lvl>
    <w:lvl w:tentative="true" w:tplc="041A001B" w:ilvl="2">
      <w:start w:val="1"/>
      <w:numFmt w:val="lowerRoman"/>
      <w:lvlText w:val="%3."/>
      <w:lvlJc w:val="right"/>
      <w:pPr>
        <w:ind w:hanging="180" w:left="8175"/>
      </w:pPr>
    </w:lvl>
    <w:lvl w:tentative="true" w:tplc="041A000F" w:ilvl="3">
      <w:start w:val="1"/>
      <w:numFmt w:val="decimal"/>
      <w:lvlText w:val="%4."/>
      <w:lvlJc w:val="left"/>
      <w:pPr>
        <w:ind w:hanging="360" w:left="8895"/>
      </w:pPr>
    </w:lvl>
    <w:lvl w:tentative="true" w:tplc="041A0019" w:ilvl="4">
      <w:start w:val="1"/>
      <w:numFmt w:val="lowerLetter"/>
      <w:lvlText w:val="%5."/>
      <w:lvlJc w:val="left"/>
      <w:pPr>
        <w:ind w:hanging="360" w:left="9615"/>
      </w:pPr>
    </w:lvl>
    <w:lvl w:tentative="true" w:tplc="041A001B" w:ilvl="5">
      <w:start w:val="1"/>
      <w:numFmt w:val="lowerRoman"/>
      <w:lvlText w:val="%6."/>
      <w:lvlJc w:val="right"/>
      <w:pPr>
        <w:ind w:hanging="180" w:left="10335"/>
      </w:pPr>
    </w:lvl>
    <w:lvl w:tentative="true" w:tplc="041A000F" w:ilvl="6">
      <w:start w:val="1"/>
      <w:numFmt w:val="decimal"/>
      <w:lvlText w:val="%7."/>
      <w:lvlJc w:val="left"/>
      <w:pPr>
        <w:ind w:hanging="360" w:left="11055"/>
      </w:pPr>
    </w:lvl>
    <w:lvl w:tentative="true" w:tplc="041A0019" w:ilvl="7">
      <w:start w:val="1"/>
      <w:numFmt w:val="lowerLetter"/>
      <w:lvlText w:val="%8."/>
      <w:lvlJc w:val="left"/>
      <w:pPr>
        <w:ind w:hanging="360" w:left="11775"/>
      </w:pPr>
    </w:lvl>
    <w:lvl w:tentative="true" w:tplc="041A001B" w:ilvl="8">
      <w:start w:val="1"/>
      <w:numFmt w:val="lowerRoman"/>
      <w:lvlText w:val="%9."/>
      <w:lvlJc w:val="right"/>
      <w:pPr>
        <w:ind w:hanging="180" w:left="12495"/>
      </w:pPr>
    </w:lvl>
  </w:abstractNum>
  <w:abstractNum w:abstractNumId="1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2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04E3"/>
    <w:rsid w:val="000054E3"/>
    <w:rsid w:val="00015729"/>
    <w:rsid w:val="00021820"/>
    <w:rsid w:val="00032063"/>
    <w:rsid w:val="0003221C"/>
    <w:rsid w:val="00040D49"/>
    <w:rsid w:val="00044D1A"/>
    <w:rsid w:val="00045FB6"/>
    <w:rsid w:val="00055931"/>
    <w:rsid w:val="0008005A"/>
    <w:rsid w:val="00090E5B"/>
    <w:rsid w:val="00092361"/>
    <w:rsid w:val="00092F93"/>
    <w:rsid w:val="000971B6"/>
    <w:rsid w:val="000A2722"/>
    <w:rsid w:val="000A6BC0"/>
    <w:rsid w:val="000C67D2"/>
    <w:rsid w:val="000C7238"/>
    <w:rsid w:val="000D4B78"/>
    <w:rsid w:val="000D4E64"/>
    <w:rsid w:val="000F765B"/>
    <w:rsid w:val="001017B5"/>
    <w:rsid w:val="001160CF"/>
    <w:rsid w:val="001169B6"/>
    <w:rsid w:val="001230A1"/>
    <w:rsid w:val="0013251A"/>
    <w:rsid w:val="00142F74"/>
    <w:rsid w:val="001645C1"/>
    <w:rsid w:val="00190299"/>
    <w:rsid w:val="00196E21"/>
    <w:rsid w:val="001B2D4B"/>
    <w:rsid w:val="001B488D"/>
    <w:rsid w:val="001B5718"/>
    <w:rsid w:val="001B6D24"/>
    <w:rsid w:val="00211A4D"/>
    <w:rsid w:val="00214596"/>
    <w:rsid w:val="00225C0E"/>
    <w:rsid w:val="00227229"/>
    <w:rsid w:val="002360E4"/>
    <w:rsid w:val="002438BA"/>
    <w:rsid w:val="00256CA2"/>
    <w:rsid w:val="002656B8"/>
    <w:rsid w:val="00284F10"/>
    <w:rsid w:val="002904AC"/>
    <w:rsid w:val="00295B8A"/>
    <w:rsid w:val="00296E26"/>
    <w:rsid w:val="002B2575"/>
    <w:rsid w:val="002B4FDA"/>
    <w:rsid w:val="002C4EEB"/>
    <w:rsid w:val="002D4D20"/>
    <w:rsid w:val="002D7DB1"/>
    <w:rsid w:val="002E14D1"/>
    <w:rsid w:val="002E1E38"/>
    <w:rsid w:val="0030190B"/>
    <w:rsid w:val="0030499A"/>
    <w:rsid w:val="00311D55"/>
    <w:rsid w:val="00316769"/>
    <w:rsid w:val="0033018A"/>
    <w:rsid w:val="0034014C"/>
    <w:rsid w:val="00353744"/>
    <w:rsid w:val="003556FC"/>
    <w:rsid w:val="00361B3A"/>
    <w:rsid w:val="00361CC0"/>
    <w:rsid w:val="00382C8B"/>
    <w:rsid w:val="00392D3E"/>
    <w:rsid w:val="00394614"/>
    <w:rsid w:val="003A5B65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0055F"/>
    <w:rsid w:val="0043128D"/>
    <w:rsid w:val="00461407"/>
    <w:rsid w:val="00467461"/>
    <w:rsid w:val="00467B62"/>
    <w:rsid w:val="00475F02"/>
    <w:rsid w:val="004824C7"/>
    <w:rsid w:val="0049657B"/>
    <w:rsid w:val="004A1BDD"/>
    <w:rsid w:val="004B0F46"/>
    <w:rsid w:val="004B7D73"/>
    <w:rsid w:val="004C3595"/>
    <w:rsid w:val="004D3930"/>
    <w:rsid w:val="004E4A4C"/>
    <w:rsid w:val="004E5985"/>
    <w:rsid w:val="004F60F9"/>
    <w:rsid w:val="0051523E"/>
    <w:rsid w:val="00516647"/>
    <w:rsid w:val="00517D33"/>
    <w:rsid w:val="00524BBD"/>
    <w:rsid w:val="0054292F"/>
    <w:rsid w:val="00553626"/>
    <w:rsid w:val="00571F34"/>
    <w:rsid w:val="005A31BD"/>
    <w:rsid w:val="005A3729"/>
    <w:rsid w:val="005A51ED"/>
    <w:rsid w:val="005A7220"/>
    <w:rsid w:val="005B0DF8"/>
    <w:rsid w:val="005B0E4E"/>
    <w:rsid w:val="005B1623"/>
    <w:rsid w:val="005E1E6C"/>
    <w:rsid w:val="005F2B8C"/>
    <w:rsid w:val="005F41C7"/>
    <w:rsid w:val="005F55AC"/>
    <w:rsid w:val="0060643E"/>
    <w:rsid w:val="0062068E"/>
    <w:rsid w:val="006219AE"/>
    <w:rsid w:val="00625E27"/>
    <w:rsid w:val="00636250"/>
    <w:rsid w:val="00640642"/>
    <w:rsid w:val="00641A8A"/>
    <w:rsid w:val="00642CD0"/>
    <w:rsid w:val="00642D9B"/>
    <w:rsid w:val="00643206"/>
    <w:rsid w:val="00647077"/>
    <w:rsid w:val="006517E6"/>
    <w:rsid w:val="00657E3E"/>
    <w:rsid w:val="00660160"/>
    <w:rsid w:val="00676747"/>
    <w:rsid w:val="00684DF6"/>
    <w:rsid w:val="00691066"/>
    <w:rsid w:val="00694FFE"/>
    <w:rsid w:val="006A2C38"/>
    <w:rsid w:val="006A7C49"/>
    <w:rsid w:val="006B32CB"/>
    <w:rsid w:val="006C1B75"/>
    <w:rsid w:val="006C1B83"/>
    <w:rsid w:val="006C1E4E"/>
    <w:rsid w:val="006F32D5"/>
    <w:rsid w:val="006F3D60"/>
    <w:rsid w:val="006F421C"/>
    <w:rsid w:val="00702BB3"/>
    <w:rsid w:val="00706249"/>
    <w:rsid w:val="007227FF"/>
    <w:rsid w:val="0072753B"/>
    <w:rsid w:val="00731C69"/>
    <w:rsid w:val="00745893"/>
    <w:rsid w:val="00752268"/>
    <w:rsid w:val="00756BCF"/>
    <w:rsid w:val="00760480"/>
    <w:rsid w:val="00771E89"/>
    <w:rsid w:val="0077295E"/>
    <w:rsid w:val="00777665"/>
    <w:rsid w:val="00790D1D"/>
    <w:rsid w:val="007922AF"/>
    <w:rsid w:val="00797798"/>
    <w:rsid w:val="007A6ADB"/>
    <w:rsid w:val="007D2348"/>
    <w:rsid w:val="007F0604"/>
    <w:rsid w:val="007F28FB"/>
    <w:rsid w:val="007F608C"/>
    <w:rsid w:val="00801482"/>
    <w:rsid w:val="008061AF"/>
    <w:rsid w:val="0081072F"/>
    <w:rsid w:val="00814D96"/>
    <w:rsid w:val="008311CC"/>
    <w:rsid w:val="008468CA"/>
    <w:rsid w:val="0085663E"/>
    <w:rsid w:val="00877D12"/>
    <w:rsid w:val="00884F34"/>
    <w:rsid w:val="00887A36"/>
    <w:rsid w:val="00891512"/>
    <w:rsid w:val="008935A3"/>
    <w:rsid w:val="008A1568"/>
    <w:rsid w:val="008B70C3"/>
    <w:rsid w:val="008C3631"/>
    <w:rsid w:val="008E1309"/>
    <w:rsid w:val="008E34C6"/>
    <w:rsid w:val="008E6C05"/>
    <w:rsid w:val="008F731F"/>
    <w:rsid w:val="008F7DC7"/>
    <w:rsid w:val="00906A6C"/>
    <w:rsid w:val="00906E6B"/>
    <w:rsid w:val="009164C3"/>
    <w:rsid w:val="0092389E"/>
    <w:rsid w:val="00945A8B"/>
    <w:rsid w:val="0095255C"/>
    <w:rsid w:val="0095525B"/>
    <w:rsid w:val="00974CC7"/>
    <w:rsid w:val="00976D36"/>
    <w:rsid w:val="0098543C"/>
    <w:rsid w:val="009923D6"/>
    <w:rsid w:val="0099387E"/>
    <w:rsid w:val="00997B09"/>
    <w:rsid w:val="009B4518"/>
    <w:rsid w:val="009B52C6"/>
    <w:rsid w:val="009C5E35"/>
    <w:rsid w:val="009C68E3"/>
    <w:rsid w:val="009F1C30"/>
    <w:rsid w:val="009F6FA9"/>
    <w:rsid w:val="00A202EA"/>
    <w:rsid w:val="00A21C59"/>
    <w:rsid w:val="00A31DDB"/>
    <w:rsid w:val="00A50D25"/>
    <w:rsid w:val="00A51D40"/>
    <w:rsid w:val="00A545DA"/>
    <w:rsid w:val="00A730AB"/>
    <w:rsid w:val="00A85325"/>
    <w:rsid w:val="00AB27AC"/>
    <w:rsid w:val="00AC7FB2"/>
    <w:rsid w:val="00AD1679"/>
    <w:rsid w:val="00AD2C07"/>
    <w:rsid w:val="00AE6364"/>
    <w:rsid w:val="00AF384D"/>
    <w:rsid w:val="00B10D10"/>
    <w:rsid w:val="00B14486"/>
    <w:rsid w:val="00B244E8"/>
    <w:rsid w:val="00B302CC"/>
    <w:rsid w:val="00B36544"/>
    <w:rsid w:val="00B4400E"/>
    <w:rsid w:val="00B444FC"/>
    <w:rsid w:val="00B47B78"/>
    <w:rsid w:val="00B538F8"/>
    <w:rsid w:val="00B558EE"/>
    <w:rsid w:val="00B644F4"/>
    <w:rsid w:val="00B7026E"/>
    <w:rsid w:val="00B71584"/>
    <w:rsid w:val="00B81326"/>
    <w:rsid w:val="00B8543C"/>
    <w:rsid w:val="00B97DFC"/>
    <w:rsid w:val="00BA3F26"/>
    <w:rsid w:val="00BB3690"/>
    <w:rsid w:val="00BB58D1"/>
    <w:rsid w:val="00BC05EA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3B9F"/>
    <w:rsid w:val="00C67CCB"/>
    <w:rsid w:val="00C84F10"/>
    <w:rsid w:val="00C90406"/>
    <w:rsid w:val="00CA55EA"/>
    <w:rsid w:val="00CD1868"/>
    <w:rsid w:val="00CD2CC0"/>
    <w:rsid w:val="00CE41E6"/>
    <w:rsid w:val="00CF40C1"/>
    <w:rsid w:val="00D11C7F"/>
    <w:rsid w:val="00D1373D"/>
    <w:rsid w:val="00D32247"/>
    <w:rsid w:val="00D33EBD"/>
    <w:rsid w:val="00D44C56"/>
    <w:rsid w:val="00D51204"/>
    <w:rsid w:val="00D556E2"/>
    <w:rsid w:val="00D9029A"/>
    <w:rsid w:val="00DA385F"/>
    <w:rsid w:val="00DB33C2"/>
    <w:rsid w:val="00DB6ADD"/>
    <w:rsid w:val="00DC2090"/>
    <w:rsid w:val="00DD18B5"/>
    <w:rsid w:val="00DE5374"/>
    <w:rsid w:val="00DF6316"/>
    <w:rsid w:val="00E1737F"/>
    <w:rsid w:val="00E17A89"/>
    <w:rsid w:val="00E339D4"/>
    <w:rsid w:val="00E44172"/>
    <w:rsid w:val="00E637C0"/>
    <w:rsid w:val="00E65DDC"/>
    <w:rsid w:val="00E81088"/>
    <w:rsid w:val="00E961F7"/>
    <w:rsid w:val="00EA17C6"/>
    <w:rsid w:val="00EA3F76"/>
    <w:rsid w:val="00EB5DA5"/>
    <w:rsid w:val="00ED22A2"/>
    <w:rsid w:val="00ED55F8"/>
    <w:rsid w:val="00EE0813"/>
    <w:rsid w:val="00EE3E10"/>
    <w:rsid w:val="00F01DA0"/>
    <w:rsid w:val="00F120E8"/>
    <w:rsid w:val="00F1455F"/>
    <w:rsid w:val="00F235F3"/>
    <w:rsid w:val="00F32A1D"/>
    <w:rsid w:val="00F43A46"/>
    <w:rsid w:val="00F467A9"/>
    <w:rsid w:val="00F511DE"/>
    <w:rsid w:val="00F51236"/>
    <w:rsid w:val="00F5385F"/>
    <w:rsid w:val="00F560D4"/>
    <w:rsid w:val="00F6449F"/>
    <w:rsid w:val="00F704CA"/>
    <w:rsid w:val="00F7169A"/>
    <w:rsid w:val="00F776E3"/>
    <w:rsid w:val="00F867A4"/>
    <w:rsid w:val="00FA7832"/>
    <w:rsid w:val="00FB1D73"/>
    <w:rsid w:val="00FB30B7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56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56F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556FC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556F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556F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56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56F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556FC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556F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556F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2131</izvorni_sadrzaj>
    <derivirana_varijabla naziv="DomainObject.Predmet.Broj_1">2131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St-2131/2015</izvorni_sadrzaj>
    <derivirana_varijabla naziv="DomainObject.Predmet.OznakaBroj_1">St-2131/2015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POSTER PUBLICITY JUGOISTOČNA EUROPA d.o.o.</izvorni_sadrzaj>
    <derivirana_varijabla naziv="DomainObject.Predmet.ProtustrankaFormated_1">  POSTER PUBLICITY JUGOISTOČNA EUROPA d.o.o.</derivirana_varijabla>
  </DomainObject.Predmet.ProtustrankaFormated>
  <DomainObject.Predmet.ProtustrankaFormatedOIB>
    <izvorni_sadrzaj>  POSTER PUBLICITY JUGOISTOČNA EUROPA d.o.o., OIB 93612605660</izvorni_sadrzaj>
    <derivirana_varijabla naziv="DomainObject.Predmet.ProtustrankaFormatedOIB_1">  POSTER PUBLICITY JUGOISTOČNA EUROPA d.o.o., OIB 93612605660</derivirana_varijabla>
  </DomainObject.Predmet.ProtustrankaFormatedOIB>
  <DomainObject.Predmet.ProtustrankaFormatedWithAdress>
    <izvorni_sadrzaj> POSTER PUBLICITY JUGOISTOČNA EUROPA d.o.o., Krešimirov trg 14, 10000 Zagreb</izvorni_sadrzaj>
    <derivirana_varijabla naziv="DomainObject.Predmet.ProtustrankaFormatedWithAdress_1"> POSTER PUBLICITY JUGOISTOČNA EUROPA d.o.o., Krešimirov trg 14, 10000 Zagreb</derivirana_varijabla>
  </DomainObject.Predmet.ProtustrankaFormatedWithAdress>
  <DomainObject.Predmet.ProtustrankaFormatedWithAdressOIB>
    <izvorni_sadrzaj> POSTER PUBLICITY JUGOISTOČNA EUROPA d.o.o., OIB 93612605660, Krešimirov trg 14, 10000 Zagreb</izvorni_sadrzaj>
    <derivirana_varijabla naziv="DomainObject.Predmet.ProtustrankaFormatedWithAdressOIB_1"> POSTER PUBLICITY JUGOISTOČNA EUROPA d.o.o., OIB 93612605660, Krešimirov trg 14, 10000 Zagreb</derivirana_varijabla>
  </DomainObject.Predmet.ProtustrankaFormatedWithAdressOIB>
  <DomainObject.Predmet.ProtustrankaWithAdress>
    <izvorni_sadrzaj>POSTER PUBLICITY JUGOISTOČNA EUROPA d.o.o. Krešimirov trg 14, 10000 Zagreb</izvorni_sadrzaj>
    <derivirana_varijabla naziv="DomainObject.Predmet.ProtustrankaWithAdress_1">POSTER PUBLICITY JUGOISTOČNA EUROPA d.o.o. Krešimirov trg 14, 10000 Zagreb</derivirana_varijabla>
  </DomainObject.Predmet.ProtustrankaWithAdress>
  <DomainObject.Predmet.ProtustrankaWithAdressOIB>
    <izvorni_sadrzaj>POSTER PUBLICITY JUGOISTOČNA EUROPA d.o.o., OIB 93612605660, Krešimirov trg 14, 10000 Zagreb</izvorni_sadrzaj>
    <derivirana_varijabla naziv="DomainObject.Predmet.ProtustrankaWithAdressOIB_1">POSTER PUBLICITY JUGOISTOČNA EUROPA d.o.o., OIB 93612605660, Krešimirov trg 14, 10000 Zagreb</derivirana_varijabla>
  </DomainObject.Predmet.ProtustrankaWithAdressOIB>
  <DomainObject.Predmet.ProtustrankaNazivFormated>
    <izvorni_sadrzaj>POSTER PUBLICITY JUGOISTOČNA EUROPA d.o.o.</izvorni_sadrzaj>
    <derivirana_varijabla naziv="DomainObject.Predmet.ProtustrankaNazivFormated_1">POSTER PUBLICITY JUGOISTOČNA EUROPA d.o.o.</derivirana_varijabla>
  </DomainObject.Predmet.ProtustrankaNazivFormated>
  <DomainObject.Predmet.ProtustrankaNazivFormatedOIB>
    <izvorni_sadrzaj>POSTER PUBLICITY JUGOISTOČNA EUROPA d.o.o., OIB 93612605660</izvorni_sadrzaj>
    <derivirana_varijabla naziv="DomainObject.Predmet.ProtustrankaNazivFormatedOIB_1">POSTER PUBLICITY JUGOISTOČNA EUROPA d.o.o., OIB 93612605660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POSTER PUBLICITY JUGOISTOČNA EUROPA d.o.o.</item>
    </izvorni_sadrzaj>
    <derivirana_varijabla naziv="DomainObject.Predmet.ProtuStrankaListFormated_1">
      <item>POSTER PUBLICITY JUGOISTOČNA EUROPA d.o.o.</item>
    </derivirana_varijabla>
  </DomainObject.Predmet.ProtuStrankaListFormated>
  <DomainObject.Predmet.ProtuStrankaListFormatedOIB>
    <izvorni_sadrzaj>
      <item>POSTER PUBLICITY JUGOISTOČNA EUROPA d.o.o., OIB 93612605660</item>
    </izvorni_sadrzaj>
    <derivirana_varijabla naziv="DomainObject.Predmet.ProtuStrankaListFormatedOIB_1">
      <item>POSTER PUBLICITY JUGOISTOČNA EUROPA d.o.o., OIB 93612605660</item>
    </derivirana_varijabla>
  </DomainObject.Predmet.ProtuStrankaListFormatedOIB>
  <DomainObject.Predmet.ProtuStrankaListFormatedWithAdress>
    <izvorni_sadrzaj>
      <item>POSTER PUBLICITY JUGOISTOČNA EUROPA d.o.o., Krešimirov trg 14, 10000 Zagreb</item>
    </izvorni_sadrzaj>
    <derivirana_varijabla naziv="DomainObject.Predmet.ProtuStrankaListFormatedWithAdress_1">
      <item>POSTER PUBLICITY JUGOISTOČNA EUROPA d.o.o., Krešimirov trg 14, 10000 Zagreb</item>
    </derivirana_varijabla>
  </DomainObject.Predmet.ProtuStrankaListFormatedWithAdress>
  <DomainObject.Predmet.ProtuStrankaListFormatedWithAdressOIB>
    <izvorni_sadrzaj>
      <item>POSTER PUBLICITY JUGOISTOČNA EUROPA d.o.o., OIB 93612605660, Krešimirov trg 14, 10000 Zagreb</item>
    </izvorni_sadrzaj>
    <derivirana_varijabla naziv="DomainObject.Predmet.ProtuStrankaListFormatedWithAdressOIB_1">
      <item>POSTER PUBLICITY JUGOISTOČNA EUROPA d.o.o., OIB 93612605660, Krešimirov trg 14, 10000 Zagreb</item>
    </derivirana_varijabla>
  </DomainObject.Predmet.ProtuStrankaListFormatedWithAdressOIB>
  <DomainObject.Predmet.ProtuStrankaListNazivFormated>
    <izvorni_sadrzaj>
      <item>POSTER PUBLICITY JUGOISTOČNA EUROPA d.o.o.</item>
    </izvorni_sadrzaj>
    <derivirana_varijabla naziv="DomainObject.Predmet.ProtuStrankaListNazivFormated_1">
      <item>POSTER PUBLICITY JUGOISTOČNA EUROPA d.o.o.</item>
    </derivirana_varijabla>
  </DomainObject.Predmet.ProtuStrankaListNazivFormated>
  <DomainObject.Predmet.ProtuStrankaListNazivFormatedOIB>
    <izvorni_sadrzaj>
      <item>POSTER PUBLICITY JUGOISTOČNA EUROPA d.o.o., OIB 93612605660</item>
    </izvorni_sadrzaj>
    <derivirana_varijabla naziv="DomainObject.Predmet.ProtuStrankaListNazivFormatedOIB_1">
      <item>POSTER PUBLICITY JUGOISTOČNA EUROPA d.o.o., OIB 93612605660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POSTER PUBLICITY JUGOISTOČNA EUROPA d.o.o.</izvorni_sadrzaj>
    <derivirana_varijabla naziv="DomainObject.Predmet.ProtustrankaIDrugi_1">POSTER PUBLICITY JUGOISTOČNA EUROPA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POSTER PUBLICITY JUGOISTOČNA EUROPA d.o.o., OIB 93612605660, Krešimirov trg 14, 10000 Zagreb</izvorni_sadrzaj>
    <derivirana_varijabla naziv="DomainObject.Predmet.ProtustrankaIDrugiAdressOIB_1">POSTER PUBLICITY JUGOISTOČNA EUROPA d.o.o., OIB 93612605660, Krešimirov trg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POSTER PUBLICITY JUGOISTOČNA EUROPA d.o.o.</item>
      <item>FINA Regionalni centar Zagreb</item>
    </izvorni_sadrzaj>
    <derivirana_varijabla naziv="DomainObject.Predmet.SudioniciListNaziv_1">
      <item>POSTER PUBLICITY JUGOISTOČNA EUROPA d.o.o.</item>
      <item>FINA Regionalni centar Zagreb</item>
    </derivirana_varijabla>
  </DomainObject.Predmet.SudioniciListNaziv>
  <DomainObject.Predmet.SudioniciListAdressOIB>
    <izvorni_sadrzaj>
      <item>POSTER PUBLICITY JUGOISTOČNA EUROPA d.o.o., OIB 93612605660, Krešimirov trg 14,10000 Zagreb</item>
      <item>FINA Regionalni centar Zagreb, OIB 85821130368, Trg Svibanjskih žrtava 1995. br 1,10000 Zagreb</item>
    </izvorni_sadrzaj>
    <derivirana_varijabla naziv="DomainObject.Predmet.SudioniciListAdressOIB_1">
      <item>POSTER PUBLICITY JUGOISTOČNA EUROPA d.o.o., OIB 93612605660, Krešimirov trg 14,10000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93612605660</item>
      <item>, OIB 85821130368</item>
    </izvorni_sadrzaj>
    <derivirana_varijabla naziv="DomainObject.Predmet.SudioniciListNazivOIB_1">
      <item>, OIB 93612605660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136</properties:Words>
  <properties:Characters>801</properties:Characters>
  <properties:Lines>45</properties:Lines>
  <properties:Paragraphs>21</properties:Paragraphs>
  <properties:TotalTime>608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2016-04-19T08:45:00Z</cp:lastPrinted>
  <dcterms:modified xmlns:xsi="http://www.w3.org/2001/XMLSchema-instance" xsi:type="dcterms:W3CDTF">2016-04-19T08:47:00Z</dcterms:modified>
  <cp:revision>149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