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2d16" w14:paraId="1542d16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810C8E">
        <w:rPr>
          <w:b/>
        </w:rPr>
        <w:t>734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070443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070443" w:rsidRPr="00070443">
        <w:t xml:space="preserve"> </w:t>
      </w:r>
      <w:r w:rsidR="00070443">
        <w:t xml:space="preserve">ALDIKO PROFILI d.o.o., Imotski, B. Bušića 2, OIB: 20085508001, </w:t>
      </w:r>
      <w:r w:rsidR="00407841" w:rsidRPr="00F14A92">
        <w:t>dana</w:t>
      </w:r>
      <w:r w:rsidR="00583F5B" w:rsidRPr="00F14A92">
        <w:t xml:space="preserve"> </w:t>
      </w:r>
      <w:r w:rsidR="00070443">
        <w:t>22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070443">
        <w:t>ALDIKO PROFILI d.o.o., Imotski, B. Bušića 2, OIB: 20085508001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070443">
        <w:t>734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A95D61">
        <w:t>24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070443">
        <w:t>ALDIKO PROFILI d.o.o., Imotski, B. Bušića 2, OIB: 20085508001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83023C">
        <w:t>11</w:t>
      </w:r>
      <w:r w:rsidR="003D1676">
        <w:t xml:space="preserve">. </w:t>
      </w:r>
      <w:r w:rsidR="0083023C">
        <w:t>svibanj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810C8E">
        <w:t>48</w:t>
      </w:r>
      <w:r w:rsidR="006026DB">
        <w:t>0</w:t>
      </w:r>
      <w:r w:rsidR="003D1676">
        <w:t>.</w:t>
      </w:r>
      <w:r w:rsidR="00810C8E">
        <w:t>266</w:t>
      </w:r>
      <w:r w:rsidR="003716B5">
        <w:t>,</w:t>
      </w:r>
      <w:r w:rsidR="00810C8E">
        <w:t>16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0D1B88">
        <w:t>2</w:t>
      </w:r>
      <w:r w:rsidR="00810C8E">
        <w:t>338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070443">
        <w:rPr>
          <w:b/>
        </w:rPr>
        <w:t>22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0DB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810C8E">
          <w:t>734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44A70"/>
    <w:rsid w:val="00070443"/>
    <w:rsid w:val="000D1B88"/>
    <w:rsid w:val="001277B6"/>
    <w:rsid w:val="001A5D1D"/>
    <w:rsid w:val="001B47A7"/>
    <w:rsid w:val="00200E01"/>
    <w:rsid w:val="00205AA3"/>
    <w:rsid w:val="0027320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6610"/>
    <w:rsid w:val="005C12B7"/>
    <w:rsid w:val="005D7505"/>
    <w:rsid w:val="006026DB"/>
    <w:rsid w:val="0065181B"/>
    <w:rsid w:val="007260DB"/>
    <w:rsid w:val="007634B0"/>
    <w:rsid w:val="00772BD0"/>
    <w:rsid w:val="00810C8E"/>
    <w:rsid w:val="0083023C"/>
    <w:rsid w:val="00896A3D"/>
    <w:rsid w:val="008C6DED"/>
    <w:rsid w:val="009D5071"/>
    <w:rsid w:val="00A02FB3"/>
    <w:rsid w:val="00A126EF"/>
    <w:rsid w:val="00A93497"/>
    <w:rsid w:val="00A95D61"/>
    <w:rsid w:val="00B048FA"/>
    <w:rsid w:val="00BA3950"/>
    <w:rsid w:val="00C633C8"/>
    <w:rsid w:val="00C67953"/>
    <w:rsid w:val="00CC5486"/>
    <w:rsid w:val="00CD6654"/>
    <w:rsid w:val="00D2067C"/>
    <w:rsid w:val="00D6056F"/>
    <w:rsid w:val="00D60A6C"/>
    <w:rsid w:val="00D965CC"/>
    <w:rsid w:val="00DE5301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6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0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0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0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0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6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0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0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0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0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ALDIKO PROFILI d.o.o. za proizvodnju, trgovinu i usluge</izvorni_sadrzaj>
    <derivirana_varijabla naziv="DomainObject.Predmet.ProtustrankaFormated_1">  ALDIKO PROFILI d.o.o. za proizvodnju, trgovinu i usluge</derivirana_varijabla>
  </DomainObject.Predmet.ProtustrankaFormated>
  <DomainObject.Predmet.ProtustrankaFormatedOIB>
    <izvorni_sadrzaj>  ALDIKO PROFILI d.o.o. za proizvodnju, trgovinu i usluge, OIB 20085508001</izvorni_sadrzaj>
    <derivirana_varijabla naziv="DomainObject.Predmet.ProtustrankaFormatedOIB_1">  ALDIKO PROFILI d.o.o. za proizvodnju, trgovinu i usluge, OIB 20085508001</derivirana_varijabla>
  </DomainObject.Predmet.ProtustrankaFormatedOIB>
  <DomainObject.Predmet.ProtustrankaFormatedWithAdress>
    <izvorni_sadrzaj> ALDIKO PROFILI d.o.o. za proizvodnju, trgovinu i usluge, Bruna Bušića 2, 21260 Imotski</izvorni_sadrzaj>
    <derivirana_varijabla naziv="DomainObject.Predmet.ProtustrankaFormatedWithAdress_1"> ALDIKO PROFILI d.o.o. za proizvodnju, trgovinu i usluge, Bruna Bušića 2, 21260 Imotski</derivirana_varijabla>
  </DomainObject.Predmet.ProtustrankaFormatedWithAdress>
  <DomainObject.Predmet.ProtustrankaFormatedWithAdressOIB>
    <izvorni_sadrzaj> ALDIKO PROFILI d.o.o. za proizvodnju, trgovinu i usluge, OIB 20085508001, Bruna Bušića 2, 21260 Imotski</izvorni_sadrzaj>
    <derivirana_varijabla naziv="DomainObject.Predmet.ProtustrankaFormatedWithAdressOIB_1"> ALDIKO PROFILI d.o.o. za proizvodnju, trgovinu i usluge, OIB 20085508001, Bruna Bušića 2, 21260 Imotski</derivirana_varijabla>
  </DomainObject.Predmet.ProtustrankaFormatedWithAdressOIB>
  <DomainObject.Predmet.ProtustrankaWithAdress>
    <izvorni_sadrzaj>ALDIKO PROFILI d.o.o. za proizvodnju, trgovinu i usluge Bruna Bušića 2, 21260 Imotski</izvorni_sadrzaj>
    <derivirana_varijabla naziv="DomainObject.Predmet.ProtustrankaWithAdress_1">ALDIKO PROFILI d.o.o. za proizvodnju, trgovinu i usluge Bruna Bušića 2, 21260 Imotski</derivirana_varijabla>
  </DomainObject.Predmet.ProtustrankaWithAdress>
  <DomainObject.Predmet.ProtustrankaWithAdressOIB>
    <izvorni_sadrzaj>ALDIKO PROFILI d.o.o. za proizvodnju, trgovinu i usluge, OIB 20085508001, Bruna Bušića 2, 21260 Imotski</izvorni_sadrzaj>
    <derivirana_varijabla naziv="DomainObject.Predmet.ProtustrankaWithAdressOIB_1">ALDIKO PROFILI d.o.o. za proizvodnju, trgovinu i usluge, OIB 20085508001, Bruna Bušića 2, 21260 Imotski</derivirana_varijabla>
  </DomainObject.Predmet.ProtustrankaWithAdressOIB>
  <DomainObject.Predmet.ProtustrankaNazivFormated>
    <izvorni_sadrzaj>ALDIKO PROFILI d.o.o. za proizvodnju, trgovinu i usluge</izvorni_sadrzaj>
    <derivirana_varijabla naziv="DomainObject.Predmet.ProtustrankaNazivFormated_1">ALDIKO PROFILI d.o.o. za proizvodnju, trgovinu i usluge</derivirana_varijabla>
  </DomainObject.Predmet.ProtustrankaNazivFormated>
  <DomainObject.Predmet.ProtustrankaNazivFormatedOIB>
    <izvorni_sadrzaj>ALDIKO PROFILI d.o.o. za proizvodnju, trgovinu i usluge, OIB 20085508001</izvorni_sadrzaj>
    <derivirana_varijabla naziv="DomainObject.Predmet.ProtustrankaNazivFormatedOIB_1">ALDIKO PROFILI d.o.o. za proizvodnju, trgovinu i usluge, OIB 20085508001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480266.16</izvorni_sadrzaj>
    <derivirana_varijabla naziv="DomainObject.Predmet.TrenutnaVrijednost_1">480266.16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ALDIKO PROFILI d.o.o. za proizvodnju, trgovinu i usluge</item>
    </izvorni_sadrzaj>
    <derivirana_varijabla naziv="DomainObject.Predmet.ProtuStrankaListFormated_1">
      <item>ALDIKO PROFILI d.o.o. za proizvodnju, trgovinu i usluge</item>
    </derivirana_varijabla>
  </DomainObject.Predmet.ProtuStrankaListFormated>
  <DomainObject.Predmet.ProtuStrankaListFormatedOIB>
    <izvorni_sadrzaj>
      <item>ALDIKO PROFILI d.o.o. za proizvodnju, trgovinu i usluge, OIB 20085508001</item>
    </izvorni_sadrzaj>
    <derivirana_varijabla naziv="DomainObject.Predmet.ProtuStrankaListFormatedOIB_1">
      <item>ALDIKO PROFILI d.o.o. za proizvodnju, trgovinu i usluge, OIB 20085508001</item>
    </derivirana_varijabla>
  </DomainObject.Predmet.ProtuStrankaListFormatedOIB>
  <DomainObject.Predmet.ProtuStrankaListFormatedWithAdress>
    <izvorni_sadrzaj>
      <item>ALDIKO PROFILI d.o.o. za proizvodnju, trgovinu i usluge, Bruna Bušića 2, 21260 Imotski</item>
    </izvorni_sadrzaj>
    <derivirana_varijabla naziv="DomainObject.Predmet.ProtuStrankaListFormatedWithAdress_1">
      <item>ALDIKO PROFILI d.o.o. za proizvodnju, trgovinu i usluge, Bruna Bušića 2, 21260 Imotski</item>
    </derivirana_varijabla>
  </DomainObject.Predmet.ProtuStrankaListFormatedWithAdress>
  <DomainObject.Predmet.ProtuStrankaListFormatedWithAdressOIB>
    <izvorni_sadrzaj>
      <item>ALDIKO PROFILI d.o.o. za proizvodnju, trgovinu i usluge, OIB 20085508001, Bruna Bušića 2, 21260 Imotski</item>
    </izvorni_sadrzaj>
    <derivirana_varijabla naziv="DomainObject.Predmet.ProtuStrankaListFormatedWithAdressOIB_1">
      <item>ALDIKO PROFILI d.o.o. za proizvodnju, trgovinu i usluge, OIB 20085508001, Bruna Bušića 2, 21260 Imotski</item>
    </derivirana_varijabla>
  </DomainObject.Predmet.ProtuStrankaListFormatedWithAdressOIB>
  <DomainObject.Predmet.ProtuStrankaListNazivFormated>
    <izvorni_sadrzaj>
      <item>ALDIKO PROFILI d.o.o. za proizvodnju, trgovinu i usluge</item>
    </izvorni_sadrzaj>
    <derivirana_varijabla naziv="DomainObject.Predmet.ProtuStrankaListNazivFormated_1">
      <item>ALDIKO PROFILI d.o.o. za proizvodnju, trgovinu i usluge</item>
    </derivirana_varijabla>
  </DomainObject.Predmet.ProtuStrankaListNazivFormated>
  <DomainObject.Predmet.ProtuStrankaListNazivFormatedOIB>
    <izvorni_sadrzaj>
      <item>ALDIKO PROFILI d.o.o. za proizvodnju, trgovinu i usluge, OIB 20085508001</item>
    </izvorni_sadrzaj>
    <derivirana_varijabla naziv="DomainObject.Predmet.ProtuStrankaListNazivFormatedOIB_1">
      <item>ALDIKO PROFILI d.o.o. za proizvodnju, trgovinu i usluge, OIB 20085508001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ALDIKO PROFILI d.o.o. za proizvodnju, trgovinu i usluge</izvorni_sadrzaj>
    <derivirana_varijabla naziv="DomainObject.Predmet.ProtustrankaIDrugi_1">ALDIKO PROFILI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ALDIKO PROFILI d.o.o. za proizvodnju, trgovinu i usluge, OIB 20085508001, Bruna Bušića 2, 21260 Imotski</izvorni_sadrzaj>
    <derivirana_varijabla naziv="DomainObject.Predmet.ProtustrankaIDrugiAdressOIB_1">ALDIKO PROFILI d.o.o. za proizvodnju, trgovinu i usluge, OIB 20085508001, Bruna Bušića 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ALDIKO PROFILI d.o.o. za proizvodnju, trgovinu i usluge</item>
      <item>FINANCIJSKA AGENCIJA, RC SPLIT</item>
    </izvorni_sadrzaj>
    <derivirana_varijabla naziv="DomainObject.Predmet.SudioniciListNaziv_1">
      <item>ALDIKO PROFILI d.o.o. za proizvodnju, trgovinu i usluge</item>
      <item>FINANCIJSKA AGENCIJA, RC SPLIT</item>
    </derivirana_varijabla>
  </DomainObject.Predmet.SudioniciListNaziv>
  <DomainObject.Predmet.SudioniciListAdressOIB>
    <izvorni_sadrzaj>
      <item>ALDIKO PROFILI d.o.o. za proizvodnju, trgovinu i usluge, OIB 20085508001, Bruna Bušića 2,21260 Imotski</item>
      <item>FINANCIJSKA AGENCIJA, RC SPLIT, OIB 85821130368, Mažuranićevo šetalište 24 b,21000 Split</item>
    </izvorni_sadrzaj>
    <derivirana_varijabla naziv="DomainObject.Predmet.SudioniciListAdressOIB_1">
      <item>ALDIKO PROFILI d.o.o. za proizvodnju, trgovinu i usluge, OIB 20085508001, Bruna Bušića 2,21260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20085508001</item>
      <item>, OIB 85821130368</item>
    </izvorni_sadrzaj>
    <derivirana_varijabla naziv="DomainObject.Predmet.SudioniciListNazivOIB_1">
      <item>, OIB 20085508001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3456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2016-08-22T08:26:00Z</dcterms:created>
  <dc:creator>Diana Butigan Granić</dc:creator>
  <cp:lastModifiedBy>Mara Marčinko</cp:lastModifiedBy>
  <cp:lastPrinted>2016-08-22T08:32:00Z</cp:lastPrinted>
  <dcterms:modified xmlns:xsi="http://www.w3.org/2001/XMLSchema-instance" xsi:type="dcterms:W3CDTF">2016-08-22T08:34:00Z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