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94c3" w14:paraId="d5794c3" w:rsidRDefault="00B73FB8" w:rsidP="00A81B91" w:rsidR="00A81B91">
      <w:pPr>
        <w15:collapsed w:val="false"/>
      </w:pPr>
      <w:bookmarkStart w:name="_GoBack" w:id="0"/>
      <w:bookmarkEnd w:id="0"/>
      <w:r>
        <w:t xml:space="preserve">           </w:t>
      </w:r>
      <w:r w:rsidR="00555229">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231320">
      <w:pPr>
        <w:rPr>
          <w:sz w:val="24"/>
        </w:rPr>
      </w:pPr>
      <w:r>
        <w:rPr>
          <w:sz w:val="24"/>
        </w:rPr>
        <w:t>35000 Slavonski Brod</w:t>
      </w:r>
      <w:r w:rsidR="00A30070">
        <w:rPr>
          <w:sz w:val="24"/>
        </w:rPr>
        <w:t xml:space="preserve">  </w:t>
      </w:r>
    </w:p>
    <w:p w:rsidRDefault="00A30070" w:rsidP="00037947" w:rsidR="00EC7BA3">
      <w:pPr>
        <w:ind w:firstLine="720" w:left="720"/>
        <w:rPr>
          <w:sz w:val="24"/>
        </w:rPr>
      </w:pPr>
      <w:r>
        <w:rPr>
          <w:sz w:val="24"/>
        </w:rPr>
        <w:t xml:space="preserve">                                      </w:t>
      </w:r>
      <w:r w:rsidR="00C8222F">
        <w:rPr>
          <w:sz w:val="24"/>
        </w:rPr>
        <w:t xml:space="preserve">                    </w:t>
      </w:r>
      <w:r w:rsidR="00231320">
        <w:rPr>
          <w:sz w:val="24"/>
        </w:rPr>
        <w:t xml:space="preserve">                             </w:t>
      </w:r>
      <w:r w:rsidR="00C8222F">
        <w:rPr>
          <w:sz w:val="24"/>
        </w:rPr>
        <w:t xml:space="preserve">   </w:t>
      </w:r>
      <w:r w:rsidRPr="00A81B91">
        <w:rPr>
          <w:sz w:val="24"/>
        </w:rPr>
        <w:t>Broj:</w:t>
      </w:r>
      <w:r w:rsidR="00E60FA7">
        <w:rPr>
          <w:sz w:val="24"/>
        </w:rPr>
        <w:t>1/</w:t>
      </w:r>
      <w:r w:rsidRPr="00A81B91">
        <w:rPr>
          <w:sz w:val="24"/>
        </w:rPr>
        <w:t>St-</w:t>
      </w:r>
      <w:r w:rsidR="00007A0B">
        <w:rPr>
          <w:sz w:val="24"/>
        </w:rPr>
        <w:t>1357/2017-7</w:t>
      </w:r>
    </w:p>
    <w:p w:rsidRDefault="00E9434C" w:rsidP="00037947" w:rsidR="00E9434C">
      <w:pPr>
        <w:ind w:firstLine="720" w:left="720"/>
        <w:rPr>
          <w:sz w:val="24"/>
        </w:rPr>
      </w:pPr>
    </w:p>
    <w:p w:rsidRDefault="003D475B" w:rsidP="003D475B" w:rsidR="00A30070" w:rsidRPr="00A81B91">
      <w:pPr>
        <w:tabs>
          <w:tab w:pos="4536" w:val="center"/>
          <w:tab w:pos="9072" w:val="right"/>
        </w:tabs>
        <w:rPr>
          <w:sz w:val="24"/>
        </w:rPr>
      </w:pPr>
      <w:r>
        <w:rPr>
          <w:b/>
          <w:sz w:val="24"/>
        </w:rPr>
        <w:tab/>
      </w:r>
      <w:r w:rsidR="0077361F">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7A5162">
      <w:pPr>
        <w:jc w:val="both"/>
        <w:rPr>
          <w:sz w:val="24"/>
        </w:rPr>
      </w:pPr>
      <w:r>
        <w:rPr>
          <w:sz w:val="24"/>
        </w:rPr>
        <w:tab/>
        <w:t xml:space="preserve">TRGOVAČKI SUD U </w:t>
      </w:r>
      <w:r w:rsidR="004D5E93">
        <w:rPr>
          <w:sz w:val="24"/>
        </w:rPr>
        <w:t xml:space="preserve">OSIJEKU STALNA SLUŽBA </w:t>
      </w:r>
      <w:r w:rsidR="00C90D20">
        <w:rPr>
          <w:sz w:val="24"/>
        </w:rPr>
        <w:t>U SLAVONSKOM BRODU</w:t>
      </w:r>
      <w:r w:rsidR="00E60FA7">
        <w:rPr>
          <w:sz w:val="24"/>
        </w:rPr>
        <w:t>, po stečajnoj sutkinji</w:t>
      </w:r>
      <w:r>
        <w:rPr>
          <w:sz w:val="24"/>
        </w:rPr>
        <w:t xml:space="preserve"> Vesni Vukelić</w:t>
      </w:r>
      <w:r w:rsidR="002E2C81">
        <w:rPr>
          <w:sz w:val="24"/>
        </w:rPr>
        <w:t>,</w:t>
      </w:r>
      <w:r w:rsidR="00B73FB8">
        <w:rPr>
          <w:sz w:val="24"/>
        </w:rPr>
        <w:t xml:space="preserve"> povodom </w:t>
      </w:r>
      <w:r w:rsidR="00007A0B">
        <w:rPr>
          <w:sz w:val="24"/>
        </w:rPr>
        <w:t>zahtjeva</w:t>
      </w:r>
      <w:r w:rsidR="00B73FB8">
        <w:rPr>
          <w:sz w:val="24"/>
        </w:rPr>
        <w:t xml:space="preserve"> FINE RC Osijek</w:t>
      </w:r>
      <w:r w:rsidR="00231320">
        <w:rPr>
          <w:sz w:val="24"/>
        </w:rPr>
        <w:t>,</w:t>
      </w:r>
      <w:r w:rsidR="00E60FA7">
        <w:rPr>
          <w:sz w:val="24"/>
        </w:rPr>
        <w:t xml:space="preserve"> </w:t>
      </w:r>
      <w:r w:rsidR="00007A0B">
        <w:rPr>
          <w:sz w:val="24"/>
        </w:rPr>
        <w:t>za provedbu skraćenoga</w:t>
      </w:r>
      <w:r w:rsidR="00B73FB8">
        <w:rPr>
          <w:sz w:val="24"/>
        </w:rPr>
        <w:t xml:space="preserve"> stečajnog</w:t>
      </w:r>
      <w:r w:rsidR="002E2C81">
        <w:rPr>
          <w:sz w:val="24"/>
        </w:rPr>
        <w:t>a</w:t>
      </w:r>
      <w:r w:rsidR="00B73FB8">
        <w:rPr>
          <w:sz w:val="24"/>
        </w:rPr>
        <w:t xml:space="preserve"> postupka po službenoj dužnosti</w:t>
      </w:r>
      <w:r w:rsidR="00F04296">
        <w:rPr>
          <w:sz w:val="24"/>
        </w:rPr>
        <w:t xml:space="preserve"> </w:t>
      </w:r>
      <w:r w:rsidR="00CE00EE">
        <w:rPr>
          <w:sz w:val="24"/>
        </w:rPr>
        <w:t>nad dužnikom</w:t>
      </w:r>
      <w:r w:rsidR="00007A0B">
        <w:rPr>
          <w:sz w:val="24"/>
        </w:rPr>
        <w:t xml:space="preserve"> </w:t>
      </w:r>
      <w:r w:rsidR="00007A0B" w:rsidRPr="00007A0B">
        <w:rPr>
          <w:b/>
          <w:sz w:val="24"/>
        </w:rPr>
        <w:t xml:space="preserve">PUPILLA d.o.o., OIB 75740095506, Stjepana Radića 120, </w:t>
      </w:r>
      <w:proofErr w:type="spellStart"/>
      <w:r w:rsidR="00007A0B" w:rsidRPr="00007A0B">
        <w:rPr>
          <w:b/>
          <w:sz w:val="24"/>
        </w:rPr>
        <w:t>Vidovci</w:t>
      </w:r>
      <w:proofErr w:type="spellEnd"/>
      <w:r w:rsidR="00007A0B">
        <w:rPr>
          <w:sz w:val="24"/>
        </w:rPr>
        <w:t>,</w:t>
      </w:r>
      <w:r w:rsidR="00CE00EE">
        <w:rPr>
          <w:sz w:val="24"/>
        </w:rPr>
        <w:t xml:space="preserve"> </w:t>
      </w:r>
      <w:r w:rsidR="00FE33EE">
        <w:rPr>
          <w:sz w:val="24"/>
        </w:rPr>
        <w:t xml:space="preserve">dana </w:t>
      </w:r>
      <w:r w:rsidR="00007A0B">
        <w:rPr>
          <w:sz w:val="24"/>
        </w:rPr>
        <w:t>14</w:t>
      </w:r>
      <w:r w:rsidR="00E60FA7">
        <w:rPr>
          <w:sz w:val="24"/>
        </w:rPr>
        <w:t>.studenog</w:t>
      </w:r>
      <w:r w:rsidR="00925FB0">
        <w:rPr>
          <w:sz w:val="24"/>
        </w:rPr>
        <w:t xml:space="preserve"> 2017</w:t>
      </w:r>
      <w:r w:rsidR="00A81B91">
        <w:rPr>
          <w:sz w:val="24"/>
        </w:rPr>
        <w:t>.</w:t>
      </w:r>
      <w:r w:rsidR="001516A6">
        <w:rPr>
          <w:sz w:val="24"/>
        </w:rPr>
        <w:t>g.</w:t>
      </w:r>
    </w:p>
    <w:p w:rsidRDefault="00A81B91" w:rsidP="0085333F" w:rsidR="00A81B91">
      <w:pPr>
        <w:jc w:val="both"/>
        <w:rPr>
          <w:sz w:val="24"/>
        </w:rPr>
      </w:pPr>
    </w:p>
    <w:p w:rsidRDefault="00A30070" w:rsidP="003D475B" w:rsidR="00474836">
      <w:pPr>
        <w:jc w:val="center"/>
        <w:rPr>
          <w:sz w:val="24"/>
        </w:rPr>
      </w:pPr>
      <w:r w:rsidRPr="00534805">
        <w:rPr>
          <w:sz w:val="24"/>
        </w:rPr>
        <w:t>r i j e š i o     j e</w:t>
      </w:r>
    </w:p>
    <w:p w:rsidRDefault="001516A6" w:rsidP="003D475B" w:rsidR="001516A6" w:rsidRPr="00534805">
      <w:pPr>
        <w:jc w:val="center"/>
        <w:rPr>
          <w:sz w:val="24"/>
        </w:rPr>
      </w:pPr>
    </w:p>
    <w:p w:rsidRDefault="00A30070" w:rsidR="00A30070">
      <w:pPr>
        <w:rPr>
          <w:sz w:val="24"/>
        </w:rPr>
      </w:pPr>
    </w:p>
    <w:p w:rsidRDefault="00A30070" w:rsidP="00E60FA7" w:rsidR="00E60FA7">
      <w:pPr>
        <w:jc w:val="both"/>
        <w:rPr>
          <w:b/>
          <w:sz w:val="24"/>
        </w:rPr>
      </w:pPr>
      <w:r>
        <w:rPr>
          <w:sz w:val="24"/>
        </w:rPr>
        <w:tab/>
      </w:r>
      <w:r w:rsidR="003056D0" w:rsidRPr="00E60FA7">
        <w:rPr>
          <w:b/>
          <w:sz w:val="24"/>
        </w:rPr>
        <w:t>I</w:t>
      </w:r>
      <w:r w:rsidR="003056D0">
        <w:rPr>
          <w:sz w:val="24"/>
        </w:rPr>
        <w:t xml:space="preserve"> </w:t>
      </w:r>
      <w:r w:rsidR="00B73FB8">
        <w:rPr>
          <w:sz w:val="24"/>
        </w:rPr>
        <w:t>–</w:t>
      </w:r>
      <w:r w:rsidR="00EC7BA3">
        <w:rPr>
          <w:sz w:val="24"/>
        </w:rPr>
        <w:t xml:space="preserve"> </w:t>
      </w:r>
      <w:r w:rsidR="00AA5828">
        <w:rPr>
          <w:sz w:val="24"/>
        </w:rPr>
        <w:t xml:space="preserve">Obustavlja se </w:t>
      </w:r>
      <w:r w:rsidR="00007A0B">
        <w:rPr>
          <w:sz w:val="24"/>
        </w:rPr>
        <w:t xml:space="preserve">skraćeni stečajni </w:t>
      </w:r>
      <w:r w:rsidR="00B73FB8">
        <w:rPr>
          <w:sz w:val="24"/>
        </w:rPr>
        <w:t>postupak</w:t>
      </w:r>
      <w:r w:rsidR="00037947">
        <w:rPr>
          <w:sz w:val="24"/>
        </w:rPr>
        <w:t xml:space="preserve"> </w:t>
      </w:r>
      <w:r w:rsidR="00B73FB8">
        <w:rPr>
          <w:sz w:val="24"/>
        </w:rPr>
        <w:t xml:space="preserve">nad dužnikom </w:t>
      </w:r>
      <w:r w:rsidR="00007A0B" w:rsidRPr="00007A0B">
        <w:rPr>
          <w:b/>
          <w:sz w:val="24"/>
        </w:rPr>
        <w:t xml:space="preserve">PUPILLA d.o.o., OIB 75740095506, Stjepana Radića 120, </w:t>
      </w:r>
      <w:proofErr w:type="spellStart"/>
      <w:r w:rsidR="00007A0B" w:rsidRPr="00007A0B">
        <w:rPr>
          <w:b/>
          <w:sz w:val="24"/>
        </w:rPr>
        <w:t>Vidovci</w:t>
      </w:r>
      <w:proofErr w:type="spellEnd"/>
      <w:r w:rsidR="00007A0B">
        <w:rPr>
          <w:b/>
          <w:sz w:val="24"/>
        </w:rPr>
        <w:t>.</w:t>
      </w:r>
    </w:p>
    <w:p w:rsidRDefault="00007A0B" w:rsidP="00E60FA7" w:rsidR="00007A0B">
      <w:pPr>
        <w:jc w:val="both"/>
        <w:rPr>
          <w:b/>
          <w:sz w:val="24"/>
          <w:szCs w:val="24"/>
        </w:rPr>
      </w:pPr>
    </w:p>
    <w:p w:rsidRDefault="00E60FA7" w:rsidP="007247D9" w:rsidR="00007A0B">
      <w:pPr>
        <w:ind w:firstLine="720"/>
        <w:jc w:val="both"/>
        <w:rPr>
          <w:b/>
          <w:sz w:val="24"/>
        </w:rPr>
      </w:pPr>
      <w:r>
        <w:rPr>
          <w:b/>
          <w:sz w:val="24"/>
          <w:szCs w:val="24"/>
        </w:rPr>
        <w:t>II-</w:t>
      </w:r>
      <w:r w:rsidR="007247D9">
        <w:rPr>
          <w:sz w:val="24"/>
        </w:rPr>
        <w:t xml:space="preserve"> </w:t>
      </w:r>
      <w:r w:rsidR="00007A0B">
        <w:rPr>
          <w:sz w:val="24"/>
        </w:rPr>
        <w:t xml:space="preserve">Odbija se prijedlog RH Ministarstva financija za otvaranje stečajnoga postupka nad dužnikom </w:t>
      </w:r>
      <w:r w:rsidR="00007A0B" w:rsidRPr="00007A0B">
        <w:rPr>
          <w:b/>
          <w:sz w:val="24"/>
        </w:rPr>
        <w:t xml:space="preserve">PUPILLA d.o.o., OIB 75740095506, Stjepana Radića 120, </w:t>
      </w:r>
      <w:proofErr w:type="spellStart"/>
      <w:r w:rsidR="00007A0B" w:rsidRPr="00007A0B">
        <w:rPr>
          <w:b/>
          <w:sz w:val="24"/>
        </w:rPr>
        <w:t>Vidovci</w:t>
      </w:r>
      <w:proofErr w:type="spellEnd"/>
      <w:r w:rsidR="00007A0B">
        <w:rPr>
          <w:b/>
          <w:sz w:val="24"/>
        </w:rPr>
        <w:t>.</w:t>
      </w:r>
    </w:p>
    <w:p w:rsidRDefault="00007A0B" w:rsidP="007247D9" w:rsidR="00007A0B">
      <w:pPr>
        <w:ind w:firstLine="720"/>
        <w:jc w:val="both"/>
        <w:rPr>
          <w:sz w:val="24"/>
        </w:rPr>
      </w:pPr>
    </w:p>
    <w:p w:rsidRDefault="00007A0B" w:rsidP="007247D9" w:rsidR="007247D9">
      <w:pPr>
        <w:ind w:firstLine="720"/>
        <w:jc w:val="both"/>
        <w:rPr>
          <w:sz w:val="24"/>
        </w:rPr>
      </w:pPr>
      <w:r w:rsidRPr="00007A0B">
        <w:rPr>
          <w:b/>
          <w:sz w:val="24"/>
        </w:rPr>
        <w:t>III</w:t>
      </w:r>
      <w:r>
        <w:rPr>
          <w:sz w:val="24"/>
        </w:rPr>
        <w:t xml:space="preserve">- </w:t>
      </w:r>
      <w:r w:rsidR="007247D9">
        <w:rPr>
          <w:sz w:val="24"/>
        </w:rPr>
        <w:t xml:space="preserve">Nalaže se Financijskoj agenciji, po pravomoćnosti ovog rješenja izdati nalog poslovnoj banci dužnika za oslobođenje sredstava zaplijenjenih prema odredbi čl. 112 st. 5 Stečajnog zakona u iznosu od </w:t>
      </w:r>
      <w:r>
        <w:rPr>
          <w:sz w:val="24"/>
        </w:rPr>
        <w:t>5.000</w:t>
      </w:r>
      <w:r w:rsidR="007247D9">
        <w:rPr>
          <w:sz w:val="24"/>
        </w:rPr>
        <w:t>,00 kn, te omogućiti dužniku raspolaganje navedenim sredstvima.</w:t>
      </w:r>
    </w:p>
    <w:p w:rsidRDefault="007247D9" w:rsidP="007247D9" w:rsidR="007247D9">
      <w:pPr>
        <w:jc w:val="both"/>
        <w:rPr>
          <w:sz w:val="24"/>
        </w:rPr>
      </w:pPr>
    </w:p>
    <w:p w:rsidRDefault="00231320" w:rsidR="00231320">
      <w:pPr>
        <w:rPr>
          <w:sz w:val="24"/>
        </w:rPr>
      </w:pPr>
    </w:p>
    <w:p w:rsidRDefault="00A30070" w:rsidP="0085333F" w:rsidR="00231320">
      <w:pPr>
        <w:jc w:val="center"/>
        <w:rPr>
          <w:sz w:val="24"/>
        </w:rPr>
      </w:pPr>
      <w:r w:rsidRPr="00534805">
        <w:rPr>
          <w:sz w:val="24"/>
        </w:rPr>
        <w:t>Obrazloženje</w:t>
      </w:r>
      <w:r w:rsidR="00231320">
        <w:rPr>
          <w:sz w:val="24"/>
        </w:rPr>
        <w:t xml:space="preserve"> </w:t>
      </w:r>
    </w:p>
    <w:p w:rsidRDefault="00AA5828" w:rsidP="0085333F" w:rsidR="00AA5828">
      <w:pPr>
        <w:jc w:val="center"/>
        <w:rPr>
          <w:sz w:val="24"/>
        </w:rPr>
      </w:pPr>
    </w:p>
    <w:p w:rsidRDefault="000F6CE7" w:rsidP="003503C6" w:rsidR="007247D9">
      <w:pPr>
        <w:jc w:val="both"/>
        <w:rPr>
          <w:sz w:val="24"/>
        </w:rPr>
      </w:pPr>
      <w:r>
        <w:rPr>
          <w:sz w:val="24"/>
        </w:rPr>
        <w:tab/>
      </w:r>
      <w:r w:rsidR="003503C6">
        <w:rPr>
          <w:sz w:val="24"/>
        </w:rPr>
        <w:t xml:space="preserve">Sukladno odredbi čl.429 st1 Stečajnog zakona (NN 71/15, dalje SZ) </w:t>
      </w:r>
      <w:r w:rsidR="007247D9">
        <w:rPr>
          <w:sz w:val="24"/>
        </w:rPr>
        <w:t>Financijska agencija RC Osijek</w:t>
      </w:r>
      <w:r w:rsidR="003503C6">
        <w:rPr>
          <w:sz w:val="24"/>
        </w:rPr>
        <w:t>,</w:t>
      </w:r>
      <w:r w:rsidR="00037947">
        <w:rPr>
          <w:sz w:val="24"/>
        </w:rPr>
        <w:t xml:space="preserve"> </w:t>
      </w:r>
      <w:r w:rsidR="007247D9">
        <w:rPr>
          <w:sz w:val="24"/>
        </w:rPr>
        <w:t xml:space="preserve">podnijela je ovom sudu </w:t>
      </w:r>
      <w:r w:rsidR="003503C6">
        <w:rPr>
          <w:sz w:val="24"/>
        </w:rPr>
        <w:t xml:space="preserve">zahtjev za provedbu skraćenoga </w:t>
      </w:r>
      <w:r w:rsidR="007247D9">
        <w:rPr>
          <w:sz w:val="24"/>
        </w:rPr>
        <w:t>stečajnog</w:t>
      </w:r>
      <w:r w:rsidR="003503C6">
        <w:rPr>
          <w:sz w:val="24"/>
        </w:rPr>
        <w:t>a</w:t>
      </w:r>
      <w:r w:rsidR="007247D9">
        <w:rPr>
          <w:sz w:val="24"/>
        </w:rPr>
        <w:t xml:space="preserve"> postupka nad dužnikom </w:t>
      </w:r>
      <w:r w:rsidR="003503C6" w:rsidRPr="003503C6">
        <w:rPr>
          <w:sz w:val="24"/>
        </w:rPr>
        <w:t xml:space="preserve">PUPILLA d.o.o., OIB 75740095506, Stjepana Radića 120, </w:t>
      </w:r>
      <w:proofErr w:type="spellStart"/>
      <w:r w:rsidR="003503C6" w:rsidRPr="003503C6">
        <w:rPr>
          <w:sz w:val="24"/>
        </w:rPr>
        <w:t>Vidovci</w:t>
      </w:r>
      <w:proofErr w:type="spellEnd"/>
      <w:r w:rsidR="003503C6">
        <w:rPr>
          <w:sz w:val="24"/>
        </w:rPr>
        <w:t xml:space="preserve">, navodeći da dužnik nema zaposlenih, a na dan 01.08.2017.g. u Očevidniku </w:t>
      </w:r>
      <w:r w:rsidR="007247D9">
        <w:rPr>
          <w:sz w:val="24"/>
        </w:rPr>
        <w:t xml:space="preserve">redoslijeda osnova za plaćanje ima evidentirane neizvršene osnove za plaćanje u neprekinutom razdoblju od 120 dana u ukupnom iznosu </w:t>
      </w:r>
      <w:r w:rsidR="00037947">
        <w:rPr>
          <w:sz w:val="24"/>
        </w:rPr>
        <w:t xml:space="preserve">od </w:t>
      </w:r>
      <w:r w:rsidR="003503C6">
        <w:rPr>
          <w:sz w:val="24"/>
        </w:rPr>
        <w:t>19.798,18</w:t>
      </w:r>
      <w:r w:rsidR="007247D9">
        <w:rPr>
          <w:sz w:val="24"/>
        </w:rPr>
        <w:t xml:space="preserve"> kn</w:t>
      </w:r>
      <w:r w:rsidR="003503C6">
        <w:rPr>
          <w:sz w:val="24"/>
        </w:rPr>
        <w:t>.</w:t>
      </w:r>
    </w:p>
    <w:p w:rsidRDefault="003503C6" w:rsidP="003503C6" w:rsidR="003503C6">
      <w:pPr>
        <w:jc w:val="both"/>
        <w:rPr>
          <w:sz w:val="24"/>
        </w:rPr>
      </w:pPr>
      <w:r>
        <w:rPr>
          <w:sz w:val="24"/>
        </w:rPr>
        <w:tab/>
      </w:r>
      <w:r w:rsidR="003E54D0">
        <w:rPr>
          <w:sz w:val="24"/>
        </w:rPr>
        <w:t xml:space="preserve">Na temelju zahtjeva FINE sud je primjenom odredbi čl.430 i 431 SZ-a, s obzirom na to da su u trenutku podnošenja zahtjeva bile ispunjene pretpostavke iz čl.428 SZ-a, objavio oglas na mrežnoj stanici e-Oglasna ploča suda, u kojem je zatraženo od osobe ovlaštene za zastupanje dužnika u roku od 15 dana podnijeti sudu javnobilježnički ovjerovljen </w:t>
      </w:r>
      <w:proofErr w:type="spellStart"/>
      <w:r w:rsidR="003E54D0">
        <w:rPr>
          <w:sz w:val="24"/>
        </w:rPr>
        <w:t>prokazni</w:t>
      </w:r>
      <w:proofErr w:type="spellEnd"/>
      <w:r w:rsidR="003E54D0">
        <w:rPr>
          <w:sz w:val="24"/>
        </w:rPr>
        <w:t xml:space="preserve"> popis imovine i obveza kao i da vjerovnici dužnika u roku od 45 dana od objave oglasa predlože otvaranje stečajnog postupka nad dužnikom. </w:t>
      </w:r>
    </w:p>
    <w:p w:rsidRDefault="003E54D0" w:rsidP="003503C6" w:rsidR="003E54D0">
      <w:pPr>
        <w:jc w:val="both"/>
        <w:rPr>
          <w:sz w:val="24"/>
        </w:rPr>
      </w:pPr>
      <w:r>
        <w:rPr>
          <w:sz w:val="24"/>
        </w:rPr>
        <w:tab/>
        <w:t>Vjerovnik RH MF Porezna uprava, zast. po ŽDO Slavonski Brod, Građansko-upravni odjel u zatraženom roku podnio je prijedlog za otvaranje stečajnog postupka nad dužnikom, dok je dužnik podneskom od 17.10.2017.g. podnio prijedlog za obustavu stečajnog postupka uz dostavu potvrde</w:t>
      </w:r>
      <w:r w:rsidR="00714A0A">
        <w:rPr>
          <w:sz w:val="24"/>
        </w:rPr>
        <w:t xml:space="preserve"> FINE </w:t>
      </w:r>
      <w:r w:rsidR="00D82EE1">
        <w:rPr>
          <w:sz w:val="24"/>
        </w:rPr>
        <w:t>od 18.10.2017.g.</w:t>
      </w:r>
    </w:p>
    <w:p w:rsidRDefault="00D82EE1" w:rsidP="003503C6" w:rsidR="00E9434C">
      <w:pPr>
        <w:jc w:val="both"/>
        <w:rPr>
          <w:sz w:val="24"/>
        </w:rPr>
      </w:pPr>
      <w:r>
        <w:rPr>
          <w:sz w:val="24"/>
        </w:rPr>
        <w:lastRenderedPageBreak/>
        <w:tab/>
      </w:r>
    </w:p>
    <w:p w:rsidRDefault="00E9434C" w:rsidP="00E9434C" w:rsidR="00E9434C">
      <w:pPr>
        <w:jc w:val="right"/>
        <w:rPr>
          <w:sz w:val="24"/>
        </w:rPr>
      </w:pPr>
      <w:r w:rsidRPr="00A81B91">
        <w:rPr>
          <w:sz w:val="24"/>
        </w:rPr>
        <w:t>Broj:</w:t>
      </w:r>
      <w:r>
        <w:rPr>
          <w:sz w:val="24"/>
        </w:rPr>
        <w:t>1/</w:t>
      </w:r>
      <w:r w:rsidRPr="00A81B91">
        <w:rPr>
          <w:sz w:val="24"/>
        </w:rPr>
        <w:t>St-</w:t>
      </w:r>
      <w:r>
        <w:rPr>
          <w:sz w:val="24"/>
        </w:rPr>
        <w:t>1357/2017-7</w:t>
      </w:r>
    </w:p>
    <w:p w:rsidRDefault="00E9434C" w:rsidP="00E9434C" w:rsidR="00E9434C">
      <w:pPr>
        <w:jc w:val="right"/>
        <w:rPr>
          <w:sz w:val="24"/>
        </w:rPr>
      </w:pPr>
    </w:p>
    <w:p w:rsidRDefault="00D82EE1" w:rsidP="00E9434C" w:rsidR="00D82EE1">
      <w:pPr>
        <w:ind w:firstLine="720"/>
        <w:jc w:val="both"/>
        <w:rPr>
          <w:sz w:val="24"/>
        </w:rPr>
      </w:pPr>
      <w:r>
        <w:rPr>
          <w:sz w:val="24"/>
        </w:rPr>
        <w:t>Uvidom u potvrdu FINE o blokadi poslovnog računa dužnika, proizlazi da dužnik na dan 16.10.2017.g. nema evidentiranih neizvršenih obveza i poslovni račun više nije u blokadi.</w:t>
      </w:r>
    </w:p>
    <w:p w:rsidRDefault="00D82EE1" w:rsidP="003503C6" w:rsidR="00D82EE1">
      <w:pPr>
        <w:jc w:val="both"/>
        <w:rPr>
          <w:sz w:val="24"/>
        </w:rPr>
      </w:pPr>
      <w:r>
        <w:rPr>
          <w:sz w:val="24"/>
        </w:rPr>
        <w:tab/>
        <w:t>S obzirom na činjenicu da prema podacima FINE dužnikov račun više nije blokiran i ne postoje evidentirani dugovi, to više nisu ispunjene pretpostavke propisane odredbom čl.428 SZ-a jer je došlo do obaranja zakonske presumpcije dužnikove nesposobnosti za plaćanje, zbog čega je ovaj sud postupak obustavio i odlučio kao pod točkom I izreke u skladu s odredbom čl.128 st9 SZ-a</w:t>
      </w:r>
      <w:r w:rsidR="0008529D">
        <w:rPr>
          <w:sz w:val="24"/>
        </w:rPr>
        <w:t>.</w:t>
      </w:r>
    </w:p>
    <w:p w:rsidRDefault="0008529D" w:rsidP="003503C6" w:rsidR="0008529D">
      <w:pPr>
        <w:jc w:val="both"/>
        <w:rPr>
          <w:sz w:val="24"/>
        </w:rPr>
      </w:pPr>
      <w:r>
        <w:rPr>
          <w:sz w:val="24"/>
        </w:rPr>
        <w:tab/>
        <w:t>Iz istih razloga, prijedlog za otvaranje redovnog stečajnog postupka kojeg je podnio vjerovnik RH Ministarstvo financija, sud je našao neosnovanim, budući nisu ispunjeni stečajni razlozi propisani čl.5 SZ-a jer kod dužnika više ne postoji nesposobnost za plaćanje određen čl.6 st 2 istog Zakona</w:t>
      </w:r>
      <w:r w:rsidR="001872C0">
        <w:rPr>
          <w:sz w:val="24"/>
        </w:rPr>
        <w:t>.</w:t>
      </w:r>
    </w:p>
    <w:p w:rsidRDefault="001872C0" w:rsidP="001872C0" w:rsidR="007247D9">
      <w:pPr>
        <w:ind w:firstLine="720"/>
        <w:jc w:val="both"/>
        <w:rPr>
          <w:sz w:val="24"/>
        </w:rPr>
      </w:pPr>
      <w:r>
        <w:rPr>
          <w:sz w:val="24"/>
        </w:rPr>
        <w:t xml:space="preserve">Navedenom zakonskom odredbom propisano je da će se smatrati </w:t>
      </w:r>
      <w:r w:rsidR="007247D9">
        <w:rPr>
          <w:sz w:val="24"/>
        </w:rPr>
        <w:t>da je</w:t>
      </w:r>
      <w:r>
        <w:rPr>
          <w:sz w:val="24"/>
        </w:rPr>
        <w:t xml:space="preserve"> dužnik </w:t>
      </w:r>
      <w:r w:rsidR="007247D9">
        <w:rPr>
          <w:sz w:val="24"/>
        </w:rPr>
        <w:t xml:space="preserve"> nesposoban za plaćanje ako u Očevidniku osnova redoslijeda za plaćanje koji vodi Financijska agencija ima jednu ili više evidentiranih neizvršenih osnova za plaćanje u razdoblju dužem od 60 dana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7247D9" w:rsidP="007247D9" w:rsidR="007247D9">
      <w:pPr>
        <w:jc w:val="both"/>
        <w:rPr>
          <w:sz w:val="24"/>
        </w:rPr>
      </w:pPr>
      <w:r>
        <w:rPr>
          <w:sz w:val="24"/>
        </w:rPr>
        <w:tab/>
        <w:t>Prema st.3 istog članka ova odredba se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7247D9" w:rsidP="007247D9" w:rsidR="001872C0">
      <w:pPr>
        <w:jc w:val="both"/>
        <w:rPr>
          <w:sz w:val="24"/>
        </w:rPr>
      </w:pPr>
      <w:r>
        <w:rPr>
          <w:sz w:val="24"/>
        </w:rPr>
        <w:tab/>
        <w:t>Kako iz priložene potvrde FINE  nedvojbeno proizlazi da  dužnik na poslovnom računu više nema evidentiranih neizmirenih obveza koje je na temelju valjanih osnova za plaćanje trebao naplatiti sa svih njegovih računa, sud je zaključio da kod dužnika više ne postoji nesposobnost za plaćanje kao stečajni razlog predviđen odredbom čl. 6 st. 1 i 2 SZ-a</w:t>
      </w:r>
      <w:r w:rsidR="001872C0">
        <w:rPr>
          <w:sz w:val="24"/>
        </w:rPr>
        <w:t>,</w:t>
      </w:r>
      <w:r>
        <w:rPr>
          <w:sz w:val="24"/>
        </w:rPr>
        <w:t xml:space="preserve"> </w:t>
      </w:r>
      <w:r w:rsidR="00103B6C">
        <w:rPr>
          <w:sz w:val="24"/>
        </w:rPr>
        <w:t>zbog čega je</w:t>
      </w:r>
      <w:r>
        <w:rPr>
          <w:sz w:val="24"/>
        </w:rPr>
        <w:t xml:space="preserve"> valjalo </w:t>
      </w:r>
      <w:r w:rsidR="001872C0">
        <w:rPr>
          <w:sz w:val="24"/>
        </w:rPr>
        <w:t xml:space="preserve">prijedlog odbiti kao neosnovan </w:t>
      </w:r>
      <w:r w:rsidR="00103B6C">
        <w:rPr>
          <w:sz w:val="24"/>
        </w:rPr>
        <w:t>i odlučiti</w:t>
      </w:r>
      <w:r w:rsidR="001872C0">
        <w:rPr>
          <w:sz w:val="24"/>
        </w:rPr>
        <w:t xml:space="preserve"> kao pod točkom II izreke rješenja </w:t>
      </w:r>
      <w:r w:rsidR="0080558A">
        <w:rPr>
          <w:sz w:val="24"/>
        </w:rPr>
        <w:t>na temelju odredbe čl.128 st 6 SZ-a.</w:t>
      </w:r>
    </w:p>
    <w:p w:rsidRDefault="007247D9" w:rsidP="007247D9" w:rsidR="007247D9">
      <w:pPr>
        <w:jc w:val="both"/>
        <w:rPr>
          <w:sz w:val="24"/>
        </w:rPr>
      </w:pPr>
      <w:r>
        <w:rPr>
          <w:sz w:val="24"/>
        </w:rPr>
        <w:tab/>
        <w:t xml:space="preserve">Obzirom da je FINA sukladno odredbi čl. 112 SZ-a na ime predujma za podmirenje troškova stečajnog postupka dala nalog banci za zapljenu novčanih sredstava s računa dužnika u iznosu </w:t>
      </w:r>
      <w:r w:rsidR="008A5DD5">
        <w:rPr>
          <w:sz w:val="24"/>
        </w:rPr>
        <w:t>5.000</w:t>
      </w:r>
      <w:r>
        <w:rPr>
          <w:sz w:val="24"/>
        </w:rPr>
        <w:t xml:space="preserve">,00 kn, to je odlučeno zaplijenjena novčana sredstva vratiti na poslovni račun dužnika pa je odlučeno kao pod </w:t>
      </w:r>
      <w:proofErr w:type="spellStart"/>
      <w:r>
        <w:rPr>
          <w:sz w:val="24"/>
        </w:rPr>
        <w:t>toč</w:t>
      </w:r>
      <w:proofErr w:type="spellEnd"/>
      <w:r>
        <w:rPr>
          <w:sz w:val="24"/>
        </w:rPr>
        <w:t>. II</w:t>
      </w:r>
      <w:r w:rsidR="008941E0">
        <w:rPr>
          <w:sz w:val="24"/>
        </w:rPr>
        <w:t>I</w:t>
      </w:r>
      <w:r>
        <w:rPr>
          <w:sz w:val="24"/>
        </w:rPr>
        <w:t>.</w:t>
      </w:r>
    </w:p>
    <w:p w:rsidRDefault="007247D9" w:rsidP="007247D9" w:rsidR="007247D9">
      <w:pPr>
        <w:jc w:val="both"/>
        <w:rPr>
          <w:sz w:val="24"/>
        </w:rPr>
      </w:pPr>
    </w:p>
    <w:p w:rsidRDefault="007247D9" w:rsidP="007247D9" w:rsidR="007247D9">
      <w:pPr>
        <w:jc w:val="both"/>
        <w:rPr>
          <w:sz w:val="24"/>
        </w:rPr>
      </w:pPr>
      <w:r>
        <w:rPr>
          <w:sz w:val="24"/>
        </w:rPr>
        <w:tab/>
      </w:r>
      <w:r>
        <w:rPr>
          <w:sz w:val="24"/>
        </w:rPr>
        <w:tab/>
      </w:r>
      <w:r>
        <w:rPr>
          <w:sz w:val="24"/>
        </w:rPr>
        <w:tab/>
      </w:r>
      <w:r>
        <w:rPr>
          <w:sz w:val="24"/>
        </w:rPr>
        <w:tab/>
        <w:t xml:space="preserve">U </w:t>
      </w:r>
      <w:proofErr w:type="spellStart"/>
      <w:r>
        <w:rPr>
          <w:sz w:val="24"/>
        </w:rPr>
        <w:t>Slav.Brodu</w:t>
      </w:r>
      <w:proofErr w:type="spellEnd"/>
      <w:r>
        <w:rPr>
          <w:sz w:val="24"/>
        </w:rPr>
        <w:t xml:space="preserve">, </w:t>
      </w:r>
      <w:r w:rsidR="0080558A">
        <w:rPr>
          <w:sz w:val="24"/>
        </w:rPr>
        <w:t>14</w:t>
      </w:r>
      <w:r w:rsidR="00037947">
        <w:rPr>
          <w:sz w:val="24"/>
        </w:rPr>
        <w:t xml:space="preserve">.studenog </w:t>
      </w:r>
      <w:r>
        <w:rPr>
          <w:sz w:val="24"/>
        </w:rPr>
        <w:t xml:space="preserve"> 2017.</w:t>
      </w:r>
      <w:r w:rsidR="00037947">
        <w:rPr>
          <w:sz w:val="24"/>
        </w:rPr>
        <w:t>g.</w:t>
      </w:r>
    </w:p>
    <w:p w:rsidRDefault="007247D9" w:rsidP="00E9434C" w:rsidR="007247D9">
      <w:pPr>
        <w:rPr>
          <w:sz w:val="24"/>
        </w:rPr>
      </w:pPr>
      <w:r>
        <w:rPr>
          <w:sz w:val="24"/>
        </w:rPr>
        <w:t xml:space="preserve">                                                                                                    </w:t>
      </w:r>
      <w:r>
        <w:rPr>
          <w:sz w:val="24"/>
        </w:rPr>
        <w:tab/>
      </w:r>
      <w:r w:rsidR="00037947">
        <w:rPr>
          <w:sz w:val="24"/>
        </w:rPr>
        <w:t>STEČAJNA SUTKINJA</w:t>
      </w:r>
      <w:r>
        <w:rPr>
          <w:sz w:val="24"/>
        </w:rPr>
        <w:t>:</w:t>
      </w:r>
    </w:p>
    <w:p w:rsidRDefault="007247D9" w:rsidP="007247D9" w:rsidR="007247D9">
      <w:pPr>
        <w:rPr>
          <w:sz w:val="24"/>
        </w:rPr>
      </w:pPr>
      <w:r>
        <w:rPr>
          <w:sz w:val="24"/>
        </w:rPr>
        <w:t xml:space="preserve">                                                                                                     </w:t>
      </w:r>
      <w:r>
        <w:rPr>
          <w:sz w:val="24"/>
        </w:rPr>
        <w:tab/>
        <w:t xml:space="preserve">   Vesna Vukelić,v.r.</w:t>
      </w:r>
    </w:p>
    <w:p w:rsidRDefault="007247D9" w:rsidP="00786AA3" w:rsidR="00786AA3" w:rsidRPr="004D2235">
      <w:pPr>
        <w:rPr>
          <w:sz w:val="22"/>
          <w:szCs w:val="22"/>
        </w:rPr>
      </w:pPr>
      <w:r>
        <w:rPr>
          <w:sz w:val="24"/>
        </w:rPr>
        <w:tab/>
      </w:r>
      <w:r>
        <w:rPr>
          <w:sz w:val="24"/>
        </w:rPr>
        <w:tab/>
      </w:r>
      <w:r>
        <w:rPr>
          <w:sz w:val="24"/>
        </w:rPr>
        <w:tab/>
      </w:r>
      <w:r>
        <w:rPr>
          <w:sz w:val="24"/>
        </w:rPr>
        <w:tab/>
      </w:r>
      <w:r>
        <w:rPr>
          <w:sz w:val="24"/>
        </w:rPr>
        <w:tab/>
      </w:r>
      <w:r>
        <w:rPr>
          <w:sz w:val="24"/>
        </w:rPr>
        <w:tab/>
      </w:r>
    </w:p>
    <w:p w:rsidRDefault="007247D9" w:rsidP="007247D9" w:rsidR="007247D9">
      <w:pPr>
        <w:rPr>
          <w:sz w:val="24"/>
        </w:rPr>
      </w:pPr>
      <w:r w:rsidRPr="004D2235">
        <w:rPr>
          <w:sz w:val="22"/>
          <w:szCs w:val="22"/>
        </w:rPr>
        <w:tab/>
      </w:r>
    </w:p>
    <w:p w:rsidRDefault="00037947" w:rsidP="007247D9" w:rsidR="007247D9" w:rsidRPr="008F103C">
      <w:pPr>
        <w:rPr>
          <w:b/>
        </w:rPr>
      </w:pPr>
      <w:r>
        <w:rPr>
          <w:b/>
        </w:rPr>
        <w:t>NAPUTAK O PRAVNOM</w:t>
      </w:r>
      <w:r w:rsidR="007247D9" w:rsidRPr="008F103C">
        <w:rPr>
          <w:b/>
        </w:rPr>
        <w:t xml:space="preserve"> LIJEKU:</w:t>
      </w:r>
    </w:p>
    <w:p w:rsidRDefault="007247D9" w:rsidP="007247D9" w:rsidR="007247D9" w:rsidRPr="008F103C">
      <w:r w:rsidRPr="008F103C">
        <w:t>Protiv ovog rješenja može se izjaviti žalba u roku od 8 dana</w:t>
      </w:r>
    </w:p>
    <w:p w:rsidRDefault="007247D9" w:rsidP="007247D9" w:rsidR="007247D9" w:rsidRPr="008F103C">
      <w:r w:rsidRPr="008F103C">
        <w:t>od dana dostave rješenja, a dostava se smatra obavljenom</w:t>
      </w:r>
    </w:p>
    <w:p w:rsidRDefault="007247D9" w:rsidP="007247D9" w:rsidR="007247D9" w:rsidRPr="008F103C">
      <w:r w:rsidRPr="008F103C">
        <w:t xml:space="preserve">istekom osmog dana od dana objave pismena na mrežnoj </w:t>
      </w:r>
    </w:p>
    <w:p w:rsidRDefault="007247D9" w:rsidP="007247D9" w:rsidR="00102ACE" w:rsidRPr="00102ACE">
      <w:r w:rsidRPr="008F103C">
        <w:t>stanici e-Oglasna ploča suda.</w:t>
      </w:r>
    </w:p>
    <w:p w:rsidRDefault="007247D9" w:rsidP="007247D9" w:rsidR="007247D9">
      <w:pPr>
        <w:rPr>
          <w:sz w:val="24"/>
        </w:rPr>
      </w:pPr>
      <w:r>
        <w:rPr>
          <w:sz w:val="24"/>
        </w:rPr>
        <w:t xml:space="preserve">Dostaviti putem mrežne stanice e-Oglasna ploča </w:t>
      </w:r>
    </w:p>
    <w:p w:rsidRDefault="007247D9" w:rsidP="007247D9" w:rsidR="007247D9">
      <w:pPr>
        <w:rPr>
          <w:sz w:val="24"/>
        </w:rPr>
      </w:pPr>
      <w:r>
        <w:rPr>
          <w:sz w:val="24"/>
        </w:rPr>
        <w:t>1. FINA – i putem pošte nakon pravomoćnosti</w:t>
      </w:r>
    </w:p>
    <w:p w:rsidRDefault="007247D9" w:rsidP="007247D9" w:rsidR="007247D9">
      <w:pPr>
        <w:rPr>
          <w:sz w:val="24"/>
        </w:rPr>
      </w:pPr>
      <w:r>
        <w:rPr>
          <w:sz w:val="24"/>
        </w:rPr>
        <w:t>2. dužnik</w:t>
      </w:r>
    </w:p>
    <w:p w:rsidRDefault="007247D9" w:rsidP="009C7A7B" w:rsidR="0099138E">
      <w:pPr>
        <w:rPr>
          <w:sz w:val="24"/>
        </w:rPr>
      </w:pPr>
      <w:r>
        <w:rPr>
          <w:sz w:val="24"/>
        </w:rPr>
        <w:t>3.</w:t>
      </w:r>
      <w:r w:rsidR="008A5DD5">
        <w:rPr>
          <w:sz w:val="24"/>
        </w:rPr>
        <w:t>Primorka banka, putem pošte nakon pravomoćnosti</w:t>
      </w:r>
    </w:p>
    <w:p w:rsidRDefault="008A5DD5" w:rsidP="009C7A7B" w:rsidR="008A5DD5">
      <w:pPr>
        <w:rPr>
          <w:sz w:val="24"/>
        </w:rPr>
      </w:pPr>
      <w:r>
        <w:rPr>
          <w:sz w:val="24"/>
        </w:rPr>
        <w:t xml:space="preserve">4.Erste </w:t>
      </w:r>
      <w:proofErr w:type="spellStart"/>
      <w:r>
        <w:rPr>
          <w:sz w:val="24"/>
        </w:rPr>
        <w:t>bank</w:t>
      </w:r>
      <w:proofErr w:type="spellEnd"/>
      <w:r>
        <w:rPr>
          <w:sz w:val="24"/>
        </w:rPr>
        <w:t xml:space="preserve"> d.d., putem pošte nakon pravomoćnosti</w:t>
      </w:r>
    </w:p>
    <w:sectPr w:rsidSect="00037947" w:rsidR="008A5DD5">
      <w:pgSz w:h="16838" w:w="11906"/>
      <w:pgMar w:gutter="0" w:footer="720" w:header="720" w:left="1417" w:bottom="1417" w:right="1417" w:top="993"/>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1">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2">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073D7"/>
    <w:rsid w:val="00007A0B"/>
    <w:rsid w:val="00015635"/>
    <w:rsid w:val="00032DB4"/>
    <w:rsid w:val="000364A9"/>
    <w:rsid w:val="00037947"/>
    <w:rsid w:val="0004556B"/>
    <w:rsid w:val="000619BE"/>
    <w:rsid w:val="00071E06"/>
    <w:rsid w:val="00080223"/>
    <w:rsid w:val="0008529D"/>
    <w:rsid w:val="000A6C84"/>
    <w:rsid w:val="000B0BC6"/>
    <w:rsid w:val="000C7F57"/>
    <w:rsid w:val="000D3592"/>
    <w:rsid w:val="000D3E63"/>
    <w:rsid w:val="000D7776"/>
    <w:rsid w:val="000E0056"/>
    <w:rsid w:val="000E0ECF"/>
    <w:rsid w:val="000F1FB3"/>
    <w:rsid w:val="000F6CE7"/>
    <w:rsid w:val="00102ACE"/>
    <w:rsid w:val="00103B6C"/>
    <w:rsid w:val="00116A2F"/>
    <w:rsid w:val="00133947"/>
    <w:rsid w:val="00142E7C"/>
    <w:rsid w:val="00150047"/>
    <w:rsid w:val="001516A6"/>
    <w:rsid w:val="00173AE1"/>
    <w:rsid w:val="001826A3"/>
    <w:rsid w:val="001872C0"/>
    <w:rsid w:val="001A6341"/>
    <w:rsid w:val="001D5D25"/>
    <w:rsid w:val="001D7A70"/>
    <w:rsid w:val="001E3B7D"/>
    <w:rsid w:val="001E5692"/>
    <w:rsid w:val="001F4E46"/>
    <w:rsid w:val="001F5BFE"/>
    <w:rsid w:val="00200D95"/>
    <w:rsid w:val="00217C28"/>
    <w:rsid w:val="00231320"/>
    <w:rsid w:val="00242EA3"/>
    <w:rsid w:val="0025566F"/>
    <w:rsid w:val="00263D61"/>
    <w:rsid w:val="00287869"/>
    <w:rsid w:val="002951D4"/>
    <w:rsid w:val="002D0010"/>
    <w:rsid w:val="002D165D"/>
    <w:rsid w:val="002D5486"/>
    <w:rsid w:val="002E2C81"/>
    <w:rsid w:val="002F108B"/>
    <w:rsid w:val="002F438A"/>
    <w:rsid w:val="002F55B4"/>
    <w:rsid w:val="003056D0"/>
    <w:rsid w:val="003208DF"/>
    <w:rsid w:val="00326F86"/>
    <w:rsid w:val="00334000"/>
    <w:rsid w:val="0033611C"/>
    <w:rsid w:val="0033625B"/>
    <w:rsid w:val="0033711E"/>
    <w:rsid w:val="003407B7"/>
    <w:rsid w:val="0034356F"/>
    <w:rsid w:val="003503C6"/>
    <w:rsid w:val="00357EDD"/>
    <w:rsid w:val="00381459"/>
    <w:rsid w:val="003835A3"/>
    <w:rsid w:val="00386972"/>
    <w:rsid w:val="003919DB"/>
    <w:rsid w:val="00394680"/>
    <w:rsid w:val="0039767F"/>
    <w:rsid w:val="003A3797"/>
    <w:rsid w:val="003D475B"/>
    <w:rsid w:val="003E2D63"/>
    <w:rsid w:val="003E54D0"/>
    <w:rsid w:val="003E7F7D"/>
    <w:rsid w:val="003F094E"/>
    <w:rsid w:val="004254DD"/>
    <w:rsid w:val="004332DA"/>
    <w:rsid w:val="00433D8C"/>
    <w:rsid w:val="00456AF7"/>
    <w:rsid w:val="00463EDC"/>
    <w:rsid w:val="00474836"/>
    <w:rsid w:val="0047667B"/>
    <w:rsid w:val="00480FAD"/>
    <w:rsid w:val="004839B0"/>
    <w:rsid w:val="004B32DD"/>
    <w:rsid w:val="004C11A1"/>
    <w:rsid w:val="004D2235"/>
    <w:rsid w:val="004D5E93"/>
    <w:rsid w:val="004D7363"/>
    <w:rsid w:val="004E4631"/>
    <w:rsid w:val="0050046E"/>
    <w:rsid w:val="00500F91"/>
    <w:rsid w:val="005154FD"/>
    <w:rsid w:val="005211DE"/>
    <w:rsid w:val="00534805"/>
    <w:rsid w:val="005406A5"/>
    <w:rsid w:val="005540B0"/>
    <w:rsid w:val="00555229"/>
    <w:rsid w:val="00565659"/>
    <w:rsid w:val="00567CCC"/>
    <w:rsid w:val="00580AA4"/>
    <w:rsid w:val="005938EF"/>
    <w:rsid w:val="005A09CC"/>
    <w:rsid w:val="005C2C79"/>
    <w:rsid w:val="005C3836"/>
    <w:rsid w:val="005C4097"/>
    <w:rsid w:val="005E32A4"/>
    <w:rsid w:val="005F2F0C"/>
    <w:rsid w:val="005F5DB4"/>
    <w:rsid w:val="005F7DEF"/>
    <w:rsid w:val="00641FA7"/>
    <w:rsid w:val="00642BDF"/>
    <w:rsid w:val="006433BD"/>
    <w:rsid w:val="0066577B"/>
    <w:rsid w:val="00665EC1"/>
    <w:rsid w:val="00681AEC"/>
    <w:rsid w:val="006A7B62"/>
    <w:rsid w:val="006B05CA"/>
    <w:rsid w:val="006C45D3"/>
    <w:rsid w:val="006D149F"/>
    <w:rsid w:val="006D168E"/>
    <w:rsid w:val="006E2375"/>
    <w:rsid w:val="006E5739"/>
    <w:rsid w:val="0070301B"/>
    <w:rsid w:val="007057C4"/>
    <w:rsid w:val="00714A0A"/>
    <w:rsid w:val="007206E7"/>
    <w:rsid w:val="00720B46"/>
    <w:rsid w:val="007247D9"/>
    <w:rsid w:val="00737167"/>
    <w:rsid w:val="0073792A"/>
    <w:rsid w:val="007446FF"/>
    <w:rsid w:val="0075746D"/>
    <w:rsid w:val="00761055"/>
    <w:rsid w:val="007632A2"/>
    <w:rsid w:val="00763580"/>
    <w:rsid w:val="0077361F"/>
    <w:rsid w:val="00776C68"/>
    <w:rsid w:val="00782078"/>
    <w:rsid w:val="00786AA3"/>
    <w:rsid w:val="0079075C"/>
    <w:rsid w:val="00791C3C"/>
    <w:rsid w:val="007A5162"/>
    <w:rsid w:val="007C6BF6"/>
    <w:rsid w:val="007D0ADF"/>
    <w:rsid w:val="007D45C9"/>
    <w:rsid w:val="007D4D20"/>
    <w:rsid w:val="007F3709"/>
    <w:rsid w:val="007F3942"/>
    <w:rsid w:val="007F5CB2"/>
    <w:rsid w:val="00800913"/>
    <w:rsid w:val="00801CB1"/>
    <w:rsid w:val="00805338"/>
    <w:rsid w:val="0080558A"/>
    <w:rsid w:val="00807CBC"/>
    <w:rsid w:val="008117C8"/>
    <w:rsid w:val="0081383C"/>
    <w:rsid w:val="008162F8"/>
    <w:rsid w:val="008164E5"/>
    <w:rsid w:val="00822139"/>
    <w:rsid w:val="0082511D"/>
    <w:rsid w:val="00830A2D"/>
    <w:rsid w:val="00832511"/>
    <w:rsid w:val="0083569A"/>
    <w:rsid w:val="00835CD9"/>
    <w:rsid w:val="0085333F"/>
    <w:rsid w:val="008577C6"/>
    <w:rsid w:val="00877C04"/>
    <w:rsid w:val="00883754"/>
    <w:rsid w:val="00890D08"/>
    <w:rsid w:val="008941E0"/>
    <w:rsid w:val="008A5DD5"/>
    <w:rsid w:val="008D6B3F"/>
    <w:rsid w:val="008E5199"/>
    <w:rsid w:val="008F103C"/>
    <w:rsid w:val="00902D40"/>
    <w:rsid w:val="00913D15"/>
    <w:rsid w:val="009174B8"/>
    <w:rsid w:val="00924BC3"/>
    <w:rsid w:val="00925FB0"/>
    <w:rsid w:val="009324D6"/>
    <w:rsid w:val="00946CE0"/>
    <w:rsid w:val="009505BA"/>
    <w:rsid w:val="0095132A"/>
    <w:rsid w:val="00953F43"/>
    <w:rsid w:val="00957498"/>
    <w:rsid w:val="00957B68"/>
    <w:rsid w:val="00960483"/>
    <w:rsid w:val="009632C9"/>
    <w:rsid w:val="009730D4"/>
    <w:rsid w:val="00976777"/>
    <w:rsid w:val="00990295"/>
    <w:rsid w:val="0099138E"/>
    <w:rsid w:val="009C7A7B"/>
    <w:rsid w:val="009D48C3"/>
    <w:rsid w:val="009F084F"/>
    <w:rsid w:val="00A02976"/>
    <w:rsid w:val="00A05AD8"/>
    <w:rsid w:val="00A0646E"/>
    <w:rsid w:val="00A144D4"/>
    <w:rsid w:val="00A30070"/>
    <w:rsid w:val="00A51589"/>
    <w:rsid w:val="00A61A43"/>
    <w:rsid w:val="00A765B1"/>
    <w:rsid w:val="00A81B91"/>
    <w:rsid w:val="00A9270D"/>
    <w:rsid w:val="00AA5828"/>
    <w:rsid w:val="00AD664B"/>
    <w:rsid w:val="00AF0B9A"/>
    <w:rsid w:val="00B02FE1"/>
    <w:rsid w:val="00B035B4"/>
    <w:rsid w:val="00B14FAB"/>
    <w:rsid w:val="00B1736B"/>
    <w:rsid w:val="00B32D21"/>
    <w:rsid w:val="00B34FE5"/>
    <w:rsid w:val="00B418B3"/>
    <w:rsid w:val="00B46721"/>
    <w:rsid w:val="00B721DF"/>
    <w:rsid w:val="00B73FB8"/>
    <w:rsid w:val="00B77933"/>
    <w:rsid w:val="00BE694F"/>
    <w:rsid w:val="00BF035A"/>
    <w:rsid w:val="00C036A1"/>
    <w:rsid w:val="00C46733"/>
    <w:rsid w:val="00C4725B"/>
    <w:rsid w:val="00C53627"/>
    <w:rsid w:val="00C60E2A"/>
    <w:rsid w:val="00C77A4D"/>
    <w:rsid w:val="00C8222F"/>
    <w:rsid w:val="00C8240F"/>
    <w:rsid w:val="00C851D6"/>
    <w:rsid w:val="00C90D20"/>
    <w:rsid w:val="00C97E4D"/>
    <w:rsid w:val="00CB292F"/>
    <w:rsid w:val="00CB3AC2"/>
    <w:rsid w:val="00CB3D49"/>
    <w:rsid w:val="00CB59BB"/>
    <w:rsid w:val="00CC0D55"/>
    <w:rsid w:val="00CD0F82"/>
    <w:rsid w:val="00CD1640"/>
    <w:rsid w:val="00CE00EE"/>
    <w:rsid w:val="00CE1EA6"/>
    <w:rsid w:val="00CF5CD5"/>
    <w:rsid w:val="00D12C68"/>
    <w:rsid w:val="00D15BFE"/>
    <w:rsid w:val="00D16D39"/>
    <w:rsid w:val="00D17709"/>
    <w:rsid w:val="00D218BC"/>
    <w:rsid w:val="00D21C96"/>
    <w:rsid w:val="00D262F1"/>
    <w:rsid w:val="00D46CB0"/>
    <w:rsid w:val="00D565E4"/>
    <w:rsid w:val="00D756D2"/>
    <w:rsid w:val="00D75D0D"/>
    <w:rsid w:val="00D82DBE"/>
    <w:rsid w:val="00D82EE1"/>
    <w:rsid w:val="00D9432D"/>
    <w:rsid w:val="00DA5582"/>
    <w:rsid w:val="00DB1165"/>
    <w:rsid w:val="00DB59E6"/>
    <w:rsid w:val="00DC3852"/>
    <w:rsid w:val="00DC3C24"/>
    <w:rsid w:val="00DE1096"/>
    <w:rsid w:val="00DE21DA"/>
    <w:rsid w:val="00DF5E6E"/>
    <w:rsid w:val="00DF6420"/>
    <w:rsid w:val="00E050E3"/>
    <w:rsid w:val="00E051AB"/>
    <w:rsid w:val="00E052CD"/>
    <w:rsid w:val="00E26DA9"/>
    <w:rsid w:val="00E42037"/>
    <w:rsid w:val="00E4268E"/>
    <w:rsid w:val="00E516A9"/>
    <w:rsid w:val="00E5711F"/>
    <w:rsid w:val="00E60EE6"/>
    <w:rsid w:val="00E60FA7"/>
    <w:rsid w:val="00E63B4C"/>
    <w:rsid w:val="00E745DA"/>
    <w:rsid w:val="00E82A63"/>
    <w:rsid w:val="00E9434C"/>
    <w:rsid w:val="00EC3650"/>
    <w:rsid w:val="00EC7BA3"/>
    <w:rsid w:val="00ED28B1"/>
    <w:rsid w:val="00ED5A6E"/>
    <w:rsid w:val="00EE32C4"/>
    <w:rsid w:val="00F00ACE"/>
    <w:rsid w:val="00F03352"/>
    <w:rsid w:val="00F04296"/>
    <w:rsid w:val="00F076A3"/>
    <w:rsid w:val="00F13D6D"/>
    <w:rsid w:val="00F24396"/>
    <w:rsid w:val="00F325B2"/>
    <w:rsid w:val="00F32C29"/>
    <w:rsid w:val="00F66466"/>
    <w:rsid w:val="00F72693"/>
    <w:rsid w:val="00F810F4"/>
    <w:rsid w:val="00F84611"/>
    <w:rsid w:val="00F85989"/>
    <w:rsid w:val="00FA4EA5"/>
    <w:rsid w:val="00FA5751"/>
    <w:rsid w:val="00FA72CB"/>
    <w:rsid w:val="00FC6BF9"/>
    <w:rsid w:val="00FD7350"/>
    <w:rsid w:val="00FE33EE"/>
    <w:rsid w:val="00FF37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681AEC"/>
    <w:rPr>
      <w:color w:val="808080"/>
      <w:bdr w:space="0" w:sz="0" w:color="auto" w:val="none"/>
      <w:shd w:fill="auto" w:color="auto" w:val="clear"/>
    </w:rPr>
  </w:style>
  <w:style w:customStyle="true" w:styleId="eSPISCCParagraphDefaultFont" w:type="character">
    <w:name w:val="eSPIS_CC_Paragraph Default Font"/>
    <w:basedOn w:val="Zadanifontodlomka"/>
    <w:rsid w:val="00681A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1AEC"/>
    <w:rPr>
      <w:bdr w:space="0" w:sz="0" w:color="auto" w:val="none"/>
      <w:shd w:fill="FFFFCC" w:color="auto" w:val="clear"/>
      <w:lang w:val="hr-HR"/>
    </w:rPr>
  </w:style>
  <w:style w:customStyle="true" w:styleId="PozadinaSvijetloCrvena" w:type="character">
    <w:name w:val="Pozadina_SvijetloCrvena"/>
    <w:basedOn w:val="eSPISCCParagraphDefaultFont"/>
    <w:rsid w:val="00681A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1A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681AEC"/>
    <w:rPr>
      <w:color w:val="808080"/>
      <w:bdr w:color="auto" w:space="0" w:sz="0" w:val="none"/>
      <w:shd w:color="auto" w:fill="auto" w:val="clear"/>
    </w:rPr>
  </w:style>
  <w:style w:customStyle="1" w:styleId="eSPISCCParagraphDefaultFont" w:type="character">
    <w:name w:val="eSPIS_CC_Paragraph Default Font"/>
    <w:basedOn w:val="Zadanifontodlomka"/>
    <w:rsid w:val="00681A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1AEC"/>
    <w:rPr>
      <w:bdr w:color="auto" w:space="0" w:sz="0" w:val="none"/>
      <w:shd w:color="auto" w:fill="FFFFCC" w:val="clear"/>
      <w:lang w:val="hr-HR"/>
    </w:rPr>
  </w:style>
  <w:style w:customStyle="1" w:styleId="PozadinaSvijetloCrvena" w:type="character">
    <w:name w:val="Pozadina_SvijetloCrvena"/>
    <w:basedOn w:val="eSPISCCParagraphDefaultFont"/>
    <w:rsid w:val="00681A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1A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1357</izvorni_sadrzaj>
    <derivirana_varijabla naziv="DomainObject.Predmet.Broj_1">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2017.</izvorni_sadrzaj>
    <derivirana_varijabla naziv="DomainObject.Predmet.DatumOsnivanja_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 SZ</izvorni_sadrzaj>
    <derivirana_varijabla naziv="DomainObject.Predmet.Opis_1">čl.429.st.1.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St-1357/2017</izvorni_sadrzaj>
    <derivirana_varijabla naziv="DomainObject.Predmet.OznakaBroj_1">St-1357/2017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zahtjev 7 St-1759/2016</izvorni_sadrzaj>
    <derivirana_varijabla naziv="DomainObject.Predmet.PrimjedbaSuca_1">Odbačen zahtjev 7 St-1759/2016</derivirana_varijabla>
  </DomainObject.Predmet.PrimjedbaSuca>
  <DomainObject.Predmet.ProtustrankaFormated>
    <izvorni_sadrzaj>  PUPILLA d.o.o. za trgovinu i prijevoz</izvorni_sadrzaj>
    <derivirana_varijabla naziv="DomainObject.Predmet.ProtustrankaFormated_1">  PUPILLA d.o.o. za trgovinu i prijevoz</derivirana_varijabla>
  </DomainObject.Predmet.ProtustrankaFormated>
  <DomainObject.Predmet.ProtustrankaFormatedOIB>
    <izvorni_sadrzaj>  PUPILLA d.o.o. za trgovinu i prijevoz, OIB 75740095506</izvorni_sadrzaj>
    <derivirana_varijabla naziv="DomainObject.Predmet.ProtustrankaFormatedOIB_1">  PUPILLA d.o.o. za trgovinu i prijevoz, OIB 75740095506</derivirana_varijabla>
  </DomainObject.Predmet.ProtustrankaFormatedOIB>
  <DomainObject.Predmet.ProtustrankaFormatedWithAdress>
    <izvorni_sadrzaj> PUPILLA d.o.o. za trgovinu i prijevoz, Stjepana Radića 120, 34000 Vidovci</izvorni_sadrzaj>
    <derivirana_varijabla naziv="DomainObject.Predmet.ProtustrankaFormatedWithAdress_1"> PUPILLA d.o.o. za trgovinu i prijevoz, Stjepana Radića 120, 34000 Vidovci</derivirana_varijabla>
  </DomainObject.Predmet.ProtustrankaFormatedWithAdress>
  <DomainObject.Predmet.ProtustrankaFormatedWithAdressOIB>
    <izvorni_sadrzaj> PUPILLA d.o.o. za trgovinu i prijevoz, OIB 75740095506, Stjepana Radića 120, 34000 Vidovci</izvorni_sadrzaj>
    <derivirana_varijabla naziv="DomainObject.Predmet.ProtustrankaFormatedWithAdressOIB_1"> PUPILLA d.o.o. za trgovinu i prijevoz, OIB 75740095506, Stjepana Radića 120, 34000 Vidovci</derivirana_varijabla>
  </DomainObject.Predmet.ProtustrankaFormatedWithAdressOIB>
  <DomainObject.Predmet.ProtustrankaWithAdress>
    <izvorni_sadrzaj>PUPILLA d.o.o. za trgovinu i prijevoz Stjepana Radića 120, 34000 Vidovci</izvorni_sadrzaj>
    <derivirana_varijabla naziv="DomainObject.Predmet.ProtustrankaWithAdress_1">PUPILLA d.o.o. za trgovinu i prijevoz Stjepana Radića 120, 34000 Vidovci</derivirana_varijabla>
  </DomainObject.Predmet.ProtustrankaWithAdress>
  <DomainObject.Predmet.ProtustrankaWithAdressOIB>
    <izvorni_sadrzaj>PUPILLA d.o.o. za trgovinu i prijevoz, OIB 75740095506, Stjepana Radića 120, 34000 Vidovci</izvorni_sadrzaj>
    <derivirana_varijabla naziv="DomainObject.Predmet.ProtustrankaWithAdressOIB_1">PUPILLA d.o.o. za trgovinu i prijevoz, OIB 75740095506, Stjepana Radića 120, 34000 Vidovci</derivirana_varijabla>
  </DomainObject.Predmet.ProtustrankaWithAdressOIB>
  <DomainObject.Predmet.ProtustrankaNazivFormated>
    <izvorni_sadrzaj>PUPILLA d.o.o. za trgovinu i prijevoz</izvorni_sadrzaj>
    <derivirana_varijabla naziv="DomainObject.Predmet.ProtustrankaNazivFormated_1">PUPILLA d.o.o. za trgovinu i prijevoz</derivirana_varijabla>
  </DomainObject.Predmet.ProtustrankaNazivFormated>
  <DomainObject.Predmet.ProtustrankaNazivFormatedOIB>
    <izvorni_sadrzaj>PUPILLA d.o.o. za trgovinu i prijevoz, OIB 75740095506</izvorni_sadrzaj>
    <derivirana_varijabla naziv="DomainObject.Predmet.ProtustrankaNazivFormatedOIB_1">PUPILLA d.o.o. za trgovinu i prijevoz, OIB 75740095506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 JAGERA 3, 31000 Osijek</izvorni_sadrzaj>
    <derivirana_varijabla naziv="DomainObject.Predmet.StrankaFormatedWithAdress_1"> Financijska agencija, L. JAGERA 3, 31000 Osijek</derivirana_varijabla>
  </DomainObject.Predmet.StrankaFormatedWithAdress>
  <DomainObject.Predmet.StrankaFormatedWithAdressOIB>
    <izvorni_sadrzaj> Financijska agencija, OIB 85821130368, L. JAGERA 3, 31000 Osijek</izvorni_sadrzaj>
    <derivirana_varijabla naziv="DomainObject.Predmet.StrankaFormatedWithAdressOIB_1"> Financijska agencija, OIB 85821130368, L. JAGERA 3, 31000 Osijek</derivirana_varijabla>
  </DomainObject.Predmet.StrankaFormatedWithAdressOIB>
  <DomainObject.Predmet.StrankaWithAdress>
    <izvorni_sadrzaj>Financijska agencija L. JAGERA 3,31000 Osijek</izvorni_sadrzaj>
    <derivirana_varijabla naziv="DomainObject.Predmet.StrankaWithAdress_1">Financijska agencija L. JAGERA 3,31000 Osijek</derivirana_varijabla>
  </DomainObject.Predmet.StrankaWithAdress>
  <DomainObject.Predmet.StrankaWithAdressOIB>
    <izvorni_sadrzaj>Financijska agencija, OIB 85821130368, L. JAGERA 3,31000 Osijek</izvorni_sadrzaj>
    <derivirana_varijabla naziv="DomainObject.Predmet.StrankaWithAdressOIB_1">Financijska agencija, OIB 85821130368, L. 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19798.18</izvorni_sadrzaj>
    <derivirana_varijabla naziv="DomainObject.Predmet.TrenutnaVrijednost_1">19798.18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 JAGERA 3, 31000 Osijek</item>
    </izvorni_sadrzaj>
    <derivirana_varijabla naziv="DomainObject.Predmet.StrankaListFormatedWithAdress_1">
      <item>Financijska agencija, L. JAGERA 3, 31000 Osijek</item>
    </derivirana_varijabla>
  </DomainObject.Predmet.StrankaListFormatedWithAdress>
  <DomainObject.Predmet.StrankaListFormatedWithAdressOIB>
    <izvorni_sadrzaj>
      <item>Financijska agencija, OIB 85821130368, L. JAGERA 3, 31000 Osijek</item>
    </izvorni_sadrzaj>
    <derivirana_varijabla naziv="DomainObject.Predmet.StrankaListFormatedWithAdressOIB_1">
      <item>Financijska agencija, OIB 85821130368, L. 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PUPILLA d.o.o. za trgovinu i prijevoz</item>
    </izvorni_sadrzaj>
    <derivirana_varijabla naziv="DomainObject.Predmet.ProtuStrankaListFormated_1">
      <item>PUPILLA d.o.o. za trgovinu i prijevoz</item>
    </derivirana_varijabla>
  </DomainObject.Predmet.ProtuStrankaListFormated>
  <DomainObject.Predmet.ProtuStrankaListFormatedOIB>
    <izvorni_sadrzaj>
      <item>PUPILLA d.o.o. za trgovinu i prijevoz, OIB 75740095506</item>
    </izvorni_sadrzaj>
    <derivirana_varijabla naziv="DomainObject.Predmet.ProtuStrankaListFormatedOIB_1">
      <item>PUPILLA d.o.o. za trgovinu i prijevoz, OIB 75740095506</item>
    </derivirana_varijabla>
  </DomainObject.Predmet.ProtuStrankaListFormatedOIB>
  <DomainObject.Predmet.ProtuStrankaListFormatedWithAdress>
    <izvorni_sadrzaj>
      <item>PUPILLA d.o.o. za trgovinu i prijevoz, Stjepana Radića 120, 34000 Vidovci</item>
    </izvorni_sadrzaj>
    <derivirana_varijabla naziv="DomainObject.Predmet.ProtuStrankaListFormatedWithAdress_1">
      <item>PUPILLA d.o.o. za trgovinu i prijevoz, Stjepana Radića 120, 34000 Vidovci</item>
    </derivirana_varijabla>
  </DomainObject.Predmet.ProtuStrankaListFormatedWithAdress>
  <DomainObject.Predmet.ProtuStrankaListFormatedWithAdressOIB>
    <izvorni_sadrzaj>
      <item>PUPILLA d.o.o. za trgovinu i prijevoz, OIB 75740095506, Stjepana Radića 120, 34000 Vidovci</item>
    </izvorni_sadrzaj>
    <derivirana_varijabla naziv="DomainObject.Predmet.ProtuStrankaListFormatedWithAdressOIB_1">
      <item>PUPILLA d.o.o. za trgovinu i prijevoz, OIB 75740095506, Stjepana Radića 120, 34000 Vidovci</item>
    </derivirana_varijabla>
  </DomainObject.Predmet.ProtuStrankaListFormatedWithAdressOIB>
  <DomainObject.Predmet.ProtuStrankaListNazivFormated>
    <izvorni_sadrzaj>
      <item>PUPILLA d.o.o. za trgovinu i prijevoz</item>
    </izvorni_sadrzaj>
    <derivirana_varijabla naziv="DomainObject.Predmet.ProtuStrankaListNazivFormated_1">
      <item>PUPILLA d.o.o. za trgovinu i prijevoz</item>
    </derivirana_varijabla>
  </DomainObject.Predmet.ProtuStrankaListNazivFormated>
  <DomainObject.Predmet.ProtuStrankaListNazivFormatedOIB>
    <izvorni_sadrzaj>
      <item>PUPILLA d.o.o. za trgovinu i prijevoz, OIB 75740095506</item>
    </izvorni_sadrzaj>
    <derivirana_varijabla naziv="DomainObject.Predmet.ProtuStrankaListNazivFormatedOIB_1">
      <item>PUPILLA d.o.o. za trgovinu i prijevoz, OIB 75740095506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PUPILLA d.o.o. za trgovinu i prijevoz</izvorni_sadrzaj>
    <derivirana_varijabla naziv="DomainObject.Predmet.ProtustrankaIDrugi_1">PUPILLA d.o.o. za trgovinu i prijevoz</derivirana_varijabla>
  </DomainObject.Predmet.ProtustrankaIDrugi>
  <DomainObject.Predmet.StrankaIDrugiAdressOIB>
    <izvorni_sadrzaj>Financijska agencija, OIB 85821130368, L. JAGERA 3, 31000 Osijek</izvorni_sadrzaj>
    <derivirana_varijabla naziv="DomainObject.Predmet.StrankaIDrugiAdressOIB_1">Financijska agencija, OIB 85821130368, L. JAGERA 3, 31000 Osijek</derivirana_varijabla>
  </DomainObject.Predmet.StrankaIDrugiAdressOIB>
  <DomainObject.Predmet.ProtustrankaIDrugiAdressOIB>
    <izvorni_sadrzaj>PUPILLA d.o.o. za trgovinu i prijevoz, OIB 75740095506, Stjepana Radića 120, 34000 Vidovci</izvorni_sadrzaj>
    <derivirana_varijabla naziv="DomainObject.Predmet.ProtustrankaIDrugiAdressOIB_1">PUPILLA d.o.o. za trgovinu i prijevoz, OIB 75740095506, Stjepana Radića 120, 34000 Vidovci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PUPILLA d.o.o. za trgovinu i prijevoz</item>
    </izvorni_sadrzaj>
    <derivirana_varijabla naziv="DomainObject.Predmet.SudioniciListNaziv_1">
      <item>Financijska agencija</item>
      <item>PUPILLA d.o.o. za trgovinu i prijevoz</item>
    </derivirana_varijabla>
  </DomainObject.Predmet.SudioniciListNaziv>
  <DomainObject.Predmet.SudioniciListAdressOIB>
    <izvorni_sadrzaj>
      <item>Financijska agencija, OIB 85821130368, L. JAGERA 3,31000 Osijek</item>
      <item>PUPILLA d.o.o. za trgovinu i prijevoz, OIB 75740095506, Stjepana Radića 120,34000 Vidovci</item>
    </izvorni_sadrzaj>
    <derivirana_varijabla naziv="DomainObject.Predmet.SudioniciListAdressOIB_1">
      <item>Financijska agencija, OIB 85821130368, L. JAGERA 3,31000 Osijek</item>
      <item>PUPILLA d.o.o. za trgovinu i prijevoz, OIB 75740095506, Stjepana Radića 120,34000 Vidovci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75740095506</item>
    </izvorni_sadrzaj>
    <derivirana_varijabla naziv="DomainObject.Predmet.SudioniciListNazivOIB_1">
      <item>, OIB 85821130368</item>
      <item>, OIB 75740095506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835</properties:Words>
  <properties:Characters>4630</properties:Characters>
  <properties:Lines>102</properties:Lines>
  <properties:Paragraphs>38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2017-11-14T07:31:00Z</dcterms:created>
  <dc:creator>Trgovacki sud</dc:creator>
  <cp:lastModifiedBy>wsadmin</cp:lastModifiedBy>
  <cp:lastPrinted>2017-11-14T09:04:00Z</cp:lastPrinted>
  <dcterms:modified xmlns:xsi="http://www.w3.org/2001/XMLSchema-instance" xsi:type="dcterms:W3CDTF">2017-11-14T09:05:00Z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