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5963" w14:paraId="436596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C0533">
        <w:t>7153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1C0533">
        <w:t>ŠTURM OPREMA d.o.o. Ivanić-Grad, Savska 141, OIB: 14096613458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10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1C0533">
        <w:t>ŠTURM OPREMA d.o.o. Ivanić-Grad, Savska 141, OIB: 14096613458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10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1C0533">
        <w:t>14,30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C0533">
        <w:t>Damir Cincar, Osijek, Svete Ante 15b, OIB: 60464850994.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1C0533">
        <w:t>ŠTURM OPREMA d.o.o. Ivanić-Grad, Savska 141, OIB: 14096613458</w:t>
      </w:r>
      <w:r w:rsidR="00993E72">
        <w:t>,</w:t>
      </w:r>
      <w:r w:rsidR="008E2BF4">
        <w:t xml:space="preserve"> </w:t>
      </w:r>
      <w:r w:rsidR="008B73DD">
        <w:t xml:space="preserve">s danom </w:t>
      </w:r>
      <w:r w:rsidR="001C0533">
        <w:t>10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1C0533">
        <w:t>ŠTURM OPREMA d.o.o. Ivanić-Grad, Savska 141, OIB: 14096613458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C0533">
        <w:t>429</w:t>
      </w:r>
      <w:r w:rsidR="00195338">
        <w:t xml:space="preserve">. st. 1. Stečajnog zakona (Narodne novine broj 71/15, dalje:SZ) podnijela zahtjev za provedbu skraćenog stečajnog postupka nad dužnikom </w:t>
      </w:r>
      <w:r w:rsidR="001C0533">
        <w:t>ŠTURM OPREMA d.o.o. Ivanić-Grad, Savska 141, OIB: 14096613458</w:t>
      </w:r>
      <w:r w:rsidR="00993E72">
        <w:t>,</w:t>
      </w:r>
      <w:r w:rsidR="00195338">
        <w:t xml:space="preserve"> dana </w:t>
      </w:r>
      <w:r w:rsidR="001C0533">
        <w:t>26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10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F04720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F04720" w:rsidP="00465DEA" w:rsidR="00F04720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1C0533">
        <w:t>Ivanić-Grad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1C0533">
        <w:t>Damir Cincar, Osijek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019" w:rsidR="00E84019">
      <w:r>
        <w:separator/>
      </w:r>
    </w:p>
  </w:endnote>
  <w:endnote w:id="0" w:type="continuationSeparator">
    <w:p w:rsidRDefault="00E84019" w:rsidR="00E84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019" w:rsidR="00E84019">
      <w:r>
        <w:separator/>
      </w:r>
    </w:p>
  </w:footnote>
  <w:footnote w:id="0" w:type="continuationSeparator">
    <w:p w:rsidRDefault="00E84019" w:rsidR="00E840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C0533">
      <w:t>7153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0472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7153</izvorni_sadrzaj>
    <derivirana_varijabla naziv="DomainObject.Predmet.Broj_1">7153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St-7153/2015</izvorni_sadrzaj>
    <derivirana_varijabla naziv="DomainObject.Predmet.OznakaBroj_1">St-7153/2015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ŠTURM OPREMA d.o.o. zastupanog po punomoćniku Čedomir Češković</izvorni_sadrzaj>
    <derivirana_varijabla naziv="DomainObject.Predmet.ProtustrankaFormated_1">  ŠTURM OPREMA d.o.o. zastupanog po punomoćniku Čedomir Češković</derivirana_varijabla>
  </DomainObject.Predmet.ProtustrankaFormated>
  <DomainObject.Predmet.ProtustrankaFormatedOIB>
    <izvorni_sadrzaj>  ŠTURM OPREMA d.o.o., OIB 14096613458 zastupanog po punomoćniku Čedomir Češković</izvorni_sadrzaj>
    <derivirana_varijabla naziv="DomainObject.Predmet.ProtustrankaFormatedOIB_1">  ŠTURM OPREMA d.o.o., OIB 14096613458 zastupanog po punomoćniku Čedomir Češković</derivirana_varijabla>
  </DomainObject.Predmet.ProtustrankaFormatedOIB>
  <DomainObject.Predmet.ProtustrankaFormatedWithAdress>
    <izvorni_sadrzaj> ŠTURM OPREMA d.o.o., Savska 141, 10310 Ivanić-Grad zastupanog po punomoćniku Čedomir Češković</izvorni_sadrzaj>
    <derivirana_varijabla naziv="DomainObject.Predmet.ProtustrankaFormatedWithAdress_1"> ŠTURM OPREMA d.o.o., Savska 141, 10310 Ivanić-Grad zastupanog po punomoćniku Čedomir Češković</derivirana_varijabla>
  </DomainObject.Predmet.ProtustrankaFormatedWithAdress>
  <DomainObject.Predmet.ProtustrankaFormatedWithAdressOIB>
    <izvorni_sadrzaj> ŠTURM OPREMA d.o.o., OIB 14096613458, Savska 141, 10310 Ivanić-Grad zastupanog po punomoćniku Čedomir Češković</izvorni_sadrzaj>
    <derivirana_varijabla naziv="DomainObject.Predmet.ProtustrankaFormatedWithAdressOIB_1"> ŠTURM OPREMA d.o.o., OIB 14096613458, Savska 141, 10310 Ivanić-Grad zastupanog po punomoćniku Čedomir Češković</derivirana_varijabla>
  </DomainObject.Predmet.ProtustrankaFormatedWithAdressOIB>
  <DomainObject.Predmet.ProtustrankaWithAdress>
    <izvorni_sadrzaj>ŠTURM OPREMA d.o.o. Savska 141, 10310 Ivanić-Grad</izvorni_sadrzaj>
    <derivirana_varijabla naziv="DomainObject.Predmet.ProtustrankaWithAdress_1">ŠTURM OPREMA d.o.o. Savska 141, 10310 Ivanić-Grad</derivirana_varijabla>
  </DomainObject.Predmet.ProtustrankaWithAdress>
  <DomainObject.Predmet.ProtustrankaWithAdressOIB>
    <izvorni_sadrzaj>ŠTURM OPREMA d.o.o., OIB 14096613458, Savska 141, 10310 Ivanić-Grad</izvorni_sadrzaj>
    <derivirana_varijabla naziv="DomainObject.Predmet.ProtustrankaWithAdressOIB_1">ŠTURM OPREMA d.o.o., OIB 14096613458, Savska 141, 10310 Ivanić-Grad</derivirana_varijabla>
  </DomainObject.Predmet.ProtustrankaWithAdressOIB>
  <DomainObject.Predmet.ProtustrankaNazivFormated>
    <izvorni_sadrzaj>ŠTURM OPREMA d.o.o.</izvorni_sadrzaj>
    <derivirana_varijabla naziv="DomainObject.Predmet.ProtustrankaNazivFormated_1">ŠTURM OPREMA d.o.o.</derivirana_varijabla>
  </DomainObject.Predmet.ProtustrankaNazivFormated>
  <DomainObject.Predmet.ProtustrankaNazivFormatedOIB>
    <izvorni_sadrzaj>ŠTURM OPREMA d.o.o., OIB 14096613458</izvorni_sadrzaj>
    <derivirana_varijabla naziv="DomainObject.Predmet.ProtustrankaNazivFormatedOIB_1">ŠTURM OPREMA d.o.o., OIB 14096613458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ŠTURM OPREMA d.o.o. zastupanog po punomoćniku Čedomir Češković</item>
    </izvorni_sadrzaj>
    <derivirana_varijabla naziv="DomainObject.Predmet.ProtuStrankaListFormated_1">
      <item>ŠTURM OPREMA d.o.o. zastupanog po punomoćniku Čedomir Češković</item>
    </derivirana_varijabla>
  </DomainObject.Predmet.ProtuStrankaListFormated>
  <DomainObject.Predmet.ProtuStrankaListFormatedOIB>
    <izvorni_sadrzaj>
      <item>ŠTURM OPREMA d.o.o., OIB 14096613458 zastupanog po punomoćniku Čedomir Češković</item>
    </izvorni_sadrzaj>
    <derivirana_varijabla naziv="DomainObject.Predmet.ProtuStrankaListFormatedOIB_1">
      <item>ŠTURM OPREMA d.o.o., OIB 14096613458 zastupanog po punomoćniku Čedomir Češković</item>
    </derivirana_varijabla>
  </DomainObject.Predmet.ProtuStrankaListFormatedOIB>
  <DomainObject.Predmet.ProtuStrankaListFormatedWithAdress>
    <izvorni_sadrzaj>
      <item>ŠTURM OPREMA d.o.o., Savska 141, 10310 Ivanić-Grad zastupanog po punomoćniku Čedomir Češković</item>
    </izvorni_sadrzaj>
    <derivirana_varijabla naziv="DomainObject.Predmet.ProtuStrankaListFormatedWithAdress_1">
      <item>ŠTURM OPREMA d.o.o., Savska 141, 10310 Ivanić-Grad zastupanog po punomoćniku Čedomir Češković</item>
    </derivirana_varijabla>
  </DomainObject.Predmet.ProtuStrankaListFormatedWithAdress>
  <DomainObject.Predmet.ProtuStrankaListFormatedWithAdressOIB>
    <izvorni_sadrzaj>
      <item>ŠTURM OPREMA d.o.o., OIB 14096613458, Savska 141, 10310 Ivanić-Grad zastupanog po punomoćniku Čedomir Češković</item>
    </izvorni_sadrzaj>
    <derivirana_varijabla naziv="DomainObject.Predmet.ProtuStrankaListFormatedWithAdressOIB_1">
      <item>ŠTURM OPREMA d.o.o., OIB 14096613458, Savska 141, 10310 Ivanić-Grad zastupanog po punomoćniku Čedomir Češković</item>
    </derivirana_varijabla>
  </DomainObject.Predmet.ProtuStrankaListFormatedWithAdressOIB>
  <DomainObject.Predmet.ProtuStrankaListNazivFormated>
    <izvorni_sadrzaj>
      <item>ŠTURM OPREMA d.o.o.</item>
    </izvorni_sadrzaj>
    <derivirana_varijabla naziv="DomainObject.Predmet.ProtuStrankaListNazivFormated_1">
      <item>ŠTURM OPREMA d.o.o.</item>
    </derivirana_varijabla>
  </DomainObject.Predmet.ProtuStrankaListNazivFormated>
  <DomainObject.Predmet.ProtuStrankaListNazivFormatedOIB>
    <izvorni_sadrzaj>
      <item>ŠTURM OPREMA d.o.o., OIB 14096613458</item>
    </izvorni_sadrzaj>
    <derivirana_varijabla naziv="DomainObject.Predmet.ProtuStrankaListNazivFormatedOIB_1">
      <item>ŠTURM OPREMA d.o.o., OIB 14096613458</item>
    </derivirana_varijabla>
  </DomainObject.Predmet.ProtuStrankaListNazivFormatedOIB>
  <DomainObject.Predmet.OstaliListFormated>
    <izvorni_sadrzaj>
      <item>Čedomir Češković punomoćnik sudionika u postupku ŠTURM OPREMA d.o.o.</item>
    </izvorni_sadrzaj>
    <derivirana_varijabla naziv="DomainObject.Predmet.OstaliListFormated_1">
      <item>Čedomir Češković punomoćnik sudionika u postupku ŠTURM OPREMA d.o.o.</item>
    </derivirana_varijabla>
  </DomainObject.Predmet.OstaliListFormated>
  <DomainObject.Predmet.OstaliListFormatedOIB>
    <izvorni_sadrzaj>
      <item>Čedomir Češković, OIB 69163236652 punomoćnik sudionika u postupku ŠTURM OPREMA d.o.o.</item>
    </izvorni_sadrzaj>
    <derivirana_varijabla naziv="DomainObject.Predmet.OstaliListFormatedOIB_1">
      <item>Čedomir Češković, OIB 69163236652 punomoćnik sudionika u postupku ŠTURM OPREMA d.o.o.</item>
    </derivirana_varijabla>
  </DomainObject.Predmet.OstaliListFormatedOIB>
  <DomainObject.Predmet.OstaliListFormatedWithAdress>
    <izvorni_sadrzaj>
      <item>Čedomir Češković, Ulica Ruža 3, 10310 Ivanić-Grad punomoćnik sudionika u postupku ŠTURM OPREMA d.o.o.</item>
    </izvorni_sadrzaj>
    <derivirana_varijabla naziv="DomainObject.Predmet.OstaliListFormatedWithAdress_1">
      <item>Čedomir Češković, Ulica Ruža 3, 10310 Ivanić-Grad punomoćnik sudionika u postupku ŠTURM OPREMA d.o.o.</item>
    </derivirana_varijabla>
  </DomainObject.Predmet.OstaliListFormatedWithAdress>
  <DomainObject.Predmet.OstaliListFormatedWithAdressOIB>
    <izvorni_sadrzaj>
      <item>Čedomir Češković, OIB 69163236652, Ulica Ruža 3, 10310 Ivanić-Grad punomoćnik sudionika u postupku ŠTURM OPREMA d.o.o.</item>
    </izvorni_sadrzaj>
    <derivirana_varijabla naziv="DomainObject.Predmet.OstaliListFormatedWithAdressOIB_1">
      <item>Čedomir Češković, OIB 69163236652, Ulica Ruža 3, 10310 Ivanić-Grad punomoćnik sudionika u postupku ŠTURM OPREMA d.o.o.</item>
    </derivirana_varijabla>
  </DomainObject.Predmet.OstaliListFormatedWithAdressOIB>
  <DomainObject.Predmet.OstaliListNazivFormated>
    <izvorni_sadrzaj>
      <item>Čedomir Češković</item>
    </izvorni_sadrzaj>
    <derivirana_varijabla naziv="DomainObject.Predmet.OstaliListNazivFormated_1">
      <item>Čedomir Češković</item>
    </derivirana_varijabla>
  </DomainObject.Predmet.OstaliListNazivFormated>
  <DomainObject.Predmet.OstaliListNazivFormatedOIB>
    <izvorni_sadrzaj>
      <item>Čedomir Češković, OIB 69163236652</item>
    </izvorni_sadrzaj>
    <derivirana_varijabla naziv="DomainObject.Predmet.OstaliListNazivFormatedOIB_1">
      <item>Čedomir Češković, OIB 69163236652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ŠTURM OPREMA d.o.o.</izvorni_sadrzaj>
    <derivirana_varijabla naziv="DomainObject.Predmet.ProtustrankaIDrugi_1">ŠTURM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ŠTURM OPREMA d.o.o., OIB 14096613458, Savska 141, 10310 Ivanić-Grad</izvorni_sadrzaj>
    <derivirana_varijabla naziv="DomainObject.Predmet.ProtustrankaIDrugiAdressOIB_1">ŠTURM OPREMA d.o.o., OIB 14096613458, Savska 141,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ŠTURM OPREMA d.o.o.</item>
      <item>FINA Regionalni centar Zagreb</item>
      <item>Čedomir Češković</item>
    </izvorni_sadrzaj>
    <derivirana_varijabla naziv="DomainObject.Predmet.SudioniciListNaziv_1">
      <item>ŠTURM OPREMA d.o.o.</item>
      <item>FINA Regionalni centar Zagreb</item>
      <item>Čedomir Češković</item>
    </derivirana_varijabla>
  </DomainObject.Predmet.SudioniciListNaziv>
  <DomainObject.Predmet.SudioniciListAdressOIB>
    <izvorni_sadrzaj>
      <item>ŠTURM OPREMA d.o.o., OIB 14096613458, Savska 141,10310 Ivanić-Grad</item>
      <item>FINA Regionalni centar Zagreb, OIB 85821130368, Trg svibanjskih žrtava 1995. 1,10000 Zagreb</item>
      <item>Čedomir Češković, OIB 69163236652, Ulica Ruža 3,10310 Ivanić-Grad</item>
    </izvorni_sadrzaj>
    <derivirana_varijabla naziv="DomainObject.Predmet.SudioniciListAdressOIB_1">
      <item>ŠTURM OPREMA d.o.o., OIB 14096613458, Savska 141,10310 Ivanić-Grad</item>
      <item>FINA Regionalni centar Zagreb, OIB 85821130368, Trg svibanjskih žrtava 1995. 1,10000 Zagreb</item>
      <item>Čedomir Češković, OIB 69163236652, Ulica Ruža 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14096613458</item>
      <item>, OIB 85821130368</item>
      <item>, OIB 69163236652</item>
    </izvorni_sadrzaj>
    <derivirana_varijabla naziv="DomainObject.Predmet.SudioniciListNazivOIB_1">
      <item>, OIB 14096613458</item>
      <item>, OIB 85821130368</item>
      <item>, OIB 69163236652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2733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2016-03-10T13:15:00Z</dcterms:created>
  <dc:creator>Korisnik</dc:creator>
  <cp:lastModifiedBy>Draženka Prpić</cp:lastModifiedBy>
  <cp:lastPrinted>2016-03-10T13:15:00Z</cp:lastPrinted>
  <dcterms:modified xmlns:xsi="http://www.w3.org/2001/XMLSchema-instance" xsi:type="dcterms:W3CDTF">2016-03-10T13:15:00Z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