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4150" w14:paraId="7be415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C1B7F">
        <w:t>4</w:t>
      </w:r>
      <w:r w:rsidR="00B915A3">
        <w:t>3</w:t>
      </w:r>
      <w:r w:rsidR="005C1B7F">
        <w:t>7</w:t>
      </w:r>
      <w:r>
        <w:t>/</w:t>
      </w:r>
      <w:r w:rsidR="00E8650F">
        <w:t>1</w:t>
      </w:r>
      <w:r w:rsidR="00EB2CC7">
        <w:t>7</w:t>
      </w:r>
      <w:r>
        <w:t>-</w:t>
      </w:r>
      <w:r w:rsidR="005C1B7F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5C1B7F" w:rsidRPr="005C1B7F">
        <w:t>BLIDINJE-COLOR j.d.o.o. za građevinarstvo i trgovinu Strizivojna, Kralja Tomislava 77, MBS 030155798, OIB 23076902839</w:t>
      </w:r>
      <w:r w:rsidR="00212370" w:rsidRPr="00450C50">
        <w:t xml:space="preserve">, dana </w:t>
      </w:r>
      <w:r w:rsidR="005C1B7F">
        <w:t>7</w:t>
      </w:r>
      <w:r w:rsidR="00212370">
        <w:t xml:space="preserve">. </w:t>
      </w:r>
      <w:r w:rsidR="005C1B7F">
        <w:t>travnj</w:t>
      </w:r>
      <w:r w:rsidR="00212370">
        <w:t>a</w:t>
      </w:r>
      <w:r w:rsidR="00212370" w:rsidRPr="00611430">
        <w:t xml:space="preserve"> 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CE30EF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E30EF" w:rsidRPr="00CE30EF">
        <w:t>BLIDINJE-COLOR j.d.o.o. za građevinarstvo i trgovinu Strizivojna, Kralja Tomislava 77, MBS 030155798, OIB 23076902839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E30EF">
        <w:t>Nada Gagro, Vinkovci, Glagoljaška 52</w:t>
      </w:r>
      <w:r w:rsidR="00A52210" w:rsidRPr="00A52210">
        <w:t xml:space="preserve">, OIB </w:t>
      </w:r>
      <w:r w:rsidR="00CE30EF">
        <w:t>04212100945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A52210">
        <w:t>2</w:t>
      </w:r>
      <w:r>
        <w:t>.0</w:t>
      </w:r>
      <w:r w:rsidR="00316325">
        <w:t>5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316325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316325" w:rsidRPr="00316325">
        <w:t>BLIDINJE-COLOR j.d.o.o. za građevinarstvo i trgovinu Strizivojna, Kralja Tomislava 77, MBS 030155798, OIB 23076902839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316325" w:rsidP="00212370" w:rsidR="00212370">
      <w:pPr>
        <w:ind w:firstLine="720" w:left="2160"/>
      </w:pPr>
      <w:r>
        <w:t>9</w:t>
      </w:r>
      <w:r w:rsidR="00212370">
        <w:t xml:space="preserve">. </w:t>
      </w:r>
      <w:r>
        <w:t>svib</w:t>
      </w:r>
      <w:r w:rsidR="00567158">
        <w:t>nja</w:t>
      </w:r>
      <w:r w:rsidR="00212370">
        <w:t xml:space="preserve"> 2017. u </w:t>
      </w:r>
      <w:r>
        <w:t>9</w:t>
      </w:r>
      <w:r w:rsidR="00212370">
        <w:t>,</w:t>
      </w:r>
      <w:r w:rsidR="00A52210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/>
        <w:jc w:val="both"/>
      </w:pPr>
      <w:r>
        <w:t xml:space="preserve">Dana </w:t>
      </w:r>
      <w:r w:rsidR="00567158">
        <w:t>2</w:t>
      </w:r>
      <w:r w:rsidR="00316325">
        <w:t>4</w:t>
      </w:r>
      <w:r>
        <w:t>.</w:t>
      </w:r>
      <w:r w:rsidR="00A52210">
        <w:t>0</w:t>
      </w:r>
      <w:r w:rsidR="00316325">
        <w:t>3</w:t>
      </w:r>
      <w:r>
        <w:t>.201</w:t>
      </w:r>
      <w:r w:rsidR="00A52210">
        <w:t>7</w:t>
      </w:r>
      <w:r>
        <w:t>. zaprimljen je na ovome sudu prijedlog FINE Regionalni centar Osijek, Podružnica Osijek, klasa: 110-07/1</w:t>
      </w:r>
      <w:r w:rsidR="000E71D2">
        <w:t>7</w:t>
      </w:r>
      <w:r>
        <w:t>-01/04 Ur. broj 04-06-1</w:t>
      </w:r>
      <w:r w:rsidR="000E71D2">
        <w:t>7</w:t>
      </w:r>
      <w:r>
        <w:t>-</w:t>
      </w:r>
      <w:r w:rsidR="00284839">
        <w:t>1</w:t>
      </w:r>
      <w:r w:rsidR="00567158">
        <w:t>7</w:t>
      </w:r>
      <w:r w:rsidR="00284839">
        <w:t>04</w:t>
      </w:r>
      <w:r>
        <w:t xml:space="preserve"> od </w:t>
      </w:r>
      <w:r w:rsidR="00567158">
        <w:t>2</w:t>
      </w:r>
      <w:r w:rsidR="00284839">
        <w:t>3</w:t>
      </w:r>
      <w:r>
        <w:t>.</w:t>
      </w:r>
      <w:r w:rsidR="000E71D2">
        <w:t>0</w:t>
      </w:r>
      <w:r w:rsidR="00284839">
        <w:t>3</w:t>
      </w:r>
      <w:r>
        <w:t>.201</w:t>
      </w:r>
      <w:r w:rsidR="000E71D2">
        <w:t>7</w:t>
      </w:r>
      <w:r>
        <w:t xml:space="preserve">. godine, za otvaranje stečajnog postupka nad dužnikom </w:t>
      </w:r>
      <w:r w:rsidR="00284839" w:rsidRPr="00284839">
        <w:t>BLIDINJE-COLOR j.d.o.o. za građevinarstvo i trgovinu Strizivojna, Kralja Tomislava 77, MBS 030155798, OIB 23076902839</w:t>
      </w:r>
      <w:r>
        <w:t>, temeljem odredbe čl. 110. st. 1. Stečajnog zakona (NN 71/15, dalje: SZ).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U prijedlogu je navela da na dan </w:t>
      </w:r>
      <w:r w:rsidR="0097321B">
        <w:t>2</w:t>
      </w:r>
      <w:r w:rsidR="00284839">
        <w:t>2</w:t>
      </w:r>
      <w:r>
        <w:t>.</w:t>
      </w:r>
      <w:r w:rsidR="000E71D2">
        <w:t>0</w:t>
      </w:r>
      <w:r w:rsidR="00284839">
        <w:t>3</w:t>
      </w:r>
      <w:r>
        <w:t>.201</w:t>
      </w:r>
      <w:r w:rsidR="000E71D2">
        <w:t>7</w:t>
      </w:r>
      <w:r>
        <w:t xml:space="preserve">. dužnik u Očevidniku redoslijeda osnova za plaćanje ima evidentirane neizvršene osnove za plaćanje u neprekinutom razdoblju od </w:t>
      </w:r>
      <w:r w:rsidR="00B27239">
        <w:t>120</w:t>
      </w:r>
      <w:r>
        <w:t xml:space="preserve"> dana, u ukupnom iznosu od </w:t>
      </w:r>
      <w:r w:rsidR="00284839">
        <w:t>17.959,92</w:t>
      </w:r>
      <w:r>
        <w:t xml:space="preserve"> kn, u koji iznos je uračunata kamata i naknada FINE za provedbe ovrhe na novčanim sredstvima dužnika. Navodi da dužnik ima </w:t>
      </w:r>
      <w:r w:rsidR="0048282A">
        <w:t>jednog</w:t>
      </w:r>
      <w:r>
        <w:t xml:space="preserve"> zaposlen</w:t>
      </w:r>
      <w:r w:rsidR="0048282A">
        <w:t>og</w:t>
      </w:r>
      <w:r>
        <w:t xml:space="preserve"> radnika.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Dostavlja popis računa i oročenih novčanih sredstava na dan </w:t>
      </w:r>
      <w:r w:rsidR="0097321B">
        <w:t>2</w:t>
      </w:r>
      <w:r w:rsidR="0048282A">
        <w:t>2</w:t>
      </w:r>
      <w:r>
        <w:t>.</w:t>
      </w:r>
      <w:r w:rsidR="006C01D5">
        <w:t>0</w:t>
      </w:r>
      <w:r w:rsidR="0048282A">
        <w:t>3</w:t>
      </w:r>
      <w:r>
        <w:t>.201</w:t>
      </w:r>
      <w:r w:rsidR="006C01D5">
        <w:t>7</w:t>
      </w:r>
      <w:r>
        <w:t xml:space="preserve">., te navodi da na temelju čl. 112. st. 5. SZ dužnik na ime predujma za namirenje troškova stečajnog postupka </w:t>
      </w:r>
      <w:r w:rsidR="0097321B">
        <w:t>i</w:t>
      </w:r>
      <w:r>
        <w:t xml:space="preserve">ma zaplijenjena novčana sredstva </w:t>
      </w:r>
      <w:r w:rsidR="0097321B">
        <w:t>u iznosu od 5.000,00 kn</w:t>
      </w:r>
      <w:r>
        <w:t>.</w:t>
      </w:r>
      <w:r w:rsidR="0048349B">
        <w:t xml:space="preserve"> 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48282A">
        <w:t>7</w:t>
      </w:r>
      <w:r>
        <w:t xml:space="preserve">. </w:t>
      </w:r>
      <w:r w:rsidR="0048282A">
        <w:t>travnj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EA77CD">
        <w:t>Branko Kvesić, Strizivojna, Kralja Tomislava 77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</w:t>
      </w:r>
      <w:r w:rsidR="00EA77CD">
        <w:t>a</w:t>
      </w:r>
      <w:r>
        <w:t xml:space="preserve"> stečajn</w:t>
      </w:r>
      <w:r w:rsidR="00EA77CD">
        <w:t>a</w:t>
      </w:r>
      <w:r>
        <w:t xml:space="preserve"> upravitelj</w:t>
      </w:r>
      <w:r w:rsidR="00EA77CD">
        <w:t>ica</w:t>
      </w:r>
      <w:r>
        <w:t xml:space="preserve"> uz presliku lista 1</w:t>
      </w:r>
      <w:r w:rsidR="001949C9">
        <w:t>-2</w:t>
      </w:r>
      <w:r>
        <w:t xml:space="preserve">, </w:t>
      </w:r>
      <w:r w:rsidR="001949C9">
        <w:t xml:space="preserve">9, 10 i </w:t>
      </w:r>
      <w:r w:rsidR="00BB0F7F">
        <w:t>1</w:t>
      </w:r>
      <w:r w:rsidR="00426373">
        <w:t>1</w:t>
      </w:r>
      <w:r w:rsidR="00EA77CD"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426373">
        <w:t>Osijek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R </w:t>
      </w:r>
      <w:r w:rsidR="00011ED5">
        <w:t>9</w:t>
      </w:r>
      <w:r>
        <w:t>/</w:t>
      </w:r>
      <w:r w:rsidR="00011ED5">
        <w:t>5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4959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C1B7F" w:rsidRPr="005C1B7F">
      <w:t>14 St-437/17-11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11ED5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49C9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84839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6325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C7EC1"/>
    <w:rsid w:val="003D468C"/>
    <w:rsid w:val="003E3BDF"/>
    <w:rsid w:val="003E509A"/>
    <w:rsid w:val="003F637C"/>
    <w:rsid w:val="00406F6D"/>
    <w:rsid w:val="0041002D"/>
    <w:rsid w:val="00424959"/>
    <w:rsid w:val="00426373"/>
    <w:rsid w:val="0043315F"/>
    <w:rsid w:val="00440509"/>
    <w:rsid w:val="00443D03"/>
    <w:rsid w:val="00450C50"/>
    <w:rsid w:val="00465059"/>
    <w:rsid w:val="00476653"/>
    <w:rsid w:val="0048282A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67158"/>
    <w:rsid w:val="00576460"/>
    <w:rsid w:val="005861A8"/>
    <w:rsid w:val="005A0866"/>
    <w:rsid w:val="005A74CE"/>
    <w:rsid w:val="005B28D3"/>
    <w:rsid w:val="005B525F"/>
    <w:rsid w:val="005C162A"/>
    <w:rsid w:val="005C1B7F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21B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60B69"/>
    <w:rsid w:val="00B700D9"/>
    <w:rsid w:val="00B84963"/>
    <w:rsid w:val="00B915A3"/>
    <w:rsid w:val="00B95C5A"/>
    <w:rsid w:val="00BA13EB"/>
    <w:rsid w:val="00BA3984"/>
    <w:rsid w:val="00BB0F7F"/>
    <w:rsid w:val="00BB3ED9"/>
    <w:rsid w:val="00BC203B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875F8"/>
    <w:rsid w:val="00C912D7"/>
    <w:rsid w:val="00C96257"/>
    <w:rsid w:val="00CA05DB"/>
    <w:rsid w:val="00CA3AC2"/>
    <w:rsid w:val="00CA40D5"/>
    <w:rsid w:val="00CB294A"/>
    <w:rsid w:val="00CD76BD"/>
    <w:rsid w:val="00CE30EF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7C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BLIDINJE-COLOR j.d.o.o. za građevinarstvo i trgovinu</izvorni_sadrzaj>
    <derivirana_varijabla naziv="DomainObject.Predmet.ProtustrankaFormated_1">  BLIDINJE-COLOR j.d.o.o. za građevinarstvo i trgovinu</derivirana_varijabla>
  </DomainObject.Predmet.ProtustrankaFormated>
  <DomainObject.Predmet.ProtustrankaFormatedOIB>
    <izvorni_sadrzaj>  BLIDINJE-COLOR j.d.o.o. za građevinarstvo i trgovinu, OIB 23076902839</izvorni_sadrzaj>
    <derivirana_varijabla naziv="DomainObject.Predmet.ProtustrankaFormatedOIB_1">  BLIDINJE-COLOR j.d.o.o. za građevinarstvo i trgovinu, OIB 23076902839</derivirana_varijabla>
  </DomainObject.Predmet.ProtustrankaFormatedOIB>
  <DomainObject.Predmet.ProtustrankaFormatedWithAdress>
    <izvorni_sadrzaj> BLIDINJE-COLOR j.d.o.o. za građevinarstvo i trgovinu, Kralja Tomislava 77, 31410 Strizivojna</izvorni_sadrzaj>
    <derivirana_varijabla naziv="DomainObject.Predmet.ProtustrankaFormatedWithAdress_1"> BLIDINJE-COLOR j.d.o.o. za građevinarstvo i trgovinu, Kralja Tomislava 77, 31410 Strizivojna</derivirana_varijabla>
  </DomainObject.Predmet.ProtustrankaFormatedWithAdress>
  <DomainObject.Predmet.ProtustrankaFormatedWithAdressOIB>
    <izvorni_sadrzaj> BLIDINJE-COLOR j.d.o.o. za građevinarstvo i trgovinu, OIB 23076902839, Kralja Tomislava 77, 31410 Strizivojna</izvorni_sadrzaj>
    <derivirana_varijabla naziv="DomainObject.Predmet.ProtustrankaFormatedWithAdressOIB_1"> BLIDINJE-COLOR j.d.o.o. za građevinarstvo i trgovinu, OIB 23076902839, Kralja Tomislava 77, 31410 Strizivojna</derivirana_varijabla>
  </DomainObject.Predmet.ProtustrankaFormatedWithAdressOIB>
  <DomainObject.Predmet.ProtustrankaWithAdress>
    <izvorni_sadrzaj>BLIDINJE-COLOR j.d.o.o. za građevinarstvo i trgovinu Kralja Tomislava 77, 31410 Strizivojna</izvorni_sadrzaj>
    <derivirana_varijabla naziv="DomainObject.Predmet.ProtustrankaWithAdress_1">BLIDINJE-COLOR j.d.o.o. za građevinarstvo i trgovinu Kralja Tomislava 77, 31410 Strizivojna</derivirana_varijabla>
  </DomainObject.Predmet.ProtustrankaWithAdress>
  <DomainObject.Predmet.ProtustrankaWithAdressOIB>
    <izvorni_sadrzaj>BLIDINJE-COLOR j.d.o.o. za građevinarstvo i trgovinu, OIB 23076902839, Kralja Tomislava 77, 31410 Strizivojna</izvorni_sadrzaj>
    <derivirana_varijabla naziv="DomainObject.Predmet.ProtustrankaWithAdressOIB_1">BLIDINJE-COLOR j.d.o.o. za građevinarstvo i trgovinu, OIB 23076902839, Kralja Tomislava 77, 31410 Strizivojna</derivirana_varijabla>
  </DomainObject.Predmet.ProtustrankaWithAdressOIB>
  <DomainObject.Predmet.ProtustrankaNazivFormated>
    <izvorni_sadrzaj>BLIDINJE-COLOR j.d.o.o. za građevinarstvo i trgovinu</izvorni_sadrzaj>
    <derivirana_varijabla naziv="DomainObject.Predmet.ProtustrankaNazivFormated_1">BLIDINJE-COLOR j.d.o.o. za građevinarstvo i trgovinu</derivirana_varijabla>
  </DomainObject.Predmet.ProtustrankaNazivFormated>
  <DomainObject.Predmet.ProtustrankaNazivFormatedOIB>
    <izvorni_sadrzaj>BLIDINJE-COLOR j.d.o.o. za građevinarstvo i trgovinu, OIB 23076902839</izvorni_sadrzaj>
    <derivirana_varijabla naziv="DomainObject.Predmet.ProtustrankaNazivFormatedOIB_1">BLIDINJE-COLOR j.d.o.o. za građevinarstvo i trgovinu, OIB 23076902839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BLIDINJE-COLOR j.d.o.o. za građevinarstvo i trgovinu</item>
    </izvorni_sadrzaj>
    <derivirana_varijabla naziv="DomainObject.Predmet.ProtuStrankaListFormated_1">
      <item>BLIDINJE-COLOR j.d.o.o. za građevinarstvo i trgovinu</item>
    </derivirana_varijabla>
  </DomainObject.Predmet.ProtuStrankaListFormated>
  <DomainObject.Predmet.ProtuStrankaListFormatedOIB>
    <izvorni_sadrzaj>
      <item>BLIDINJE-COLOR j.d.o.o. za građevinarstvo i trgovinu, OIB 23076902839</item>
    </izvorni_sadrzaj>
    <derivirana_varijabla naziv="DomainObject.Predmet.ProtuStrankaListFormatedOIB_1">
      <item>BLIDINJE-COLOR j.d.o.o. za građevinarstvo i trgovinu, OIB 23076902839</item>
    </derivirana_varijabla>
  </DomainObject.Predmet.ProtuStrankaListFormatedOIB>
  <DomainObject.Predmet.ProtuStrankaListFormatedWithAdress>
    <izvorni_sadrzaj>
      <item>BLIDINJE-COLOR j.d.o.o. za građevinarstvo i trgovinu, Kralja Tomislava 77, 31410 Strizivojna</item>
    </izvorni_sadrzaj>
    <derivirana_varijabla naziv="DomainObject.Predmet.ProtuStrankaListFormatedWithAdress_1">
      <item>BLIDINJE-COLOR j.d.o.o. za građevinarstvo i trgovinu, Kralja Tomislava 77, 31410 Strizivojna</item>
    </derivirana_varijabla>
  </DomainObject.Predmet.ProtuStrankaListFormatedWithAdress>
  <DomainObject.Predmet.ProtuStrankaListFormatedWithAdressOIB>
    <izvorni_sadrzaj>
      <item>BLIDINJE-COLOR j.d.o.o. za građevinarstvo i trgovinu, OIB 23076902839, Kralja Tomislava 77, 31410 Strizivojna</item>
    </izvorni_sadrzaj>
    <derivirana_varijabla naziv="DomainObject.Predmet.ProtuStrankaListFormatedWithAdressOIB_1">
      <item>BLIDINJE-COLOR j.d.o.o. za građevinarstvo i trgovinu, OIB 23076902839, Kralja Tomislava 77, 31410 Strizivojna</item>
    </derivirana_varijabla>
  </DomainObject.Predmet.ProtuStrankaListFormatedWithAdressOIB>
  <DomainObject.Predmet.ProtuStrankaListNazivFormated>
    <izvorni_sadrzaj>
      <item>BLIDINJE-COLOR j.d.o.o. za građevinarstvo i trgovinu</item>
    </izvorni_sadrzaj>
    <derivirana_varijabla naziv="DomainObject.Predmet.ProtuStrankaListNazivFormated_1">
      <item>BLIDINJE-COLOR j.d.o.o. za građevinarstvo i trgovinu</item>
    </derivirana_varijabla>
  </DomainObject.Predmet.ProtuStrankaListNazivFormated>
  <DomainObject.Predmet.ProtuStrankaListNazivFormatedOIB>
    <izvorni_sadrzaj>
      <item>BLIDINJE-COLOR j.d.o.o. za građevinarstvo i trgovinu, OIB 23076902839</item>
    </izvorni_sadrzaj>
    <derivirana_varijabla naziv="DomainObject.Predmet.ProtuStrankaListNazivFormatedOIB_1">
      <item>BLIDINJE-COLOR j.d.o.o. za građevinarstvo i trgovinu, OIB 23076902839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BLIDINJE-COLOR j.d.o.o. za građevinarstvo i trgovinu</izvorni_sadrzaj>
    <derivirana_varijabla naziv="DomainObject.Predmet.ProtustrankaIDrugi_1">BLIDINJE-COLOR j.d.o.o.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BLIDINJE-COLOR j.d.o.o. za građevinarstvo i trgovinu, OIB 23076902839, Kralja Tomislava 77, 31410 Strizivojna</izvorni_sadrzaj>
    <derivirana_varijabla naziv="DomainObject.Predmet.ProtustrankaIDrugiAdressOIB_1">BLIDINJE-COLOR j.d.o.o. za građevinarstvo i trgovinu, OIB 23076902839, Kralja Tomislava 77, 31410 Strizivojna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BLIDINJE-COLOR j.d.o.o. za građevinarstvo i trgovinu</item>
    </izvorni_sadrzaj>
    <derivirana_varijabla naziv="DomainObject.Predmet.SudioniciListNaziv_1">
      <item>FINA RC OSIJEK</item>
      <item>BLIDINJE-COLOR j.d.o.o. za građevinarstvo i trgovinu</item>
    </derivirana_varijabla>
  </DomainObject.Predmet.SudioniciListNaziv>
  <DomainObject.Predmet.SudioniciListAdressOIB>
    <izvorni_sadrzaj>
      <item>FINA RC OSIJEK, OIB 85821130368</item>
      <item>BLIDINJE-COLOR j.d.o.o. za građevinarstvo i trgovinu, OIB 23076902839, Kralja Tomislava 77,31410 Strizivojna</item>
    </izvorni_sadrzaj>
    <derivirana_varijabla naziv="DomainObject.Predmet.SudioniciListAdressOIB_1">
      <item>FINA RC OSIJEK, OIB 85821130368</item>
      <item>BLIDINJE-COLOR j.d.o.o. za građevinarstvo i trgovinu, OIB 23076902839, Kralja Tomislava 77,31410 Strizivojna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23076902839</item>
    </izvorni_sadrzaj>
    <derivirana_varijabla naziv="DomainObject.Predmet.SudioniciListNazivOIB_1">
      <item>, OIB 85821130368</item>
      <item>, OIB 23076902839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EF8F4-A568-4AA7-8CE7-336693934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699</properties:Words>
  <properties:Characters>3910</properties:Characters>
  <properties:Lines>120</properties:Lines>
  <properties:Paragraphs>38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2017-04-07T06:29:00Z</cp:lastPrinted>
  <dcterms:modified xmlns:xsi="http://www.w3.org/2001/XMLSchema-instance" xsi:type="dcterms:W3CDTF">2017-04-07T07:08:00Z</dcterms:modified>
  <cp:revision>25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