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bf5e" w14:paraId="a12bf5e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F15206">
        <w:t xml:space="preserve">FINANCIJSKE AGENCIJE Regionalni centar Osijek, Podružnica Osijek, L. </w:t>
      </w:r>
      <w:proofErr w:type="spellStart"/>
      <w:r w:rsidR="00F15206">
        <w:t>Jagera</w:t>
      </w:r>
      <w:proofErr w:type="spellEnd"/>
      <w:r w:rsidR="00F15206">
        <w:t xml:space="preserve"> 3, OIB: 85821130368 za otvaranje stečajnog postupka nad dužnikom MALONOGOMETNI KLUB CAPPO, Višnjevac, Ulica bana Josipa Jelačića 194, Registarski broj: 14004341, OIB: 13504300025</w:t>
      </w:r>
      <w:r w:rsidRPr="00CC1194">
        <w:t xml:space="preserve">, dana </w:t>
      </w:r>
      <w:r w:rsidR="00F15206">
        <w:t>1</w:t>
      </w:r>
      <w:r w:rsidR="00CD02C7">
        <w:t>5</w:t>
      </w:r>
      <w:r w:rsidR="00257FCA">
        <w:t>. svibnja</w:t>
      </w:r>
      <w:r w:rsidR="00E51315" w:rsidRPr="00CC1194">
        <w:t xml:space="preserve"> </w:t>
      </w:r>
      <w:r w:rsidRPr="00CC1194">
        <w:t>2017. godine</w:t>
      </w:r>
    </w:p>
    <w:p w:rsidRDefault="00082277" w:rsidP="002700FC" w:rsidR="00082277">
      <w:pPr>
        <w:jc w:val="both"/>
      </w:pPr>
    </w:p>
    <w:p w:rsidRDefault="00BE06B6" w:rsidP="002700FC" w:rsidR="00BE06B6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96D56">
        <w:t>MALONOGOMETNI KLUB CAPPO, Višnjevac, Ulica bana Josipa Jelačića 194, Registarski broj: 14004341, OIB: 13504300025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E96D56">
        <w:t>2856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C60AC">
        <w:t>22.804,00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144FEE">
        <w:t>17</w:t>
      </w:r>
      <w:r w:rsidR="0065052D">
        <w:t>. studenog</w:t>
      </w:r>
      <w:r w:rsidR="00DA307E" w:rsidRPr="00CC1194">
        <w:t xml:space="preserve">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</w:t>
      </w:r>
      <w:r w:rsidR="00F957D4" w:rsidRPr="00CC1194">
        <w:lastRenderedPageBreak/>
        <w:t xml:space="preserve">otvaranje stečajnog postupka nad dužnikom </w:t>
      </w:r>
      <w:r w:rsidR="00144FEE">
        <w:t>MALONOGOMETNI KLUB CAPPO, Višnjevac, Ulica bana Josipa Jelačića 194, Registarski broj: 14004341, OIB: 13504300025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C85DA7" w:rsidR="00E6338F" w:rsidRPr="00CC119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75002">
        <w:t>11</w:t>
      </w:r>
      <w:r w:rsidR="002236A0">
        <w:t>. svibnja</w:t>
      </w:r>
      <w:r w:rsidR="00BB0166" w:rsidRPr="00CC1194">
        <w:t xml:space="preserve"> 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575002">
        <w:t>28</w:t>
      </w:r>
      <w:r w:rsidR="004F105E">
        <w:t>. travnja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4C60AC">
        <w:t>22.804,00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E6338F" w:rsidP="00E6338F" w:rsidR="00E6338F" w:rsidRPr="00CC1194">
      <w:pPr>
        <w:ind w:firstLine="708"/>
        <w:jc w:val="both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 xml:space="preserve">poslovni račun – u stečaju (naknade za: otvaranje računa (50,00 kn + 12,00 kn za mjesečni paušal (godišnje) u iznosu od </w:t>
      </w:r>
      <w:r w:rsidR="006C5AEF">
        <w:t>194</w:t>
      </w:r>
      <w:r>
        <w:t>,00 kn u skladu s prosječnom naknadom prema Cjeniku financijskih institucija za usluge platnog prometa na tržištu u RH</w:t>
      </w:r>
    </w:p>
    <w:p w:rsidRDefault="00C85DA7" w:rsidP="00C85DA7" w:rsidR="00C85DA7">
      <w:pPr>
        <w:pStyle w:val="Odlomakpopisa"/>
        <w:ind w:left="1068"/>
        <w:jc w:val="both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85DA7" w:rsidP="00C85DA7" w:rsidR="00C85DA7">
      <w:pPr>
        <w:pStyle w:val="Odlomakpopisa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knjigovodstvene usluge – u stečaju (izrada svih knjigovodstvenih i poreznih evidencija i izvještaja – u stečaju (prosječna cijena usluga knjigovodstvenog servisa 500,00 kn x 12 mjeseci) u iznosu od 6.000,00 kn</w:t>
      </w:r>
    </w:p>
    <w:p w:rsidRDefault="00C85DA7" w:rsidP="00C85DA7" w:rsidR="00C85DA7">
      <w:pPr>
        <w:pStyle w:val="Odlomakpopisa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izrada početne i završen bilance 2.000,00 kn</w:t>
      </w:r>
    </w:p>
    <w:p w:rsidRDefault="00F55421" w:rsidP="00F55421" w:rsidR="00F55421">
      <w:pPr>
        <w:pStyle w:val="Odlomakpopisa"/>
      </w:pPr>
    </w:p>
    <w:p w:rsidRDefault="00F55421" w:rsidP="00F55421" w:rsidR="00F55421">
      <w:pPr>
        <w:pStyle w:val="Odlomakpopisa"/>
        <w:numPr>
          <w:ilvl w:val="0"/>
          <w:numId w:val="15"/>
        </w:numPr>
        <w:jc w:val="both"/>
      </w:pPr>
      <w:r>
        <w:t>nagrada stečajnom upravitelju –prema čl. 7. Uredbe o kriterijima i načinu obračuna i plaćanja nagrade stečajnim upraviteljima) u iznosu od 12.000,00 kn</w:t>
      </w:r>
    </w:p>
    <w:p w:rsidRDefault="006C5AEF" w:rsidP="006C5AEF" w:rsidR="006C5AEF">
      <w:pPr>
        <w:pStyle w:val="Odlomakpopisa"/>
      </w:pPr>
    </w:p>
    <w:p w:rsidRDefault="006C5AEF" w:rsidP="006C5AEF" w:rsidR="00C85DA7">
      <w:pPr>
        <w:pStyle w:val="Odlomakpopisa"/>
        <w:numPr>
          <w:ilvl w:val="0"/>
          <w:numId w:val="15"/>
        </w:numPr>
      </w:pPr>
      <w:r>
        <w:t>predvidivi troškovi putovanja st. upravitelja na relaciji Vinkovci-Osijek-Vinkovci u iznosu od 1.000,00 kn</w:t>
      </w:r>
    </w:p>
    <w:p w:rsidRDefault="006C5AEF" w:rsidP="006C5AEF" w:rsidR="006C5AEF"/>
    <w:p w:rsidRDefault="00F55421" w:rsidP="00F55421" w:rsidR="00F55421" w:rsidRPr="00CC1194">
      <w:pPr>
        <w:pStyle w:val="Odlomakpopisa"/>
        <w:numPr>
          <w:ilvl w:val="0"/>
          <w:numId w:val="15"/>
        </w:numPr>
        <w:jc w:val="both"/>
      </w:pPr>
      <w:r w:rsidRPr="00CC1194">
        <w:t xml:space="preserve">arhiviranje </w:t>
      </w:r>
      <w:r>
        <w:t xml:space="preserve">poslovne </w:t>
      </w:r>
      <w:r w:rsidRPr="00CC1194">
        <w:t xml:space="preserve">dokumentacije – (pohrana dokumentacije u skladu sa Zakonom </w:t>
      </w:r>
      <w:r>
        <w:t xml:space="preserve"> </w:t>
      </w:r>
      <w:r w:rsidRPr="00CC1194">
        <w:t xml:space="preserve">o arhivskom gradivu i arhivima prema Cjeniku u iznosu od </w:t>
      </w:r>
      <w:r>
        <w:t>1</w:t>
      </w:r>
      <w:r w:rsidRPr="00CC1194">
        <w:t>.</w:t>
      </w:r>
      <w:r>
        <w:t>0</w:t>
      </w:r>
      <w:r w:rsidRPr="00CC1194">
        <w:t>00,00 kn</w:t>
      </w:r>
    </w:p>
    <w:p w:rsidRDefault="00C85DA7" w:rsidP="00C85DA7" w:rsidR="00C85DA7">
      <w:pPr>
        <w:jc w:val="both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</w:t>
      </w:r>
      <w:r w:rsidR="00F55421">
        <w:t>taja (Narodne novine br. 1/16).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3F5819">
        <w:t>1</w:t>
      </w:r>
      <w:r w:rsidR="00CD02C7">
        <w:t>5</w:t>
      </w:r>
      <w:r w:rsidR="00C122C4">
        <w:t>. svibnja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BE06B6">
        <w:t>12</w:t>
      </w:r>
      <w:r w:rsidR="00211CA5">
        <w:t>.6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837CC5" w:rsidP="00837CC5" w:rsidR="00837CC5">
      <w:pPr>
        <w:ind w:firstLine="708"/>
        <w:jc w:val="both"/>
      </w:pPr>
    </w:p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655" w:rsidR="003C0655">
      <w:r>
        <w:separator/>
      </w:r>
    </w:p>
  </w:endnote>
  <w:endnote w:id="0" w:type="continuationSeparator">
    <w:p w:rsidRDefault="003C0655" w:rsidR="003C0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655" w:rsidR="003C0655">
      <w:r>
        <w:separator/>
      </w:r>
    </w:p>
  </w:footnote>
  <w:footnote w:id="0" w:type="continuationSeparator">
    <w:p w:rsidRDefault="003C0655" w:rsidR="003C06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A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37CC5" w:rsidR="00837CC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37CC5">
      <w:t>7 St-2856/16-15</w:t>
    </w:r>
  </w:p>
  <w:p w:rsidRDefault="009F6E58" w:rsidP="009F6E58" w:rsidR="009F6E58">
    <w:pPr>
      <w:jc w:val="right"/>
    </w:pP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37CC5">
      <w:t>2856</w:t>
    </w:r>
    <w:r w:rsidR="00116641">
      <w:t>/16-</w:t>
    </w:r>
    <w:r w:rsidR="00CB5F68">
      <w:t>1</w:t>
    </w:r>
    <w:r w:rsidR="00837CC5">
      <w:t>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4FE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0655"/>
    <w:rsid w:val="003C14CB"/>
    <w:rsid w:val="003C1F87"/>
    <w:rsid w:val="003C3E17"/>
    <w:rsid w:val="003C529F"/>
    <w:rsid w:val="003C546B"/>
    <w:rsid w:val="003C6BDA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819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A2D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60AC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002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AEF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37CC5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6B6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5DA7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2C7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6D56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2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5421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7C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A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7C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A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1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92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9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CAPPO zastupanog po punomoćniku Jasmina Hmelina</izvorni_sadrzaj>
    <derivirana_varijabla naziv="DomainObject.Predmet.ProtustrankaFormated_1">  MALONOGOMETNI KLUB CAPPO zastupanog po punomoćniku Jasmina Hmelina</derivirana_varijabla>
  </DomainObject.Predmet.ProtustrankaFormated>
  <DomainObject.Predmet.ProtustrankaFormatedOIB>
    <izvorni_sadrzaj>  MALONOGOMETNI KLUB CAPPO, OIB 13504300025 zastupanog po punomoćniku Jasmina Hmelina</izvorni_sadrzaj>
    <derivirana_varijabla naziv="DomainObject.Predmet.ProtustrankaFormatedOIB_1">  MALONOGOMETNI KLUB CAPPO, OIB 13504300025 zastupanog po punomoćniku Jasmina Hmelina</derivirana_varijabla>
  </DomainObject.Predmet.ProtustrankaFormatedOIB>
  <DomainObject.Predmet.ProtustrankaFormatedWithAdress>
    <izvorni_sadrzaj> MALONOGOMETNI KLUB CAPPO, Ulica Bana Josipa Jelačića 194, 31220 Višnjevac zastupanog po punomoćniku Jasmina Hmelina</izvorni_sadrzaj>
    <derivirana_varijabla naziv="DomainObject.Predmet.ProtustrankaFormatedWithAdress_1"> MALONOGOMETNI KLUB CAPPO, Ulica Bana Josipa Jelačića 194, 31220 Višnjevac zastupanog po punomoćniku Jasmina Hmelina</derivirana_varijabla>
  </DomainObject.Predmet.ProtustrankaFormatedWithAdress>
  <DomainObject.Predmet.ProtustrankaFormatedWithAdressOIB>
    <izvorni_sadrzaj> MALONOGOMETNI KLUB CAPPO, OIB 13504300025, Ulica Bana Josipa Jelačića 194, 31220 Višnjevac zastupanog po punomoćniku Jasmina Hmelina</izvorni_sadrzaj>
    <derivirana_varijabla naziv="DomainObject.Predmet.ProtustrankaFormatedWithAdressOIB_1"> MALONOGOMETNI KLUB CAPPO, OIB 13504300025, Ulica Bana Josipa Jelačića 194, 31220 Višnjevac zastupanog po punomoćniku Jasmina Hmelina</derivirana_varijabla>
  </DomainObject.Predmet.ProtustrankaFormatedWithAdressOIB>
  <DomainObject.Predmet.ProtustrankaWithAdress>
    <izvorni_sadrzaj>MALONOGOMETNI KLUB CAPPO Ulica Bana Josipa Jelačića 194, 31220 Višnjevac</izvorni_sadrzaj>
    <derivirana_varijabla naziv="DomainObject.Predmet.ProtustrankaWithAdress_1">MALONOGOMETNI KLUB CAPPO Ulica Bana Josipa Jelačića 194, 31220 Višnjevac</derivirana_varijabla>
  </DomainObject.Predmet.ProtustrankaWithAdress>
  <DomainObject.Predmet.ProtustrankaWithAdressOIB>
    <izvorni_sadrzaj>MALONOGOMETNI KLUB CAPPO, OIB 13504300025, Ulica Bana Josipa Jelačića 194, 31220 Višnjevac</izvorni_sadrzaj>
    <derivirana_varijabla naziv="DomainObject.Predmet.ProtustrankaWithAdressOIB_1">MALONOGOMETNI KLUB CAPPO, OIB 13504300025, Ulica Bana Josipa Jelačića 194, 31220 Višnjevac</derivirana_varijabla>
  </DomainObject.Predmet.ProtustrankaWithAdressOIB>
  <DomainObject.Predmet.ProtustrankaNazivFormated>
    <izvorni_sadrzaj>MALONOGOMETNI KLUB CAPPO</izvorni_sadrzaj>
    <derivirana_varijabla naziv="DomainObject.Predmet.ProtustrankaNazivFormated_1">MALONOGOMETNI KLUB CAPPO</derivirana_varijabla>
  </DomainObject.Predmet.ProtustrankaNazivFormated>
  <DomainObject.Predmet.ProtustrankaNazivFormatedOIB>
    <izvorni_sadrzaj>MALONOGOMETNI KLUB CAPPO, OIB 13504300025</izvorni_sadrzaj>
    <derivirana_varijabla naziv="DomainObject.Predmet.ProtustrankaNazivFormatedOIB_1">MALONOGOMETNI KLUB CAPPO, OIB 13504300025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CAPPO zastupanog po punomoćniku Jasmina Hmelina</item>
    </izvorni_sadrzaj>
    <derivirana_varijabla naziv="DomainObject.Predmet.ProtuStrankaListFormated_1">
      <item>MALONOGOMETNI KLUB CAPPO zastupanog po punomoćniku Jasmina Hmelina</item>
    </derivirana_varijabla>
  </DomainObject.Predmet.ProtuStrankaListFormated>
  <DomainObject.Predmet.ProtuStrankaListFormatedOIB>
    <izvorni_sadrzaj>
      <item>MALONOGOMETNI KLUB CAPPO, OIB 13504300025 zastupanog po punomoćniku Jasmina Hmelina</item>
    </izvorni_sadrzaj>
    <derivirana_varijabla naziv="DomainObject.Predmet.ProtuStrankaListFormatedOIB_1">
      <item>MALONOGOMETNI KLUB CAPPO, OIB 13504300025 zastupanog po punomoćniku Jasmina Hmelina</item>
    </derivirana_varijabla>
  </DomainObject.Predmet.ProtuStrankaListFormatedOIB>
  <DomainObject.Predmet.ProtuStrankaListFormatedWithAdress>
    <izvorni_sadrzaj>
      <item>MALONOGOMETNI KLUB CAPPO, Ulica Bana Josipa Jelačića 194, 31220 Višnjevac zastupanog po punomoćniku Jasmina Hmelina</item>
    </izvorni_sadrzaj>
    <derivirana_varijabla naziv="DomainObject.Predmet.ProtuStrankaListFormatedWithAdress_1">
      <item>MALONOGOMETNI KLUB CAPPO, Ulica Bana Josipa Jelačića 194, 31220 Višnjevac zastupanog po punomoćniku Jasmina Hmelina</item>
    </derivirana_varijabla>
  </DomainObject.Predmet.ProtuStrankaListFormatedWithAdress>
  <DomainObject.Predmet.ProtuStrankaListFormatedWithAdressOIB>
    <izvorni_sadrzaj>
      <item>MALONOGOMETNI KLUB CAPPO, OIB 13504300025, Ulica Bana Josipa Jelačića 194, 31220 Višnjevac zastupanog po punomoćniku Jasmina Hmelina</item>
    </izvorni_sadrzaj>
    <derivirana_varijabla naziv="DomainObject.Predmet.ProtuStrankaListFormatedWithAdressOIB_1">
      <item>MALONOGOMETNI KLUB CAPPO, OIB 13504300025, Ulica Bana Josipa Jelačića 194, 31220 Višnjevac zastupanog po punomoćniku Jasmina Hmelina</item>
    </derivirana_varijabla>
  </DomainObject.Predmet.ProtuStrankaListFormatedWithAdressOIB>
  <DomainObject.Predmet.ProtuStrankaListNazivFormated>
    <izvorni_sadrzaj>
      <item>MALONOGOMETNI KLUB CAPPO</item>
    </izvorni_sadrzaj>
    <derivirana_varijabla naziv="DomainObject.Predmet.ProtuStrankaListNazivFormated_1">
      <item>MALONOGOMETNI KLUB CAPPO</item>
    </derivirana_varijabla>
  </DomainObject.Predmet.ProtuStrankaListNazivFormated>
  <DomainObject.Predmet.ProtuStrankaListNazivFormatedOIB>
    <izvorni_sadrzaj>
      <item>MALONOGOMETNI KLUB CAPPO, OIB 13504300025</item>
    </izvorni_sadrzaj>
    <derivirana_varijabla naziv="DomainObject.Predmet.ProtuStrankaListNazivFormatedOIB_1">
      <item>MALONOGOMETNI KLUB CAPPO, OIB 13504300025</item>
    </derivirana_varijabla>
  </DomainObject.Predmet.ProtuStrankaListNazivFormatedOIB>
  <DomainObject.Predmet.OstaliListFormated>
    <izvorni_sadrzaj>
      <item>Jasmina Hmelina punomoćnik sudionika u postupku MALONOGOMETNI KLUB CAPPO</item>
    </izvorni_sadrzaj>
    <derivirana_varijabla naziv="DomainObject.Predmet.OstaliListFormated_1">
      <item>Jasmina Hmelina punomoćnik sudionika u postupku MALONOGOMETNI KLUB CAPPO</item>
    </derivirana_varijabla>
  </DomainObject.Predmet.OstaliListFormated>
  <DomainObject.Predmet.OstaliListFormatedOIB>
    <izvorni_sadrzaj>
      <item>Jasmina Hmelina, OIB 75170442953 punomoćnik sudionika u postupku MALONOGOMETNI KLUB CAPPO</item>
    </izvorni_sadrzaj>
    <derivirana_varijabla naziv="DomainObject.Predmet.OstaliListFormatedOIB_1">
      <item>Jasmina Hmelina, OIB 75170442953 punomoćnik sudionika u postupku MALONOGOMETNI KLUB CAPPO</item>
    </derivirana_varijabla>
  </DomainObject.Predmet.OstaliListFormatedOIB>
  <DomainObject.Predmet.OstaliListFormatedWithAdress>
    <izvorni_sadrzaj>
      <item>Jasmina Hmelina, Umaška 17, 31000 Osijek punomoćnik sudionika u postupku MALONOGOMETNI KLUB CAPPO</item>
    </izvorni_sadrzaj>
    <derivirana_varijabla naziv="DomainObject.Predmet.OstaliListFormatedWithAdress_1">
      <item>Jasmina Hmelina, Umaška 17, 31000 Osijek punomoćnik sudionika u postupku MALONOGOMETNI KLUB CAPPO</item>
    </derivirana_varijabla>
  </DomainObject.Predmet.OstaliListFormatedWithAdress>
  <DomainObject.Predmet.OstaliListFormatedWithAdressOIB>
    <izvorni_sadrzaj>
      <item>Jasmina Hmelina, OIB 75170442953, Umaška 17, 31000 Osijek punomoćnik sudionika u postupku MALONOGOMETNI KLUB CAPPO</item>
    </izvorni_sadrzaj>
    <derivirana_varijabla naziv="DomainObject.Predmet.OstaliListFormatedWithAdressOIB_1">
      <item>Jasmina Hmelina, OIB 75170442953, Umaška 17, 31000 Osijek punomoćnik sudionika u postupku MALONOGOMETNI KLUB CAPPO</item>
    </derivirana_varijabla>
  </DomainObject.Predmet.OstaliListFormatedWithAdressOIB>
  <DomainObject.Predmet.OstaliListNazivFormated>
    <izvorni_sadrzaj>
      <item>Jasmina Hmelina</item>
    </izvorni_sadrzaj>
    <derivirana_varijabla naziv="DomainObject.Predmet.OstaliListNazivFormated_1">
      <item>Jasmina Hmelina</item>
    </derivirana_varijabla>
  </DomainObject.Predmet.OstaliListNazivFormated>
  <DomainObject.Predmet.OstaliListNazivFormatedOIB>
    <izvorni_sadrzaj>
      <item>Jasmina Hmelina, OIB 75170442953</item>
    </izvorni_sadrzaj>
    <derivirana_varijabla naziv="DomainObject.Predmet.OstaliListNazivFormatedOIB_1">
      <item>Jasmina Hmelina, OIB 75170442953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CAPPO</izvorni_sadrzaj>
    <derivirana_varijabla naziv="DomainObject.Predmet.ProtustrankaIDrugi_1">MALONOGOMETNI KLUB CAPPO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CAPPO, OIB 13504300025, Ulica Bana Josipa Jelačića 194, 31220 Višnjevac</izvorni_sadrzaj>
    <derivirana_varijabla naziv="DomainObject.Predmet.ProtustrankaIDrugiAdressOIB_1">MALONOGOMETNI KLUB CAPPO, OIB 13504300025, Ulica Bana Josipa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CAPPO</item>
      <item>Jasmina Hmelina</item>
    </izvorni_sadrzaj>
    <derivirana_varijabla naziv="DomainObject.Predmet.SudioniciListNaziv_1">
      <item>FINA RC OSIJEK</item>
      <item>MALONOGOMETNI KLUB CAPPO</item>
      <item>Jasmina Hmelina</item>
    </derivirana_varijabla>
  </DomainObject.Predmet.SudioniciListNaziv>
  <DomainObject.Predmet.SudioniciListAdressOIB>
    <izvorni_sadrzaj>
      <item>FINA RC OSIJEK, OIB 85821130368</item>
      <item>MALONOGOMETNI KLUB CAPPO, OIB 13504300025, Ulica Bana Josipa Jelačića 194,31220 Višnjevac</item>
      <item>Jasmina Hmelina, OIB 75170442953, Umaška 17,31000 Osijek</item>
    </izvorni_sadrzaj>
    <derivirana_varijabla naziv="DomainObject.Predmet.SudioniciListAdressOIB_1">
      <item>FINA RC OSIJEK, OIB 85821130368</item>
      <item>MALONOGOMETNI KLUB CAPPO, OIB 13504300025, Ulica Bana Josipa Jelačića 194,31220 Višnjevac</item>
      <item>Jasmina Hmelina, OIB 75170442953,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13504300025</item>
      <item>, OIB 75170442953</item>
    </izvorni_sadrzaj>
    <derivirana_varijabla naziv="DomainObject.Predmet.SudioniciListNazivOIB_1">
      <item>, OIB 85821130368</item>
      <item>, OIB 13504300025</item>
      <item>, OIB 75170442953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B45B3-02C7-468E-B889-07D23785C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4260</properties:Characters>
  <properties:Lines>135</properties:Lines>
  <properties:Paragraphs>32</properties:Paragraphs>
  <properties:TotalTime>890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2017-05-15T11:09:00Z</dcterms:modified>
  <cp:revision>489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