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3b140" w14:paraId="973b140" w:rsidRDefault="00B46C21" w:rsidP="00B46C21" w:rsidR="00B46C21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21" w:rsidP="00B46C21" w:rsidR="00B46C21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B46C21" w:rsidP="00B46C21" w:rsidR="00B46C21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B46C21" w:rsidP="00B46C21" w:rsidR="00B46C21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DC7CC6">
        <w:t>PISAK-KOMERC, d.o.o., OIB: 00225909872, Split, Ulica Domovinskog Rata 34</w:t>
      </w:r>
      <w:r w:rsidR="00FD72BB">
        <w:t>,</w:t>
      </w:r>
      <w:r>
        <w:t xml:space="preserve"> </w:t>
      </w:r>
      <w:r w:rsidR="00071B0F">
        <w:t>24</w:t>
      </w:r>
      <w:r w:rsidR="00CF6EE7">
        <w:t>. listopada</w:t>
      </w:r>
      <w:r>
        <w:t xml:space="preserve"> 2017.,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DC7CC6">
        <w:t>PISAK-KOMERC, d.o.o., OIB: 00225909872, Split, Ulica Domovinskog Rata 34</w:t>
      </w:r>
      <w:r>
        <w:t xml:space="preserve">, na dan </w:t>
      </w:r>
      <w:r w:rsidR="00DC7CC6">
        <w:t>12</w:t>
      </w:r>
      <w:r w:rsidR="00CF6EE7">
        <w:t>. rujna 2017</w:t>
      </w:r>
      <w:r>
        <w:t xml:space="preserve">.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D72BB">
        <w:t>120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DC7CC6">
        <w:t>72.001,37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071B0F" w:rsidP="00B46C21" w:rsidR="00B46C21">
      <w:pPr>
        <w:spacing w:before="200"/>
        <w:jc w:val="center"/>
      </w:pPr>
      <w:r>
        <w:t>U Splitu 24</w:t>
      </w:r>
      <w:r w:rsidR="00CF6EE7">
        <w:t>. listopada</w:t>
      </w:r>
      <w:r w:rsidR="00B46C21">
        <w:t xml:space="preserve"> 2017. </w:t>
      </w:r>
    </w:p>
    <w:p w:rsidRDefault="00B46C21" w:rsidP="00B46C21" w:rsidR="00B46C21">
      <w:pPr>
        <w:spacing w:before="200"/>
        <w:ind w:left="6480"/>
        <w:jc w:val="center"/>
      </w:pPr>
      <w:r>
        <w:t>SUTKINJA</w:t>
      </w:r>
    </w:p>
    <w:p w:rsidRDefault="00B46C21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2133" w:rsidR="00812133">
      <w:r>
        <w:separator/>
      </w:r>
    </w:p>
  </w:endnote>
  <w:endnote w:id="0" w:type="continuationSeparator">
    <w:p w:rsidRDefault="00812133" w:rsidR="008121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2133" w:rsidR="00812133">
      <w:r>
        <w:separator/>
      </w:r>
    </w:p>
  </w:footnote>
  <w:footnote w:id="0" w:type="continuationSeparator">
    <w:p w:rsidRDefault="00812133" w:rsidR="008121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AF7306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959D4" w:rsidR="00DE2B55">
    <w:pPr>
      <w:pStyle w:val="Zaglavlje"/>
      <w:jc w:val="right"/>
    </w:pPr>
    <w:r>
      <w:t>11. St-</w:t>
    </w:r>
    <w:r w:rsidR="00DC7CC6">
      <w:t>913</w:t>
    </w:r>
    <w:r w:rsidR="00CF6EE7">
      <w:t>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71B0F"/>
    <w:rsid w:val="00085E7C"/>
    <w:rsid w:val="000B4D96"/>
    <w:rsid w:val="000D5416"/>
    <w:rsid w:val="000E6D83"/>
    <w:rsid w:val="00250A2B"/>
    <w:rsid w:val="003C2F22"/>
    <w:rsid w:val="00417EA6"/>
    <w:rsid w:val="004527ED"/>
    <w:rsid w:val="005C7005"/>
    <w:rsid w:val="006C4FFF"/>
    <w:rsid w:val="006F2A25"/>
    <w:rsid w:val="0071519E"/>
    <w:rsid w:val="007F7A84"/>
    <w:rsid w:val="00812133"/>
    <w:rsid w:val="00814EDB"/>
    <w:rsid w:val="00815142"/>
    <w:rsid w:val="00816867"/>
    <w:rsid w:val="00853B3E"/>
    <w:rsid w:val="00981D37"/>
    <w:rsid w:val="009C22CD"/>
    <w:rsid w:val="00A51DE9"/>
    <w:rsid w:val="00AD3A53"/>
    <w:rsid w:val="00AF7306"/>
    <w:rsid w:val="00B46C21"/>
    <w:rsid w:val="00B710A5"/>
    <w:rsid w:val="00B7506F"/>
    <w:rsid w:val="00BD1274"/>
    <w:rsid w:val="00CF6EE7"/>
    <w:rsid w:val="00D759D1"/>
    <w:rsid w:val="00D84C2C"/>
    <w:rsid w:val="00D8632A"/>
    <w:rsid w:val="00DC7CC6"/>
    <w:rsid w:val="00DD0D50"/>
    <w:rsid w:val="00EB6A52"/>
    <w:rsid w:val="00EB7F5D"/>
    <w:rsid w:val="00EE48DB"/>
    <w:rsid w:val="00F2599E"/>
    <w:rsid w:val="00F563C0"/>
    <w:rsid w:val="00F73D4A"/>
    <w:rsid w:val="00FD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73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73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73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73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73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73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73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73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73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73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</izvorni_sadrzaj>
    <derivirana_varijabla naziv="DomainObject.Predmet.Broj_1">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St-913/2017</izvorni_sadrzaj>
    <derivirana_varijabla naziv="DomainObject.Predmet.OznakaBroj_1">St-913/2017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PISAK-KOMERC, usluge, trgovina d.o.o.</izvorni_sadrzaj>
    <derivirana_varijabla naziv="DomainObject.Predmet.ProtustrankaFormated_1">  PISAK-KOMERC, usluge, trgovina d.o.o.</derivirana_varijabla>
  </DomainObject.Predmet.ProtustrankaFormated>
  <DomainObject.Predmet.ProtustrankaFormatedOIB>
    <izvorni_sadrzaj>  PISAK-KOMERC, usluge, trgovina d.o.o., OIB 00225909872</izvorni_sadrzaj>
    <derivirana_varijabla naziv="DomainObject.Predmet.ProtustrankaFormatedOIB_1">  PISAK-KOMERC, usluge, trgovina d.o.o., OIB 00225909872</derivirana_varijabla>
  </DomainObject.Predmet.ProtustrankaFormatedOIB>
  <DomainObject.Predmet.ProtustrankaFormatedWithAdress>
    <izvorni_sadrzaj> PISAK-KOMERC, usluge, trgovina d.o.o., Ulica Domovinskog Rata 34, 21000 Split</izvorni_sadrzaj>
    <derivirana_varijabla naziv="DomainObject.Predmet.ProtustrankaFormatedWithAdress_1"> PISAK-KOMERC, usluge, trgovina d.o.o., Ulica Domovinskog Rata 34, 21000 Split</derivirana_varijabla>
  </DomainObject.Predmet.ProtustrankaFormatedWithAdress>
  <DomainObject.Predmet.ProtustrankaFormatedWithAdressOIB>
    <izvorni_sadrzaj> PISAK-KOMERC, usluge, trgovina d.o.o., OIB 00225909872, Ulica Domovinskog Rata 34, 21000 Split</izvorni_sadrzaj>
    <derivirana_varijabla naziv="DomainObject.Predmet.ProtustrankaFormatedWithAdressOIB_1"> PISAK-KOMERC, usluge, trgovina d.o.o., OIB 00225909872, Ulica Domovinskog Rata 34, 21000 Split</derivirana_varijabla>
  </DomainObject.Predmet.ProtustrankaFormatedWithAdressOIB>
  <DomainObject.Predmet.ProtustrankaWithAdress>
    <izvorni_sadrzaj>PISAK-KOMERC, usluge, trgovina d.o.o. Ulica Domovinskog Rata 34, 21000 Split</izvorni_sadrzaj>
    <derivirana_varijabla naziv="DomainObject.Predmet.ProtustrankaWithAdress_1">PISAK-KOMERC, usluge, trgovina d.o.o. Ulica Domovinskog Rata 34, 21000 Split</derivirana_varijabla>
  </DomainObject.Predmet.ProtustrankaWithAdress>
  <DomainObject.Predmet.ProtustrankaWithAdressOIB>
    <izvorni_sadrzaj>PISAK-KOMERC, usluge, trgovina d.o.o., OIB 00225909872, Ulica Domovinskog Rata 34, 21000 Split</izvorni_sadrzaj>
    <derivirana_varijabla naziv="DomainObject.Predmet.ProtustrankaWithAdressOIB_1">PISAK-KOMERC, usluge, trgovina d.o.o., OIB 00225909872, Ulica Domovinskog Rata 34, 21000 Split</derivirana_varijabla>
  </DomainObject.Predmet.ProtustrankaWithAdressOIB>
  <DomainObject.Predmet.ProtustrankaNazivFormated>
    <izvorni_sadrzaj>PISAK-KOMERC, usluge, trgovina d.o.o.</izvorni_sadrzaj>
    <derivirana_varijabla naziv="DomainObject.Predmet.ProtustrankaNazivFormated_1">PISAK-KOMERC, usluge, trgovina d.o.o.</derivirana_varijabla>
  </DomainObject.Predmet.ProtustrankaNazivFormated>
  <DomainObject.Predmet.ProtustrankaNazivFormatedOIB>
    <izvorni_sadrzaj>PISAK-KOMERC, usluge, trgovina d.o.o., OIB 00225909872</izvorni_sadrzaj>
    <derivirana_varijabla naziv="DomainObject.Predmet.ProtustrankaNazivFormatedOIB_1">PISAK-KOMERC, usluge, trgovina d.o.o., OIB 00225909872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72001.37</izvorni_sadrzaj>
    <derivirana_varijabla naziv="DomainObject.Predmet.TrenutnaVrijednost_1">72001.37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PISAK-KOMERC, usluge, trgovina d.o.o.</item>
    </izvorni_sadrzaj>
    <derivirana_varijabla naziv="DomainObject.Predmet.ProtuStrankaListFormated_1">
      <item>PISAK-KOMERC, usluge, trgovina d.o.o.</item>
    </derivirana_varijabla>
  </DomainObject.Predmet.ProtuStrankaListFormated>
  <DomainObject.Predmet.ProtuStrankaListFormatedOIB>
    <izvorni_sadrzaj>
      <item>PISAK-KOMERC, usluge, trgovina d.o.o., OIB 00225909872</item>
    </izvorni_sadrzaj>
    <derivirana_varijabla naziv="DomainObject.Predmet.ProtuStrankaListFormatedOIB_1">
      <item>PISAK-KOMERC, usluge, trgovina d.o.o., OIB 00225909872</item>
    </derivirana_varijabla>
  </DomainObject.Predmet.ProtuStrankaListFormatedOIB>
  <DomainObject.Predmet.ProtuStrankaListFormatedWithAdress>
    <izvorni_sadrzaj>
      <item>PISAK-KOMERC, usluge, trgovina d.o.o., Ulica Domovinskog Rata 34, 21000 Split</item>
    </izvorni_sadrzaj>
    <derivirana_varijabla naziv="DomainObject.Predmet.ProtuStrankaListFormatedWithAdress_1">
      <item>PISAK-KOMERC, usluge, trgovina d.o.o., Ulica Domovinskog Rata 34, 21000 Split</item>
    </derivirana_varijabla>
  </DomainObject.Predmet.ProtuStrankaListFormatedWithAdress>
  <DomainObject.Predmet.ProtuStrankaListFormatedWithAdressOIB>
    <izvorni_sadrzaj>
      <item>PISAK-KOMERC, usluge, trgovina d.o.o., OIB 00225909872, Ulica Domovinskog Rata 34, 21000 Split</item>
    </izvorni_sadrzaj>
    <derivirana_varijabla naziv="DomainObject.Predmet.ProtuStrankaListFormatedWithAdressOIB_1">
      <item>PISAK-KOMERC, usluge, trgovina d.o.o., OIB 00225909872, Ulica Domovinskog Rata 34, 21000 Split</item>
    </derivirana_varijabla>
  </DomainObject.Predmet.ProtuStrankaListFormatedWithAdressOIB>
  <DomainObject.Predmet.ProtuStrankaListNazivFormated>
    <izvorni_sadrzaj>
      <item>PISAK-KOMERC, usluge, trgovina d.o.o.</item>
    </izvorni_sadrzaj>
    <derivirana_varijabla naziv="DomainObject.Predmet.ProtuStrankaListNazivFormated_1">
      <item>PISAK-KOMERC, usluge, trgovina d.o.o.</item>
    </derivirana_varijabla>
  </DomainObject.Predmet.ProtuStrankaListNazivFormated>
  <DomainObject.Predmet.ProtuStrankaListNazivFormatedOIB>
    <izvorni_sadrzaj>
      <item>PISAK-KOMERC, usluge, trgovina d.o.o., OIB 00225909872</item>
    </izvorni_sadrzaj>
    <derivirana_varijabla naziv="DomainObject.Predmet.ProtuStrankaListNazivFormatedOIB_1">
      <item>PISAK-KOMERC, usluge, trgovina d.o.o., OIB 00225909872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PISAK-KOMERC, usluge, trgovina d.o.o.</izvorni_sadrzaj>
    <derivirana_varijabla naziv="DomainObject.Predmet.ProtustrankaIDrugi_1">PISAK-KOMERC, usluge, trgovina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PISAK-KOMERC, usluge, trgovina d.o.o., OIB 00225909872, Ulica Domovinskog Rata 34, 21000 Split</izvorni_sadrzaj>
    <derivirana_varijabla naziv="DomainObject.Predmet.ProtustrankaIDrugiAdressOIB_1">PISAK-KOMERC, usluge, trgovina d.o.o., OIB 00225909872, Ulica Domovinskog Rata 34,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PISAK-KOMERC, usluge, trgovina d.o.o.</item>
      <item>FINANCIJSKA AGENCIJA, RC SPLIT</item>
    </izvorni_sadrzaj>
    <derivirana_varijabla naziv="DomainObject.Predmet.SudioniciListNaziv_1">
      <item>PISAK-KOMERC, usluge, trgovina d.o.o.</item>
      <item>FINANCIJSKA AGENCIJA, RC SPLIT</item>
    </derivirana_varijabla>
  </DomainObject.Predmet.SudioniciListNaziv>
  <DomainObject.Predmet.SudioniciListAdressOIB>
    <izvorni_sadrzaj>
      <item>PISAK-KOMERC, usluge, trgovina d.o.o., OIB 00225909872, Ulica Domovinskog Rata 34,21000 Split</item>
      <item>FINANCIJSKA AGENCIJA, RC SPLIT, OIB 85821130368, Mažuranićevo šetalište 24 b,21000 Split</item>
    </izvorni_sadrzaj>
    <derivirana_varijabla naziv="DomainObject.Predmet.SudioniciListAdressOIB_1">
      <item>PISAK-KOMERC, usluge, trgovina d.o.o., OIB 00225909872, Ulica Domovinskog Rata 34,21000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00225909872</item>
      <item>, OIB 85821130368</item>
    </izvorni_sadrzaj>
    <derivirana_varijabla naziv="DomainObject.Predmet.SudioniciListNazivOIB_1">
      <item>, OIB 00225909872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320</properties:Words>
  <properties:Characters>1814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2017-10-18T08:07:00Z</dcterms:created>
  <dc:creator>Katarina Mikulić</dc:creator>
  <cp:lastModifiedBy>Katarina Mikulić</cp:lastModifiedBy>
  <cp:lastPrinted>2017-10-24T12:23:00Z</cp:lastPrinted>
  <dcterms:modified xmlns:xsi="http://www.w3.org/2001/XMLSchema-instance" xsi:type="dcterms:W3CDTF">2017-10-24T12:41:00Z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