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9bd9" w14:paraId="2499bd9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E909ED">
        <w:t>1692/16-2</w:t>
      </w:r>
      <w:r w:rsidR="00D872A9">
        <w:t>1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3E6B02">
        <w:t xml:space="preserve">Financijska agencija OIB: 85821130368, Regionalni centar Osijek. Podružnica Osijek, L. Jagera 3, Osijek za otvaranje stečajnog postupka nad dužnikom </w:t>
      </w:r>
      <w:r w:rsidR="00BA1724" w:rsidRPr="00BA1724">
        <w:t>SOLARNA ENERGIJA MIRO d.o.o., Vukovar, Matice Hrvatske 3, OIB: 00321105335, MBS: 100016761</w:t>
      </w:r>
      <w:r w:rsidRPr="00D14516">
        <w:t>,</w:t>
      </w:r>
      <w:r>
        <w:t xml:space="preserve"> dana </w:t>
      </w:r>
      <w:r w:rsidR="00F647E9">
        <w:t>2</w:t>
      </w:r>
      <w:r w:rsidR="00E3766D">
        <w:t>7</w:t>
      </w:r>
      <w:r w:rsidR="000E06CF">
        <w:t xml:space="preserve">. </w:t>
      </w:r>
      <w:r w:rsidR="001A03D3">
        <w:t>ožujka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</w:t>
      </w:r>
      <w:r w:rsidR="00AB096E" w:rsidRPr="00AB096E">
        <w:rPr>
          <w:b/>
        </w:rPr>
        <w:t xml:space="preserve"> </w:t>
      </w:r>
      <w:r w:rsidR="00625374">
        <w:t>Sanja Vukadin, OIB: 81613492564, Bosna i Hercegovina, Brčko, Ilićka X 7,</w:t>
      </w:r>
      <w:r>
        <w:t xml:space="preserve">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9A54E5">
        <w:t>5</w:t>
      </w:r>
      <w:r w:rsidR="00FF7912">
        <w:t>.</w:t>
      </w:r>
      <w:r w:rsidR="00637DE8">
        <w:t>0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9A54E5">
        <w:t>1692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625374">
        <w:t>Sanja Vukadin, OIB: 81613492564, Bosna i Hercegovina, Brčko, Ilićka X 7,</w:t>
      </w:r>
      <w:r>
        <w:t xml:space="preserve">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>b) Nalaže se FINI da novčani iznos od</w:t>
      </w:r>
      <w:r w:rsidR="004248AC">
        <w:t xml:space="preserve"> </w:t>
      </w:r>
      <w:r w:rsidR="006C1AB3">
        <w:t>5</w:t>
      </w:r>
      <w:r w:rsidR="004248AC">
        <w:t>.</w:t>
      </w:r>
      <w:r w:rsidR="00637DE8">
        <w:t>0</w:t>
      </w:r>
      <w:r w:rsidRPr="003E6B02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A518AA">
        <w:t>1692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625374">
        <w:t>Sanja Vukadin, OIB: 81613492564, Bosna i Hercegovina, Brčko, Ilićka X 7,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625374">
        <w:t xml:space="preserve">Sanja Vukadin, OIB: 81613492564, Bosna i Hercegovina, Brčko, Ilićka X 7,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C05DB">
      <w:pPr>
        <w:jc w:val="both"/>
      </w:pPr>
      <w:r>
        <w:t xml:space="preserve">            </w:t>
      </w:r>
    </w:p>
    <w:p w:rsidRDefault="000E06CF" w:rsidP="000E06CF" w:rsidR="00731DB0">
      <w:pPr>
        <w:tabs>
          <w:tab w:pos="7455" w:val="left"/>
          <w:tab w:pos="9072" w:val="right"/>
        </w:tabs>
        <w:jc w:val="right"/>
      </w:pPr>
      <w:r>
        <w:t xml:space="preserve"> </w:t>
      </w:r>
    </w:p>
    <w:p w:rsidRDefault="000E06CF" w:rsidP="000E06CF" w:rsidR="00637DE8">
      <w:pPr>
        <w:tabs>
          <w:tab w:pos="7455" w:val="left"/>
          <w:tab w:pos="9072" w:val="right"/>
        </w:tabs>
        <w:jc w:val="right"/>
      </w:pPr>
      <w:r>
        <w:lastRenderedPageBreak/>
        <w:t xml:space="preserve">  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t xml:space="preserve"> Broj: 6 St-</w:t>
      </w:r>
      <w:r w:rsidR="00E909ED">
        <w:t>1692</w:t>
      </w:r>
      <w:r w:rsidR="004467DB">
        <w:t>/16-</w:t>
      </w:r>
      <w:r w:rsidR="00923F02">
        <w:t>2</w:t>
      </w:r>
      <w:r w:rsidR="00E3766D">
        <w:t>1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625374">
        <w:rPr>
          <w:bCs/>
        </w:rPr>
        <w:t>16</w:t>
      </w:r>
      <w:r w:rsidR="00637DE8">
        <w:rPr>
          <w:bCs/>
        </w:rPr>
        <w:t>.</w:t>
      </w:r>
      <w:r w:rsidR="0057382E">
        <w:rPr>
          <w:bCs/>
        </w:rPr>
        <w:t xml:space="preserve"> </w:t>
      </w:r>
      <w:r w:rsidR="00625374">
        <w:rPr>
          <w:bCs/>
        </w:rPr>
        <w:t>ožujka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B568D5" w:rsidRPr="00BA1724">
        <w:t>SOLARNA ENERGIJA MIRO d.o.o., Vukovar, Matice Hrvatske 3, OIB: 00321105335, MBS: 100016761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625374">
        <w:t>1692</w:t>
      </w:r>
      <w:r w:rsidR="007D3892">
        <w:t xml:space="preserve">/16 od </w:t>
      </w:r>
      <w:r w:rsidR="00625374">
        <w:t>28</w:t>
      </w:r>
      <w:r w:rsidR="00637DE8">
        <w:t>.</w:t>
      </w:r>
      <w:r w:rsidR="00F647E9">
        <w:t xml:space="preserve"> </w:t>
      </w:r>
      <w:r w:rsidR="00625374">
        <w:t>rujn</w:t>
      </w:r>
      <w:r w:rsidR="00637DE8">
        <w:t>a</w:t>
      </w:r>
      <w:r w:rsidR="000E06CF">
        <w:t xml:space="preserve">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625374">
        <w:t>Sanja Vukadin, OIB: 81613492564, Bosna i Hercegovina, Brčko, Ilićka X 7,</w:t>
      </w:r>
      <w:r w:rsidR="007E6D1A">
        <w:t xml:space="preserve"> na uplatu predujma u iznosu od 1.000,00 kn u Fond za namirenje troškova stečajnog postupka </w:t>
      </w:r>
      <w:r w:rsidR="000A0589">
        <w:t xml:space="preserve">te </w:t>
      </w:r>
      <w:r w:rsidR="00F647E9">
        <w:t>zak</w:t>
      </w:r>
      <w:r w:rsidR="00AB096E">
        <w:t xml:space="preserve">ljučkom od </w:t>
      </w:r>
      <w:r w:rsidR="00625374">
        <w:t>28</w:t>
      </w:r>
      <w:r w:rsidR="004248AC">
        <w:t xml:space="preserve">. </w:t>
      </w:r>
      <w:r w:rsidR="00625374">
        <w:t>rujna</w:t>
      </w:r>
      <w:r w:rsidR="00F647E9">
        <w:t xml:space="preserve"> 201</w:t>
      </w:r>
      <w:r w:rsidR="00625374">
        <w:t>6</w:t>
      </w:r>
      <w:r w:rsidR="004248AC">
        <w:t xml:space="preserve">. g. </w:t>
      </w:r>
      <w:r w:rsidR="005C6153">
        <w:t>na</w:t>
      </w:r>
      <w:r w:rsidR="00477781">
        <w:t xml:space="preserve"> uplatu</w:t>
      </w:r>
      <w:r w:rsidR="007E6D1A">
        <w:t xml:space="preserve"> dodatnog iznosa predujma u iznosu od </w:t>
      </w:r>
      <w:r w:rsidR="00625374">
        <w:t>4</w:t>
      </w:r>
      <w:r w:rsidR="000E06CF">
        <w:t>.</w:t>
      </w:r>
      <w:r w:rsidR="00625374">
        <w:t>0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625374">
        <w:t>1692</w:t>
      </w:r>
      <w:r w:rsidR="00484301">
        <w:t>/</w:t>
      </w:r>
      <w:r w:rsidR="007D3892">
        <w:t>16</w:t>
      </w:r>
      <w:r w:rsidR="004C05DB">
        <w:t xml:space="preserve"> od </w:t>
      </w:r>
      <w:r w:rsidR="00625374">
        <w:t>28</w:t>
      </w:r>
      <w:r w:rsidR="000E06CF">
        <w:t>.</w:t>
      </w:r>
      <w:r w:rsidR="00AB096E">
        <w:t xml:space="preserve"> </w:t>
      </w:r>
      <w:r w:rsidR="00625374">
        <w:t>rujna</w:t>
      </w:r>
      <w:r w:rsidR="009B0234">
        <w:t xml:space="preserve"> 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625374">
        <w:t xml:space="preserve">Sanja Vukadin, OIB: 81613492564, Bosna i Hercegovina, Brčko, Ilićka X 7 </w:t>
      </w:r>
      <w:r w:rsidR="005C6153">
        <w:t>zaprimila</w:t>
      </w:r>
      <w:r w:rsidR="009B0234">
        <w:t xml:space="preserve"> je dana </w:t>
      </w:r>
      <w:r w:rsidR="00484301">
        <w:t>7</w:t>
      </w:r>
      <w:r w:rsidR="00EF648D">
        <w:t xml:space="preserve">. </w:t>
      </w:r>
      <w:r w:rsidR="00484301">
        <w:t>listopad</w:t>
      </w:r>
      <w:r w:rsidR="00BE1E4D">
        <w:t>a</w:t>
      </w:r>
      <w:r w:rsidR="00EF648D">
        <w:t xml:space="preserve"> 2016. </w:t>
      </w:r>
      <w:r w:rsidR="005C6153">
        <w:t>g.</w:t>
      </w:r>
      <w:r w:rsidR="00BE1E4D">
        <w:t xml:space="preserve"> </w:t>
      </w:r>
      <w:r w:rsidR="00174EB4">
        <w:t>a</w:t>
      </w:r>
      <w:r w:rsidR="00A21EF2">
        <w:t xml:space="preserve"> zaključak od </w:t>
      </w:r>
      <w:r w:rsidR="00625374">
        <w:t>28. rujna 2016</w:t>
      </w:r>
      <w:r w:rsidR="004248AC">
        <w:t xml:space="preserve">. g.  zaprimila je </w:t>
      </w:r>
      <w:r w:rsidR="00174EB4">
        <w:t xml:space="preserve">dana </w:t>
      </w:r>
      <w:r w:rsidR="00484301">
        <w:t>7</w:t>
      </w:r>
      <w:r w:rsidR="004248AC">
        <w:t xml:space="preserve">. </w:t>
      </w:r>
      <w:r w:rsidR="00484301">
        <w:t>listopada</w:t>
      </w:r>
      <w:r w:rsidR="004248AC">
        <w:t xml:space="preserve"> 201</w:t>
      </w:r>
      <w:r w:rsidR="00484301">
        <w:t>6</w:t>
      </w:r>
      <w:r w:rsidR="004248AC">
        <w:t>. g.</w:t>
      </w:r>
      <w:r w:rsidR="00BE1E4D">
        <w:t xml:space="preserve"> </w:t>
      </w:r>
      <w:r w:rsidR="00D373B7">
        <w:t>a</w:t>
      </w:r>
      <w:r w:rsidR="00AB096E">
        <w:t xml:space="preserve"> što je utvrđeno uvidom u povratnice koje se nalaze u spisu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F647E9">
        <w:t>2</w:t>
      </w:r>
      <w:r w:rsidR="00E3766D">
        <w:t>7</w:t>
      </w:r>
      <w:r w:rsidR="000E06CF">
        <w:t xml:space="preserve">. </w:t>
      </w:r>
      <w:r w:rsidR="001A03D3">
        <w:t>ožujka</w:t>
      </w:r>
      <w:r w:rsidR="009B0234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B0234" w:rsidP="007E6D1A" w:rsidR="007E6D1A">
      <w:r>
        <w:t>Maja Videnović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E3766D">
        <w:t>2</w:t>
      </w:r>
      <w:r w:rsidR="00B568D5">
        <w:t>4</w:t>
      </w:r>
      <w:r w:rsidR="009B0234">
        <w:t>.</w:t>
      </w:r>
      <w:r w:rsidR="001A03D3">
        <w:t>4.</w:t>
      </w:r>
    </w:p>
    <w:p w:rsidRDefault="007E6D1A" w:rsidP="007E6D1A" w:rsidR="007E6D1A"/>
    <w:p w:rsidRDefault="00C06AA6" w:rsidP="007E6D1A" w:rsidR="00C06AA6"/>
    <w:p w:rsidRDefault="007A4540" w:rsidR="007A4540"/>
    <w:sectPr w:rsidSect="00C952E6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DE8" w:rsidP="00C06AA6" w:rsidR="00637DE8">
      <w:r>
        <w:separator/>
      </w:r>
    </w:p>
  </w:endnote>
  <w:endnote w:id="0" w:type="continuationSeparator">
    <w:p w:rsidRDefault="00637DE8" w:rsidP="00C06AA6" w:rsidR="00637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DE8" w:rsidP="00C06AA6" w:rsidR="00637DE8">
      <w:r>
        <w:separator/>
      </w:r>
    </w:p>
  </w:footnote>
  <w:footnote w:id="0" w:type="continuationSeparator">
    <w:p w:rsidRDefault="00637DE8" w:rsidP="00C06AA6" w:rsidR="00637D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DE8" w:rsidR="00637DE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07E12">
      <w:rPr>
        <w:noProof/>
      </w:rPr>
      <w:t>2</w:t>
    </w:r>
    <w:r>
      <w:fldChar w:fldCharType="end"/>
    </w:r>
  </w:p>
  <w:p w:rsidRDefault="00637DE8" w:rsidR="00637D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A0589"/>
    <w:rsid w:val="000D2130"/>
    <w:rsid w:val="000E06CF"/>
    <w:rsid w:val="000E762A"/>
    <w:rsid w:val="00102060"/>
    <w:rsid w:val="001437B2"/>
    <w:rsid w:val="00155B4B"/>
    <w:rsid w:val="00173F18"/>
    <w:rsid w:val="00174EB4"/>
    <w:rsid w:val="0019532E"/>
    <w:rsid w:val="001A03D3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E6B02"/>
    <w:rsid w:val="003F2E92"/>
    <w:rsid w:val="0041638D"/>
    <w:rsid w:val="00421D71"/>
    <w:rsid w:val="004248AC"/>
    <w:rsid w:val="004467DB"/>
    <w:rsid w:val="00457175"/>
    <w:rsid w:val="004638F5"/>
    <w:rsid w:val="0046632E"/>
    <w:rsid w:val="00470666"/>
    <w:rsid w:val="00477781"/>
    <w:rsid w:val="004826B8"/>
    <w:rsid w:val="00482F57"/>
    <w:rsid w:val="00484301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382E"/>
    <w:rsid w:val="00575D73"/>
    <w:rsid w:val="00592781"/>
    <w:rsid w:val="005931E7"/>
    <w:rsid w:val="00595609"/>
    <w:rsid w:val="00595F77"/>
    <w:rsid w:val="0059740F"/>
    <w:rsid w:val="005B59B6"/>
    <w:rsid w:val="005C6153"/>
    <w:rsid w:val="005D7EC1"/>
    <w:rsid w:val="005E0CFB"/>
    <w:rsid w:val="005E5C06"/>
    <w:rsid w:val="005F3B49"/>
    <w:rsid w:val="00625374"/>
    <w:rsid w:val="00632865"/>
    <w:rsid w:val="00637DE8"/>
    <w:rsid w:val="00652724"/>
    <w:rsid w:val="006716FE"/>
    <w:rsid w:val="0069656A"/>
    <w:rsid w:val="006C1AB3"/>
    <w:rsid w:val="006E210F"/>
    <w:rsid w:val="006E66B3"/>
    <w:rsid w:val="00723D92"/>
    <w:rsid w:val="0073010A"/>
    <w:rsid w:val="00731DB0"/>
    <w:rsid w:val="00742CE9"/>
    <w:rsid w:val="00766D29"/>
    <w:rsid w:val="0077329E"/>
    <w:rsid w:val="0078009A"/>
    <w:rsid w:val="007809C2"/>
    <w:rsid w:val="00796AED"/>
    <w:rsid w:val="007A2BBB"/>
    <w:rsid w:val="007A4540"/>
    <w:rsid w:val="007B0658"/>
    <w:rsid w:val="007B4912"/>
    <w:rsid w:val="007D3892"/>
    <w:rsid w:val="007E6D1A"/>
    <w:rsid w:val="007F54A7"/>
    <w:rsid w:val="00814537"/>
    <w:rsid w:val="00817C66"/>
    <w:rsid w:val="00821819"/>
    <w:rsid w:val="00826384"/>
    <w:rsid w:val="008409A8"/>
    <w:rsid w:val="00860129"/>
    <w:rsid w:val="00875548"/>
    <w:rsid w:val="008A66B9"/>
    <w:rsid w:val="008D3E2B"/>
    <w:rsid w:val="008F5C6B"/>
    <w:rsid w:val="00901EF5"/>
    <w:rsid w:val="00923F02"/>
    <w:rsid w:val="00937840"/>
    <w:rsid w:val="00956241"/>
    <w:rsid w:val="00980E4D"/>
    <w:rsid w:val="009A14C7"/>
    <w:rsid w:val="009A412B"/>
    <w:rsid w:val="009A54E5"/>
    <w:rsid w:val="009B0234"/>
    <w:rsid w:val="009B40D7"/>
    <w:rsid w:val="009B46D8"/>
    <w:rsid w:val="009C670C"/>
    <w:rsid w:val="009F01BD"/>
    <w:rsid w:val="00A07CA2"/>
    <w:rsid w:val="00A10C19"/>
    <w:rsid w:val="00A21EF2"/>
    <w:rsid w:val="00A26869"/>
    <w:rsid w:val="00A46436"/>
    <w:rsid w:val="00A518AA"/>
    <w:rsid w:val="00A706D5"/>
    <w:rsid w:val="00A8029B"/>
    <w:rsid w:val="00AA6B6E"/>
    <w:rsid w:val="00AB096E"/>
    <w:rsid w:val="00AD05E2"/>
    <w:rsid w:val="00AE7F6B"/>
    <w:rsid w:val="00B24B41"/>
    <w:rsid w:val="00B568D5"/>
    <w:rsid w:val="00B652CA"/>
    <w:rsid w:val="00B659E8"/>
    <w:rsid w:val="00B82540"/>
    <w:rsid w:val="00B91BAA"/>
    <w:rsid w:val="00B95B20"/>
    <w:rsid w:val="00B9732B"/>
    <w:rsid w:val="00BA1724"/>
    <w:rsid w:val="00BB086F"/>
    <w:rsid w:val="00BE1E4D"/>
    <w:rsid w:val="00BE33FF"/>
    <w:rsid w:val="00BE487B"/>
    <w:rsid w:val="00C06AA6"/>
    <w:rsid w:val="00C07E12"/>
    <w:rsid w:val="00C1370F"/>
    <w:rsid w:val="00C2016D"/>
    <w:rsid w:val="00C20355"/>
    <w:rsid w:val="00C35DB4"/>
    <w:rsid w:val="00C81C0A"/>
    <w:rsid w:val="00C952E6"/>
    <w:rsid w:val="00CA01EF"/>
    <w:rsid w:val="00CD08EB"/>
    <w:rsid w:val="00D022CE"/>
    <w:rsid w:val="00D231AE"/>
    <w:rsid w:val="00D24D2F"/>
    <w:rsid w:val="00D373B7"/>
    <w:rsid w:val="00D4576C"/>
    <w:rsid w:val="00D872A9"/>
    <w:rsid w:val="00D97782"/>
    <w:rsid w:val="00DA4636"/>
    <w:rsid w:val="00DA6482"/>
    <w:rsid w:val="00DF17FA"/>
    <w:rsid w:val="00E12BC0"/>
    <w:rsid w:val="00E23AF8"/>
    <w:rsid w:val="00E3766D"/>
    <w:rsid w:val="00E60C19"/>
    <w:rsid w:val="00E75FA5"/>
    <w:rsid w:val="00E906E4"/>
    <w:rsid w:val="00E909ED"/>
    <w:rsid w:val="00E9379E"/>
    <w:rsid w:val="00E96356"/>
    <w:rsid w:val="00EA028A"/>
    <w:rsid w:val="00ED4C16"/>
    <w:rsid w:val="00EF648D"/>
    <w:rsid w:val="00F23356"/>
    <w:rsid w:val="00F439F3"/>
    <w:rsid w:val="00F46E60"/>
    <w:rsid w:val="00F63963"/>
    <w:rsid w:val="00F647E9"/>
    <w:rsid w:val="00F65B43"/>
    <w:rsid w:val="00F73514"/>
    <w:rsid w:val="00F80E5F"/>
    <w:rsid w:val="00F82537"/>
    <w:rsid w:val="00F83779"/>
    <w:rsid w:val="00F952B7"/>
    <w:rsid w:val="00FC153F"/>
    <w:rsid w:val="00FF6133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7E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E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E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E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E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7E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E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E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E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E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St-1692/2016</izvorni_sadrzaj>
    <derivirana_varijabla naziv="DomainObject.Predmet.OznakaBroj_1">St-1692/2016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SOLARNA ENERGIJA MIRO društvo s ograničenom odgovornošću za proizvodnju električne energije</izvorni_sadrzaj>
    <derivirana_varijabla naziv="DomainObject.Predmet.ProtustrankaFormated_1">  SOLARNA ENERGIJA MIRO društvo s ograničenom odgovornošću za proizvodnju električne energije</derivirana_varijabla>
  </DomainObject.Predmet.ProtustrankaFormated>
  <DomainObject.Predmet.ProtustrankaFormatedOIB>
    <izvorni_sadrzaj>  SOLARNA ENERGIJA MIRO društvo s ograničenom odgovornošću za proizvodnju električne energije, OIB 00321105335</izvorni_sadrzaj>
    <derivirana_varijabla naziv="DomainObject.Predmet.ProtustrankaFormatedOIB_1">  SOLARNA ENERGIJA MIRO društvo s ograničenom odgovornošću za proizvodnju električne energije, OIB 00321105335</derivirana_varijabla>
  </DomainObject.Predmet.ProtustrankaFormatedOIB>
  <DomainObject.Predmet.ProtustrankaFormatedWithAdress>
    <izvorni_sadrzaj> SOLARNA ENERGIJA MIRO društvo s ograničenom odgovornošću za proizvodnju električne energije, Matice Hrvatske 3, 32000 Vukovar</izvorni_sadrzaj>
    <derivirana_varijabla naziv="DomainObject.Predmet.ProtustrankaFormatedWithAdress_1"> SOLARNA ENERGIJA MIRO društvo s ograničenom odgovornošću za proizvodnju električne energije, Matice Hrvatske 3, 32000 Vukovar</derivirana_varijabla>
  </DomainObject.Predmet.ProtustrankaFormatedWithAdress>
  <DomainObject.Predmet.ProtustrankaFormatedWithAdressOIB>
    <izvorni_sadrzaj> SOLARNA ENERGIJA MIRO društvo s ograničenom odgovornošću za proizvodnju električne energije, OIB 00321105335, Matice Hrvatske 3, 32000 Vukovar</izvorni_sadrzaj>
    <derivirana_varijabla naziv="DomainObject.Predmet.ProtustrankaFormatedWithAdressOIB_1"> SOLARNA ENERGIJA MIRO društvo s ograničenom odgovornošću za proizvodnju električne energije, OIB 00321105335, Matice Hrvatske 3, 32000 Vukovar</derivirana_varijabla>
  </DomainObject.Predmet.ProtustrankaFormatedWithAdressOIB>
  <DomainObject.Predmet.ProtustrankaWithAdress>
    <izvorni_sadrzaj>SOLARNA ENERGIJA MIRO društvo s ograničenom odgovornošću za proizvodnju električne energije Matice Hrvatske 3, 32000 Vukovar</izvorni_sadrzaj>
    <derivirana_varijabla naziv="DomainObject.Predmet.ProtustrankaWithAdress_1">SOLARNA ENERGIJA MIRO društvo s ograničenom odgovornošću za proizvodnju električne energije Matice Hrvatske 3, 32000 Vukovar</derivirana_varijabla>
  </DomainObject.Predmet.ProtustrankaWithAdress>
  <DomainObject.Predmet.ProtustrankaWithAdressOIB>
    <izvorni_sadrzaj>SOLARNA ENERGIJA MIRO društvo s ograničenom odgovornošću za proizvodnju električne energije, OIB 00321105335, Matice Hrvatske 3, 32000 Vukovar</izvorni_sadrzaj>
    <derivirana_varijabla naziv="DomainObject.Predmet.ProtustrankaWithAdressOIB_1">SOLARNA ENERGIJA MIRO društvo s ograničenom odgovornošću za proizvodnju električne energije, OIB 00321105335, Matice Hrvatske 3, 32000 Vukovar</derivirana_varijabla>
  </DomainObject.Predmet.ProtustrankaWithAdressOIB>
  <DomainObject.Predmet.ProtustrankaNazivFormated>
    <izvorni_sadrzaj>SOLARNA ENERGIJA MIRO društvo s ograničenom odgovornošću za proizvodnju električne energije</izvorni_sadrzaj>
    <derivirana_varijabla naziv="DomainObject.Predmet.ProtustrankaNazivFormated_1">SOLARNA ENERGIJA MIRO društvo s ograničenom odgovornošću za proizvodnju električne energije</derivirana_varijabla>
  </DomainObject.Predmet.ProtustrankaNazivFormated>
  <DomainObject.Predmet.ProtustrankaNazivFormatedOIB>
    <izvorni_sadrzaj>SOLARNA ENERGIJA MIRO društvo s ograničenom odgovornošću za proizvodnju električne energije, OIB 00321105335</izvorni_sadrzaj>
    <derivirana_varijabla naziv="DomainObject.Predmet.ProtustrankaNazivFormatedOIB_1">SOLARNA ENERGIJA MIRO društvo s ograničenom odgovornošću za proizvodnju električne energije, OIB 00321105335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SOLARNA ENERGIJA MIRO društvo s ograničenom odgovornošću za proizvodnju električne energije</item>
    </izvorni_sadrzaj>
    <derivirana_varijabla naziv="DomainObject.Predmet.ProtuStrankaListFormated_1">
      <item>SOLARNA ENERGIJA MIRO društvo s ograničenom odgovornošću za proizvodnju električne energije</item>
    </derivirana_varijabla>
  </DomainObject.Predmet.ProtuStrankaListFormated>
  <DomainObject.Predmet.ProtuStrankaListFormatedOIB>
    <izvorni_sadrzaj>
      <item>SOLARNA ENERGIJA MIRO društvo s ograničenom odgovornošću za proizvodnju električne energije, OIB 00321105335</item>
    </izvorni_sadrzaj>
    <derivirana_varijabla naziv="DomainObject.Predmet.ProtuStrankaListFormatedOIB_1">
      <item>SOLARNA ENERGIJA MIRO društvo s ograničenom odgovornošću za proizvodnju električne energije, OIB 00321105335</item>
    </derivirana_varijabla>
  </DomainObject.Predmet.ProtuStrankaListFormatedOIB>
  <DomainObject.Predmet.ProtuStrankaListFormatedWithAdress>
    <izvorni_sadrzaj>
      <item>SOLARNA ENERGIJA MIRO društvo s ograničenom odgovornošću za proizvodnju električne energije, Matice Hrvatske 3, 32000 Vukovar</item>
    </izvorni_sadrzaj>
    <derivirana_varijabla naziv="DomainObject.Predmet.ProtuStrankaListFormatedWithAdress_1">
      <item>SOLARNA ENERGIJA MIRO društvo s ograničenom odgovornošću za proizvodnju električne energije, Matice Hrvatske 3, 32000 Vukovar</item>
    </derivirana_varijabla>
  </DomainObject.Predmet.ProtuStrankaListFormatedWithAdress>
  <DomainObject.Predmet.ProtuStrankaListFormatedWithAdressOIB>
    <izvorni_sadrzaj>
      <item>SOLARNA ENERGIJA MIRO društvo s ograničenom odgovornošću za proizvodnju električne energije, OIB 00321105335, Matice Hrvatske 3, 32000 Vukovar</item>
    </izvorni_sadrzaj>
    <derivirana_varijabla naziv="DomainObject.Predmet.ProtuStrankaListFormatedWithAdressOIB_1">
      <item>SOLARNA ENERGIJA MIRO društvo s ograničenom odgovornošću za proizvodnju električne energije, OIB 00321105335, Matice Hrvatske 3, 32000 Vukovar</item>
    </derivirana_varijabla>
  </DomainObject.Predmet.ProtuStrankaListFormatedWithAdressOIB>
  <DomainObject.Predmet.ProtuStrankaListNazivFormated>
    <izvorni_sadrzaj>
      <item>SOLARNA ENERGIJA MIRO društvo s ograničenom odgovornošću za proizvodnju električne energije</item>
    </izvorni_sadrzaj>
    <derivirana_varijabla naziv="DomainObject.Predmet.ProtuStrankaListNazivFormated_1">
      <item>SOLARNA ENERGIJA MIRO društvo s ograničenom odgovornošću za proizvodnju električne energije</item>
    </derivirana_varijabla>
  </DomainObject.Predmet.ProtuStrankaListNazivFormated>
  <DomainObject.Predmet.ProtuStrankaListNazivFormatedOIB>
    <izvorni_sadrzaj>
      <item>SOLARNA ENERGIJA MIRO društvo s ograničenom odgovornošću za proizvodnju električne energije, OIB 00321105335</item>
    </izvorni_sadrzaj>
    <derivirana_varijabla naziv="DomainObject.Predmet.ProtuStrankaListNazivFormatedOIB_1">
      <item>SOLARNA ENERGIJA MIRO društvo s ograničenom odgovornošću za proizvodnju električne energije, OIB 00321105335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SOLARNA ENERGIJA MIRO društvo s ograničenom odgovornošću za proizvodnju električne energije</izvorni_sadrzaj>
    <derivirana_varijabla naziv="DomainObject.Predmet.ProtustrankaIDrugi_1">SOLARNA ENERGIJA MIRO društvo s ograničenom odgovornošću za proizvodnju električne energije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SOLARNA ENERGIJA MIRO društvo s ograničenom odgovornošću za proizvodnju električne energije, OIB 00321105335, Matice Hrvatske 3, 32000 Vukovar</izvorni_sadrzaj>
    <derivirana_varijabla naziv="DomainObject.Predmet.ProtustrankaIDrugiAdressOIB_1">SOLARNA ENERGIJA MIRO društvo s ograničenom odgovornošću za proizvodnju električne energije, OIB 00321105335, Matice Hrvatske 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SOLARNA ENERGIJA MIRO društvo s ograničenom odgovornošću za proizvodnju električne energije</item>
      <item>RH MINISTARSTVO FINANCIJA POREZNA UPRAVA</item>
    </izvorni_sadrzaj>
    <derivirana_varijabla naziv="DomainObject.Predmet.SudioniciListNaziv_1">
      <item>SOLARNA ENERGIJA MIRO društvo s ograničenom odgovornošću za proizvodnju električne energije</item>
      <item>RH MINISTARSTVO FINANCIJA POREZNA UPRAVA</item>
    </derivirana_varijabla>
  </DomainObject.Predmet.SudioniciListNaziv>
  <DomainObject.Predmet.SudioniciListAdressOIB>
    <izvorni_sadrzaj>
      <item>SOLARNA ENERGIJA MIRO društvo s ograničenom odgovornošću za proizvodnju električne energije, OIB 00321105335, Matice Hrvatske 3,32000 Vukovar</item>
      <item>RH MINISTARSTVO FINANCIJA POREZNA UPRAVA, OIB 18683136487</item>
    </izvorni_sadrzaj>
    <derivirana_varijabla naziv="DomainObject.Predmet.SudioniciListAdressOIB_1">
      <item>SOLARNA ENERGIJA MIRO društvo s ograničenom odgovornošću za proizvodnju električne energije, OIB 00321105335, Matice Hrvatske 3,32000 Vukovar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00321105335</item>
      <item>, OIB 18683136487</item>
    </izvorni_sadrzaj>
    <derivirana_varijabla naziv="DomainObject.Predmet.SudioniciListNazivOIB_1">
      <item>, OIB 00321105335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099BC3-65DD-4AAD-958D-C18182FC68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661</properties:Words>
  <properties:Characters>3388</properties:Characters>
  <properties:Lines>98</properties:Lines>
  <properties:Paragraphs>31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4111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2017-03-27T07:41:00Z</dcterms:created>
  <dc:creator>Korisnik</dc:creator>
  <cp:lastModifiedBy>Maja Videnović</cp:lastModifiedBy>
  <cp:lastPrinted>2017-03-27T08:03:00Z</cp:lastPrinted>
  <dcterms:modified xmlns:xsi="http://www.w3.org/2001/XMLSchema-instance" xsi:type="dcterms:W3CDTF">2017-03-27T08:08:00Z</dcterms:modified>
  <cp:revision>13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