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174c" w14:paraId="827174c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CE27DE" w:rsidRPr="00CE27DE">
        <w:rPr>
          <w:lang w:val="hr-HR"/>
        </w:rPr>
        <w:t>FIBRA NAUTIKA d.o.o., OIB: 79759802993, Split, Kvaternikova 22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CE27DE">
        <w:rPr>
          <w:lang w:val="hr-HR"/>
        </w:rPr>
        <w:t>24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E27DE" w:rsidRPr="00CE27DE">
        <w:rPr>
          <w:lang w:val="hr-HR"/>
        </w:rPr>
        <w:t>FIBRA NAUTIKA d.o.o., OIB: 79759802993, Split, Kvaternikova 22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F2312">
        <w:rPr>
          <w:lang w:val="hr-HR"/>
        </w:rPr>
        <w:t>2</w:t>
      </w:r>
      <w:r w:rsidR="00CE27DE">
        <w:rPr>
          <w:lang w:val="hr-HR"/>
        </w:rPr>
        <w:t>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E27D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E27DE" w:rsidRPr="00CE27DE">
        <w:rPr>
          <w:lang w:val="hr-HR"/>
        </w:rPr>
        <w:t>FIBRA NAUTIKA d.o.o., OIB: 79759802993, Split, Kvaternikova 22</w:t>
      </w:r>
      <w:r w:rsidR="00936AB7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382FA8">
        <w:rPr>
          <w:lang w:val="hr-HR"/>
        </w:rPr>
        <w:t>1</w:t>
      </w:r>
      <w:r w:rsidR="00CE27DE">
        <w:rPr>
          <w:lang w:val="hr-HR"/>
        </w:rPr>
        <w:t>8</w:t>
      </w:r>
      <w:r w:rsidR="00382FA8">
        <w:rPr>
          <w:lang w:val="hr-HR"/>
        </w:rPr>
        <w:t>. prosinca 2015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E27DE" w:rsidRPr="00CE27DE">
        <w:rPr>
          <w:lang w:val="hr-HR"/>
        </w:rPr>
        <w:t>FIBRA NAUTIKA d.o.o., OIB: 79759802993, Split, Kvaternikova 22</w:t>
      </w:r>
      <w:r w:rsidR="001A6A9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382FA8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CE27DE">
        <w:rPr>
          <w:lang w:val="hr-HR"/>
        </w:rPr>
        <w:t xml:space="preserve"> 90</w:t>
      </w:r>
      <w:r w:rsidR="00382FA8">
        <w:rPr>
          <w:lang w:val="hr-HR"/>
        </w:rPr>
        <w:t>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CE27DE">
        <w:rPr>
          <w:lang w:val="hr-HR"/>
        </w:rPr>
        <w:t>958,48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382FA8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382FA8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382FA8">
        <w:rPr>
          <w:lang w:val="hr-HR"/>
        </w:rPr>
        <w:t>6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EF2312">
        <w:rPr>
          <w:lang w:val="hr-HR"/>
        </w:rPr>
        <w:t>1</w:t>
      </w:r>
      <w:r w:rsidR="00CE27DE">
        <w:rPr>
          <w:lang w:val="hr-HR"/>
        </w:rPr>
        <w:t>35</w:t>
      </w:r>
      <w:r w:rsidR="00EF2312">
        <w:rPr>
          <w:lang w:val="hr-HR"/>
        </w:rPr>
        <w:t>6</w:t>
      </w:r>
      <w:r>
        <w:rPr>
          <w:lang w:val="hr-HR"/>
        </w:rPr>
        <w:t xml:space="preserve"> dana (list </w:t>
      </w:r>
      <w:r w:rsidR="00CE27DE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EF231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CE27DE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331" w:rsidRPr="00E9733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382FA8">
      <w:t>286</w:t>
    </w:r>
    <w:r w:rsidR="00CE27DE">
      <w:t>5</w:t>
    </w:r>
    <w:r w:rsidR="00382FA8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CE27DE">
      <w:t>28</w:t>
    </w:r>
    <w:r w:rsidR="00382FA8">
      <w:t>6</w:t>
    </w:r>
    <w:r w:rsidR="00CE27DE">
      <w:t>5</w:t>
    </w:r>
    <w:r w:rsidR="00382FA8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7331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St-2865/2015</izvorni_sadrzaj>
    <derivirana_varijabla naziv="DomainObject.Predmet.OznakaBroj_1">St-2865/2015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FIBRA NAUTIKA d.o.o. za  proizvodnju i usluge</izvorni_sadrzaj>
    <derivirana_varijabla naziv="DomainObject.Predmet.ProtustrankaFormated_1">  FIBRA NAUTIKA d.o.o. za  proizvodnju i usluge</derivirana_varijabla>
  </DomainObject.Predmet.ProtustrankaFormated>
  <DomainObject.Predmet.ProtustrankaFormatedOIB>
    <izvorni_sadrzaj>  FIBRA NAUTIKA d.o.o. za  proizvodnju i usluge, OIB 79759802993</izvorni_sadrzaj>
    <derivirana_varijabla naziv="DomainObject.Predmet.ProtustrankaFormatedOIB_1">  FIBRA NAUTIKA d.o.o. za  proizvodnju i usluge, OIB 79759802993</derivirana_varijabla>
  </DomainObject.Predmet.ProtustrankaFormatedOIB>
  <DomainObject.Predmet.ProtustrankaFormatedWithAdress>
    <izvorni_sadrzaj> FIBRA NAUTIKA d.o.o. za  proizvodnju i usluge, Kvaternikova 22, 21000 Split</izvorni_sadrzaj>
    <derivirana_varijabla naziv="DomainObject.Predmet.ProtustrankaFormatedWithAdress_1"> FIBRA NAUTIKA d.o.o. za  proizvodnju i usluge, Kvaternikova 22, 21000 Split</derivirana_varijabla>
  </DomainObject.Predmet.ProtustrankaFormatedWithAdress>
  <DomainObject.Predmet.ProtustrankaFormatedWithAdressOIB>
    <izvorni_sadrzaj> FIBRA NAUTIKA d.o.o. za  proizvodnju i usluge, OIB 79759802993, Kvaternikova 22, 21000 Split</izvorni_sadrzaj>
    <derivirana_varijabla naziv="DomainObject.Predmet.ProtustrankaFormatedWithAdressOIB_1"> FIBRA NAUTIKA d.o.o. za  proizvodnju i usluge, OIB 79759802993, Kvaternikova 22, 21000 Split</derivirana_varijabla>
  </DomainObject.Predmet.ProtustrankaFormatedWithAdressOIB>
  <DomainObject.Predmet.ProtustrankaWithAdress>
    <izvorni_sadrzaj>FIBRA NAUTIKA d.o.o. za  proizvodnju i usluge Kvaternikova 22, 21000 Split</izvorni_sadrzaj>
    <derivirana_varijabla naziv="DomainObject.Predmet.ProtustrankaWithAdress_1">FIBRA NAUTIKA d.o.o. za  proizvodnju i usluge Kvaternikova 22, 21000 Split</derivirana_varijabla>
  </DomainObject.Predmet.ProtustrankaWithAdress>
  <DomainObject.Predmet.ProtustrankaWithAdressOIB>
    <izvorni_sadrzaj>FIBRA NAUTIKA d.o.o. za  proizvodnju i usluge, OIB 79759802993, Kvaternikova 22, 21000 Split</izvorni_sadrzaj>
    <derivirana_varijabla naziv="DomainObject.Predmet.ProtustrankaWithAdressOIB_1">FIBRA NAUTIKA d.o.o. za  proizvodnju i usluge, OIB 79759802993, Kvaternikova 22, 21000 Split</derivirana_varijabla>
  </DomainObject.Predmet.ProtustrankaWithAdressOIB>
  <DomainObject.Predmet.ProtustrankaNazivFormated>
    <izvorni_sadrzaj>FIBRA NAUTIKA d.o.o. za  proizvodnju i usluge</izvorni_sadrzaj>
    <derivirana_varijabla naziv="DomainObject.Predmet.ProtustrankaNazivFormated_1">FIBRA NAUTIKA d.o.o. za  proizvodnju i usluge</derivirana_varijabla>
  </DomainObject.Predmet.ProtustrankaNazivFormated>
  <DomainObject.Predmet.ProtustrankaNazivFormatedOIB>
    <izvorni_sadrzaj>FIBRA NAUTIKA d.o.o. za  proizvodnju i usluge, OIB 79759802993</izvorni_sadrzaj>
    <derivirana_varijabla naziv="DomainObject.Predmet.ProtustrankaNazivFormatedOIB_1">FIBRA NAUTIKA d.o.o. za  proizvodnju i usluge, OIB 79759802993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958.48</izvorni_sadrzaj>
    <derivirana_varijabla naziv="DomainObject.Predmet.TrenutnaVrijednost_1">958.48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FIBRA NAUTIKA d.o.o. za  proizvodnju i usluge</item>
    </izvorni_sadrzaj>
    <derivirana_varijabla naziv="DomainObject.Predmet.ProtuStrankaListFormated_1">
      <item>FIBRA NAUTIKA d.o.o. za  proizvodnju i usluge</item>
    </derivirana_varijabla>
  </DomainObject.Predmet.ProtuStrankaListFormated>
  <DomainObject.Predmet.ProtuStrankaListFormatedOIB>
    <izvorni_sadrzaj>
      <item>FIBRA NAUTIKA d.o.o. za  proizvodnju i usluge, OIB 79759802993</item>
    </izvorni_sadrzaj>
    <derivirana_varijabla naziv="DomainObject.Predmet.ProtuStrankaListFormatedOIB_1">
      <item>FIBRA NAUTIKA d.o.o. za  proizvodnju i usluge, OIB 79759802993</item>
    </derivirana_varijabla>
  </DomainObject.Predmet.ProtuStrankaListFormatedOIB>
  <DomainObject.Predmet.ProtuStrankaListFormatedWithAdress>
    <izvorni_sadrzaj>
      <item>FIBRA NAUTIKA d.o.o. za  proizvodnju i usluge, Kvaternikova 22, 21000 Split</item>
    </izvorni_sadrzaj>
    <derivirana_varijabla naziv="DomainObject.Predmet.ProtuStrankaListFormatedWithAdress_1">
      <item>FIBRA NAUTIKA d.o.o. za  proizvodnju i usluge, Kvaternikova 22, 21000 Split</item>
    </derivirana_varijabla>
  </DomainObject.Predmet.ProtuStrankaListFormatedWithAdress>
  <DomainObject.Predmet.ProtuStrankaListFormatedWithAdressOIB>
    <izvorni_sadrzaj>
      <item>FIBRA NAUTIKA d.o.o. za  proizvodnju i usluge, OIB 79759802993, Kvaternikova 22, 21000 Split</item>
    </izvorni_sadrzaj>
    <derivirana_varijabla naziv="DomainObject.Predmet.ProtuStrankaListFormatedWithAdressOIB_1">
      <item>FIBRA NAUTIKA d.o.o. za  proizvodnju i usluge, OIB 79759802993, Kvaternikova 22, 21000 Split</item>
    </derivirana_varijabla>
  </DomainObject.Predmet.ProtuStrankaListFormatedWithAdressOIB>
  <DomainObject.Predmet.ProtuStrankaListNazivFormated>
    <izvorni_sadrzaj>
      <item>FIBRA NAUTIKA d.o.o. za  proizvodnju i usluge</item>
    </izvorni_sadrzaj>
    <derivirana_varijabla naziv="DomainObject.Predmet.ProtuStrankaListNazivFormated_1">
      <item>FIBRA NAUTIKA d.o.o. za  proizvodnju i usluge</item>
    </derivirana_varijabla>
  </DomainObject.Predmet.ProtuStrankaListNazivFormated>
  <DomainObject.Predmet.ProtuStrankaListNazivFormatedOIB>
    <izvorni_sadrzaj>
      <item>FIBRA NAUTIKA d.o.o. za  proizvodnju i usluge, OIB 79759802993</item>
    </izvorni_sadrzaj>
    <derivirana_varijabla naziv="DomainObject.Predmet.ProtuStrankaListNazivFormatedOIB_1">
      <item>FIBRA NAUTIKA d.o.o. za  proizvodnju i usluge, OIB 79759802993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FIBRA NAUTIKA d.o.o. za  proizvodnju i usluge</izvorni_sadrzaj>
    <derivirana_varijabla naziv="DomainObject.Predmet.ProtustrankaIDrugi_1">FIBRA NAUTIKA d.o.o. za 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FIBRA NAUTIKA d.o.o. za  proizvodnju i usluge, OIB 79759802993, Kvaternikova 22, 21000 Split</izvorni_sadrzaj>
    <derivirana_varijabla naziv="DomainObject.Predmet.ProtustrankaIDrugiAdressOIB_1">FIBRA NAUTIKA d.o.o. za  proizvodnju i usluge, OIB 79759802993, Kvaternikova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FIBRA NAUTIKA d.o.o. za  proizvodnju i usluge</item>
      <item>FINANCIJSKA AGENCIJA, RC SPLIT</item>
    </izvorni_sadrzaj>
    <derivirana_varijabla naziv="DomainObject.Predmet.SudioniciListNaziv_1">
      <item>FIBRA NAUTIKA d.o.o. za  proizvodnju i usluge</item>
      <item>FINANCIJSKA AGENCIJA, RC SPLIT</item>
    </derivirana_varijabla>
  </DomainObject.Predmet.SudioniciListNaziv>
  <DomainObject.Predmet.SudioniciListAdressOIB>
    <izvorni_sadrzaj>
      <item>FIBRA NAUTIKA d.o.o. za  proizvodnju i usluge, OIB 79759802993, Kvaternikova 22,21000 Split</item>
      <item>FINANCIJSKA AGENCIJA, RC SPLIT, OIB 85821130368, Mažuranićevo šetalište 24 b,21000 Split</item>
    </izvorni_sadrzaj>
    <derivirana_varijabla naziv="DomainObject.Predmet.SudioniciListAdressOIB_1">
      <item>FIBRA NAUTIKA d.o.o. za  proizvodnju i usluge, OIB 79759802993, Kvaternikova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79759802993</item>
      <item>, OIB 85821130368</item>
    </izvorni_sadrzaj>
    <derivirana_varijabla naziv="DomainObject.Predmet.SudioniciListNazivOIB_1">
      <item>, OIB 79759802993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143FA-58FD-474C-A4E7-777A2978C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4428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2017-01-24T07:32:00Z</cp:lastPrinted>
  <dcterms:modified xmlns:xsi="http://www.w3.org/2001/XMLSchema-instance" xsi:type="dcterms:W3CDTF">2017-01-24T08:57:00Z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