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e89a" w14:paraId="905e89a" w:rsidRDefault="00977559" w:rsidP="00977559" w:rsidR="00977559">
      <w:pPr>
        <w:jc w:val="right"/>
        <w15:collapsed w:val="false"/>
      </w:pPr>
      <w:r>
        <w:t>Broj: St-</w:t>
      </w:r>
      <w:r w:rsidR="000C3EC9">
        <w:t>600</w:t>
      </w:r>
      <w:r w:rsidR="009217E6">
        <w:t>/16-</w:t>
      </w:r>
      <w:r w:rsidR="000C3EC9">
        <w:t>7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0C3EC9">
        <w:t xml:space="preserve">Financijska agencija Regionalni centar Osijek, za otvaranje stečajnog  postupka nad dužnikom </w:t>
      </w:r>
      <w:r w:rsidR="000C3EC9">
        <w:rPr>
          <w:b/>
        </w:rPr>
        <w:t xml:space="preserve">DOMO-MONT d.o.o. </w:t>
      </w:r>
      <w:proofErr w:type="spellStart"/>
      <w:r w:rsidR="000C3EC9">
        <w:rPr>
          <w:b/>
        </w:rPr>
        <w:t>Retkovci</w:t>
      </w:r>
      <w:proofErr w:type="spellEnd"/>
      <w:r w:rsidR="000C3EC9">
        <w:rPr>
          <w:b/>
        </w:rPr>
        <w:t>, B. Radića 94, OIB: 46257211669, MBS: 030130600</w:t>
      </w:r>
      <w:r>
        <w:rPr>
          <w:b/>
        </w:rPr>
        <w:t xml:space="preserve">, </w:t>
      </w:r>
      <w:r>
        <w:t xml:space="preserve">dana </w:t>
      </w:r>
      <w:r w:rsidR="009217E6">
        <w:t>21</w:t>
      </w:r>
      <w:r w:rsidR="002B1017">
        <w:t>. studenog</w:t>
      </w:r>
      <w:r>
        <w:t xml:space="preserve">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2B1017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B1017" w:rsidRPr="002B1017">
        <w:t xml:space="preserve">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>, B. Radića 94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C3EC9">
        <w:rPr>
          <w:b/>
        </w:rPr>
        <w:t>600-16.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>, B. Radića 94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0C3EC9">
        <w:rPr>
          <w:b/>
        </w:rPr>
        <w:t>600</w:t>
      </w:r>
      <w:r w:rsidR="009217E6" w:rsidRPr="009217E6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B1017" w:rsidRPr="002B1017">
        <w:t xml:space="preserve">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>, B. Radića 94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>, B. Radića 94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0C3EC9" w:rsidR="000C3EC9">
      <w:pPr>
        <w:jc w:val="right"/>
      </w:pPr>
      <w:r>
        <w:lastRenderedPageBreak/>
        <w:t xml:space="preserve">    </w:t>
      </w:r>
      <w:r w:rsidR="000C3EC9">
        <w:t>Broj: St-600/16-7</w:t>
      </w:r>
    </w:p>
    <w:p w:rsidRDefault="00B23DEC" w:rsidP="00B23DEC" w:rsidR="00B23DEC">
      <w:pPr>
        <w:jc w:val="right"/>
      </w:pPr>
    </w:p>
    <w:p w:rsidRDefault="00B23DEC" w:rsidP="00B23DEC" w:rsidR="00B23DEC">
      <w:pPr>
        <w:jc w:val="right"/>
      </w:pPr>
    </w:p>
    <w:p w:rsidRDefault="007E6D1A" w:rsidP="00B23DE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0C3EC9">
        <w:rPr>
          <w:bCs/>
        </w:rPr>
        <w:t>16. ožujka</w:t>
      </w:r>
      <w:r w:rsidR="002B4543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</w:t>
      </w:r>
      <w:r w:rsidR="000C3EC9">
        <w:rPr>
          <w:bCs/>
        </w:rPr>
        <w:t>stečajnog postupka nad dužnikom</w:t>
      </w:r>
      <w:r w:rsidR="000C3EC9">
        <w:t xml:space="preserve"> </w:t>
      </w:r>
      <w:r w:rsidR="000C3EC9">
        <w:rPr>
          <w:b/>
        </w:rPr>
        <w:t xml:space="preserve">DOMO-MONT d.o.o. </w:t>
      </w:r>
      <w:proofErr w:type="spellStart"/>
      <w:r w:rsidR="000C3EC9">
        <w:rPr>
          <w:b/>
        </w:rPr>
        <w:t>Retkovci</w:t>
      </w:r>
      <w:proofErr w:type="spellEnd"/>
      <w:r w:rsidR="000C3EC9">
        <w:rPr>
          <w:b/>
        </w:rPr>
        <w:t>, B. Radića 94, OIB: 46257211669, MBS: 030130600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2B1017" w:rsidR="00361A8E">
      <w:pPr>
        <w:pStyle w:val="Tijeloteksta"/>
        <w:ind w:firstLine="708"/>
      </w:pPr>
    </w:p>
    <w:p w:rsidRDefault="00742CE9" w:rsidP="00A72B9C" w:rsidR="00A72B9C">
      <w:pPr>
        <w:jc w:val="both"/>
      </w:pPr>
      <w:r>
        <w:tab/>
        <w:t>Zaključkom St-</w:t>
      </w:r>
      <w:r w:rsidR="000C3EC9">
        <w:t>600/16</w:t>
      </w:r>
      <w:r w:rsidR="009217E6">
        <w:t xml:space="preserve"> od </w:t>
      </w:r>
      <w:r w:rsidR="000C3EC9">
        <w:t>22. ožujka</w:t>
      </w:r>
      <w:r w:rsidR="009217E6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2B1017" w:rsidRPr="002B1017">
        <w:t xml:space="preserve">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>, B. Radića 94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0C3EC9">
        <w:t>600</w:t>
      </w:r>
      <w:r w:rsidR="009217E6">
        <w:t>/16</w:t>
      </w:r>
      <w:r w:rsidR="002B1017">
        <w:t xml:space="preserve"> </w:t>
      </w:r>
      <w:r w:rsidR="002B4543">
        <w:t xml:space="preserve">od </w:t>
      </w:r>
      <w:r w:rsidR="000C3EC9">
        <w:t>29</w:t>
      </w:r>
      <w:r w:rsidR="009217E6">
        <w:t>. lipnja</w:t>
      </w:r>
      <w:r w:rsidR="00A72B9C">
        <w:t xml:space="preserve"> 2016. na uplatu dodatnog iznosa predujma u iznosu od 3.</w:t>
      </w:r>
      <w:r w:rsidR="000C3EC9">
        <w:t>5</w:t>
      </w:r>
      <w:r w:rsidR="00A72B9C">
        <w:t xml:space="preserve">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0C3EC9">
        <w:t>600</w:t>
      </w:r>
      <w:r w:rsidR="009217E6">
        <w:t xml:space="preserve">/16 </w:t>
      </w:r>
      <w:r w:rsidR="002B4543">
        <w:t xml:space="preserve">od </w:t>
      </w:r>
      <w:r w:rsidR="000C3EC9">
        <w:t>22.3.</w:t>
      </w:r>
      <w:r w:rsidR="009217E6">
        <w:t>2016.</w:t>
      </w:r>
      <w:r w:rsidR="002B1017">
        <w:t xml:space="preserve"> g.</w:t>
      </w:r>
      <w:r>
        <w:t xml:space="preserve"> osoba ovlaštena za zastupanje dužnika </w:t>
      </w:r>
      <w:r w:rsidR="002B1017" w:rsidRPr="002B1017">
        <w:t xml:space="preserve">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 xml:space="preserve">, B. Radića 94 </w:t>
      </w:r>
      <w:r>
        <w:t>zaprimio je dana</w:t>
      </w:r>
      <w:r w:rsidR="002B4543">
        <w:t xml:space="preserve"> </w:t>
      </w:r>
      <w:r w:rsidR="000C3EC9">
        <w:t>4</w:t>
      </w:r>
      <w:r w:rsidR="009217E6">
        <w:t>.4.2016. g.</w:t>
      </w:r>
      <w:r>
        <w:t xml:space="preserve"> a zaključak od </w:t>
      </w:r>
      <w:r w:rsidR="009217E6">
        <w:t>2</w:t>
      </w:r>
      <w:r w:rsidR="000C3EC9">
        <w:t>9</w:t>
      </w:r>
      <w:r w:rsidR="009217E6">
        <w:t>.6.</w:t>
      </w:r>
      <w:r w:rsidR="002B4543">
        <w:t xml:space="preserve">2016. g. dana </w:t>
      </w:r>
      <w:r w:rsidR="000C3EC9">
        <w:t>1.7</w:t>
      </w:r>
      <w:r w:rsidR="009217E6">
        <w:t>.</w:t>
      </w:r>
      <w:r w:rsidR="002B4543">
        <w:t>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9217E6">
        <w:t>21</w:t>
      </w:r>
      <w:r w:rsidR="002B1017">
        <w:t>. studenog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B23DEC" w:rsidR="00C06AA6">
      <w:pPr>
        <w:ind w:firstLine="708"/>
        <w:jc w:val="both"/>
      </w:pPr>
    </w:p>
    <w:p w:rsidRDefault="00C06AA6" w:rsidP="009217E6" w:rsidR="00C06AA6">
      <w:pPr>
        <w:ind w:firstLine="708"/>
        <w:jc w:val="both"/>
      </w:pPr>
    </w:p>
    <w:p w:rsidRDefault="007E6D1A" w:rsidP="007E6D1A" w:rsidR="007E6D1A">
      <w:r>
        <w:t>DNA</w:t>
      </w:r>
    </w:p>
    <w:p w:rsidRDefault="00575D73" w:rsidP="009F645C" w:rsidR="000C3EC9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0C3EC9">
        <w:t xml:space="preserve">Josip </w:t>
      </w:r>
      <w:proofErr w:type="spellStart"/>
      <w:r w:rsidR="000C3EC9">
        <w:t>Stojić</w:t>
      </w:r>
      <w:proofErr w:type="spellEnd"/>
      <w:r w:rsidR="000C3EC9">
        <w:t xml:space="preserve">, OIB: 89262823069, </w:t>
      </w:r>
      <w:proofErr w:type="spellStart"/>
      <w:r w:rsidR="000C3EC9">
        <w:t>Retkovci</w:t>
      </w:r>
      <w:proofErr w:type="spellEnd"/>
      <w:r w:rsidR="000C3EC9">
        <w:t>, B. Radića 94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  <w:r w:rsidR="000C3EC9">
        <w:t xml:space="preserve"> 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23DEC" w:rsidP="007E6D1A" w:rsidR="007E6D1A">
      <w:pPr>
        <w:numPr>
          <w:ilvl w:val="0"/>
          <w:numId w:val="11"/>
        </w:numPr>
      </w:pPr>
      <w:r>
        <w:t>K-</w:t>
      </w:r>
      <w:r w:rsidR="009217E6">
        <w:t>21</w:t>
      </w:r>
      <w:r>
        <w:t>.12.</w:t>
      </w:r>
    </w:p>
    <w:p w:rsidRDefault="007E6D1A" w:rsidP="000C3EC9" w:rsidR="007E6D1A">
      <w:pPr>
        <w:ind w:firstLine="708"/>
      </w:pPr>
    </w:p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7E6D1A" w:rsidP="007E6D1A" w:rsidR="007E6D1A"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F8B" w:rsidP="00C06AA6" w:rsidR="00CA1F8B">
      <w:r>
        <w:separator/>
      </w:r>
    </w:p>
  </w:endnote>
  <w:endnote w:id="0" w:type="continuationSeparator">
    <w:p w:rsidRDefault="00CA1F8B" w:rsidP="00C06AA6" w:rsidR="00CA1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F8B" w:rsidP="00C06AA6" w:rsidR="00CA1F8B">
      <w:r>
        <w:separator/>
      </w:r>
    </w:p>
  </w:footnote>
  <w:footnote w:id="0" w:type="continuationSeparator">
    <w:p w:rsidRDefault="00CA1F8B" w:rsidP="00C06AA6" w:rsidR="00CA1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1231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B6534"/>
    <w:rsid w:val="000C3EC9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1017"/>
    <w:rsid w:val="002B4543"/>
    <w:rsid w:val="002D2610"/>
    <w:rsid w:val="002F51D6"/>
    <w:rsid w:val="002F66FE"/>
    <w:rsid w:val="00342079"/>
    <w:rsid w:val="00356FE4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D1231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217E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497D"/>
    <w:rsid w:val="00A46436"/>
    <w:rsid w:val="00A72B9C"/>
    <w:rsid w:val="00A8029B"/>
    <w:rsid w:val="00AA6B6E"/>
    <w:rsid w:val="00AD05E2"/>
    <w:rsid w:val="00AE7F6B"/>
    <w:rsid w:val="00B23DEC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A1F8B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2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1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2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1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- mont d.o.o. za građevinarstvo i trgovinu</izvorni_sadrzaj>
    <derivirana_varijabla naziv="DomainObject.Predmet.ProtustrankaFormated_1">  Domo - mont d.o.o. za građevinarstvo i trgovinu</derivirana_varijabla>
  </DomainObject.Predmet.ProtustrankaFormated>
  <DomainObject.Predmet.ProtustrankaFormatedOIB>
    <izvorni_sadrzaj>  Domo - mont d.o.o. za građevinarstvo i trgovinu, OIB 46257211669</izvorni_sadrzaj>
    <derivirana_varijabla naziv="DomainObject.Predmet.ProtustrankaFormatedOIB_1">  Domo - mont d.o.o. za građevinarstvo i trgovinu, OIB 46257211669</derivirana_varijabla>
  </DomainObject.Predmet.ProtustrankaFormatedOIB>
  <DomainObject.Predmet.ProtustrankaFormatedWithAdress>
    <izvorni_sadrzaj> Domo - mont d.o.o. za građevinarstvo i trgovinu, Braće Radića 94, 32281 Retkovci</izvorni_sadrzaj>
    <derivirana_varijabla naziv="DomainObject.Predmet.ProtustrankaFormatedWithAdress_1"> Domo - mont d.o.o. za građevinarstvo i trgovinu, Braće Radića 94, 32281 Retkovci</derivirana_varijabla>
  </DomainObject.Predmet.ProtustrankaFormatedWithAdress>
  <DomainObject.Predmet.ProtustrankaFormatedWithAdressOIB>
    <izvorni_sadrzaj> Domo - mont d.o.o. za građevinarstvo i trgovinu, OIB 46257211669, Braće Radića 94, 32281 Retkovci</izvorni_sadrzaj>
    <derivirana_varijabla naziv="DomainObject.Predmet.ProtustrankaFormatedWithAdressOIB_1"> Domo - mont d.o.o. za građevinarstvo i trgovinu, OIB 46257211669, Braće Radića 94, 32281 Retkovci</derivirana_varijabla>
  </DomainObject.Predmet.ProtustrankaFormatedWithAdressOIB>
  <DomainObject.Predmet.ProtustrankaWithAdress>
    <izvorni_sadrzaj>Domo - mont d.o.o. za građevinarstvo i trgovinu Braće Radića 94, 32281 Retkovci</izvorni_sadrzaj>
    <derivirana_varijabla naziv="DomainObject.Predmet.ProtustrankaWithAdress_1">Domo - mont d.o.o. za građevinarstvo i trgovinu Braće Radića 94, 32281 Retkovci</derivirana_varijabla>
  </DomainObject.Predmet.ProtustrankaWithAdress>
  <DomainObject.Predmet.ProtustrankaWithAdressOIB>
    <izvorni_sadrzaj>Domo - mont d.o.o. za građevinarstvo i trgovinu, OIB 46257211669, Braće Radića 94, 32281 Retkovci</izvorni_sadrzaj>
    <derivirana_varijabla naziv="DomainObject.Predmet.ProtustrankaWithAdressOIB_1">Domo - mont d.o.o. za građevinarstvo i trgovinu, OIB 46257211669, Braće Radića 94, 32281 Retkovci</derivirana_varijabla>
  </DomainObject.Predmet.ProtustrankaWithAdressOIB>
  <DomainObject.Predmet.ProtustrankaNazivFormated>
    <izvorni_sadrzaj>Domo - mont d.o.o. za građevinarstvo i trgovinu</izvorni_sadrzaj>
    <derivirana_varijabla naziv="DomainObject.Predmet.ProtustrankaNazivFormated_1">Domo - mont d.o.o. za građevinarstvo i trgovinu</derivirana_varijabla>
  </DomainObject.Predmet.ProtustrankaNazivFormated>
  <DomainObject.Predmet.ProtustrankaNazivFormatedOIB>
    <izvorni_sadrzaj>Domo - mont d.o.o. za građevinarstvo i trgovinu, OIB 46257211669</izvorni_sadrzaj>
    <derivirana_varijabla naziv="DomainObject.Predmet.ProtustrankaNazivFormatedOIB_1">Domo - mont d.o.o. za građevinarstvo i trgovinu, OIB 46257211669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 - mont d.o.o. za građevinarstvo i trgovinu</item>
    </izvorni_sadrzaj>
    <derivirana_varijabla naziv="DomainObject.Predmet.ProtuStrankaListFormated_1">
      <item>Domo - mont d.o.o. za građevinarstvo i trgovinu</item>
    </derivirana_varijabla>
  </DomainObject.Predmet.ProtuStrankaListFormated>
  <DomainObject.Predmet.ProtuStrankaListFormatedOIB>
    <izvorni_sadrzaj>
      <item>Domo - mont d.o.o. za građevinarstvo i trgovinu, OIB 46257211669</item>
    </izvorni_sadrzaj>
    <derivirana_varijabla naziv="DomainObject.Predmet.ProtuStrankaListFormatedOIB_1">
      <item>Domo - mont d.o.o. za građevinarstvo i trgovinu, OIB 46257211669</item>
    </derivirana_varijabla>
  </DomainObject.Predmet.ProtuStrankaListFormatedOIB>
  <DomainObject.Predmet.ProtuStrankaListFormatedWithAdress>
    <izvorni_sadrzaj>
      <item>Domo - mont d.o.o. za građevinarstvo i trgovinu, Braće Radića 94, 32281 Retkovci</item>
    </izvorni_sadrzaj>
    <derivirana_varijabla naziv="DomainObject.Predmet.ProtuStrankaListFormatedWithAdress_1">
      <item>Domo - mont d.o.o. za građevinarstvo i trgovinu, Braće Radića 94, 32281 Retkovci</item>
    </derivirana_varijabla>
  </DomainObject.Predmet.ProtuStrankaListFormatedWithAdress>
  <DomainObject.Predmet.ProtuStrankaListFormatedWithAdressOIB>
    <izvorni_sadrzaj>
      <item>Domo - mont d.o.o. za građevinarstvo i trgovinu, OIB 46257211669, Braće Radića 94, 32281 Retkovci</item>
    </izvorni_sadrzaj>
    <derivirana_varijabla naziv="DomainObject.Predmet.ProtuStrankaListFormatedWithAdressOIB_1">
      <item>Domo - mont d.o.o. za građevinarstvo i trgovinu, OIB 46257211669, Braće Radića 94, 32281 Retkovci</item>
    </derivirana_varijabla>
  </DomainObject.Predmet.ProtuStrankaListFormatedWithAdressOIB>
  <DomainObject.Predmet.ProtuStrankaListNazivFormated>
    <izvorni_sadrzaj>
      <item>Domo - mont d.o.o. za građevinarstvo i trgovinu</item>
    </izvorni_sadrzaj>
    <derivirana_varijabla naziv="DomainObject.Predmet.ProtuStrankaListNazivFormated_1">
      <item>Domo - mont d.o.o. za građevinarstvo i trgovinu</item>
    </derivirana_varijabla>
  </DomainObject.Predmet.ProtuStrankaListNazivFormated>
  <DomainObject.Predmet.ProtuStrankaListNazivFormatedOIB>
    <izvorni_sadrzaj>
      <item>Domo - mont d.o.o. za građevinarstvo i trgovinu, OIB 46257211669</item>
    </izvorni_sadrzaj>
    <derivirana_varijabla naziv="DomainObject.Predmet.ProtuStrankaListNazivFormatedOIB_1">
      <item>Domo - mont d.o.o. za građevinarstvo i trgovinu, OIB 46257211669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 - mont d.o.o. za građevinarstvo i trgovinu</izvorni_sadrzaj>
    <derivirana_varijabla naziv="DomainObject.Predmet.ProtustrankaIDrugi_1">Domo - mont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 - mont d.o.o. za građevinarstvo i trgovinu, OIB 46257211669, Braće Radića 94, 32281 Retkovci</izvorni_sadrzaj>
    <derivirana_varijabla naziv="DomainObject.Predmet.ProtustrankaIDrugiAdressOIB_1">Domo - mont d.o.o. za građevinarstvo i trgovinu, OIB 46257211669, Braće Radića 94,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 - mont d.o.o. za građevinarstvo i trgovinu</item>
    </izvorni_sadrzaj>
    <derivirana_varijabla naziv="DomainObject.Predmet.SudioniciListNaziv_1">
      <item>FINA RC OSIJEK</item>
      <item>Domo - mont d.o.o. za građevinarstvo i trgovinu</item>
    </derivirana_varijabla>
  </DomainObject.Predmet.SudioniciListNaziv>
  <DomainObject.Predmet.SudioniciListAdressOIB>
    <izvorni_sadrzaj>
      <item>FINA RC OSIJEK, OIB 85821130368</item>
      <item>Domo - mont d.o.o. za građevinarstvo i trgovinu, OIB 46257211669, Braće Radića 94,32281 Retkovci</item>
    </izvorni_sadrzaj>
    <derivirana_varijabla naziv="DomainObject.Predmet.SudioniciListAdressOIB_1">
      <item>FINA RC OSIJEK, OIB 85821130368</item>
      <item>Domo - mont d.o.o. za građevinarstvo i trgovinu, OIB 46257211669, Braće Radića 94,32281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46257211669</item>
    </izvorni_sadrzaj>
    <derivirana_varijabla naziv="DomainObject.Predmet.SudioniciListNazivOIB_1">
      <item>, OIB 85821130368</item>
      <item>, OIB 46257211669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65A56-1C06-46DF-9C6C-ACCA9CF26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629</properties:Words>
  <properties:Characters>3266</properties:Characters>
  <properties:Lines>113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2016-11-21T13:21:00Z</cp:lastPrinted>
  <dcterms:modified xmlns:xsi="http://www.w3.org/2001/XMLSchema-instance" xsi:type="dcterms:W3CDTF">2016-11-21T13:21:00Z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