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824b" w14:paraId="772824b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1A464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464A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1A464A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1A464A" w:rsidRPr="001A464A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RESTORAN MARINA j.</w:t>
      </w:r>
      <w:r w:rsidR="001A464A" w:rsidRPr="001A464A">
        <w:rPr>
          <w:rFonts w:cs="Times New Roman" w:hAnsi="Times New Roman" w:ascii="Times New Roman"/>
          <w:sz w:val="24"/>
          <w:szCs w:val="24"/>
        </w:rPr>
        <w:t>d.o.o., Skradin, Obala Pavla Šubića 14, OIB: 57352680778</w:t>
      </w:r>
      <w:r w:rsidR="006534AF" w:rsidRPr="001A464A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1A464A" w:rsidRPr="001A464A">
        <w:rPr>
          <w:rFonts w:cs="Times New Roman" w:eastAsia="Times New Roman" w:hAnsi="Times New Roman" w:ascii="Times New Roman"/>
          <w:sz w:val="24"/>
          <w:szCs w:val="24"/>
        </w:rPr>
        <w:t>15</w:t>
      </w:r>
      <w:r w:rsidR="006534AF" w:rsidRPr="001A464A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E59C4" w:rsidRPr="001A464A">
        <w:rPr>
          <w:rFonts w:cs="Times New Roman" w:eastAsia="Times New Roman" w:hAnsi="Times New Roman" w:ascii="Times New Roman"/>
          <w:sz w:val="24"/>
          <w:szCs w:val="24"/>
        </w:rPr>
        <w:t>studenog</w:t>
      </w:r>
      <w:r w:rsidR="006534AF" w:rsidRPr="001A464A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1A464A" w:rsidRPr="001A464A">
        <w:rPr>
          <w:rFonts w:cs="Times New Roman" w:eastAsia="Times New Roman" w:hAnsi="Times New Roman" w:ascii="Times New Roman"/>
          <w:sz w:val="24"/>
          <w:szCs w:val="24"/>
        </w:rPr>
        <w:t>4</w:t>
      </w:r>
      <w:r w:rsidR="006534AF" w:rsidRPr="001A464A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75AA3" w:rsidRPr="001A464A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6534AF" w:rsidRPr="001A464A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1A4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A464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1A4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A464A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A4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1A464A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464A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1A464A" w:rsidRPr="001A464A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RESTORAN MARINA j.</w:t>
      </w:r>
      <w:r w:rsidR="001A464A" w:rsidRPr="001A464A">
        <w:rPr>
          <w:rFonts w:cs="Times New Roman" w:hAnsi="Times New Roman" w:ascii="Times New Roman"/>
          <w:sz w:val="24"/>
          <w:szCs w:val="24"/>
        </w:rPr>
        <w:t>d.o.o., Skradin, Obala Pavla Šubića 14, OIB: 57352680778</w:t>
      </w:r>
      <w:r w:rsidRPr="001A464A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1A464A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1A464A" w:rsidRPr="001A464A">
        <w:rPr>
          <w:rFonts w:cs="Times New Roman" w:eastAsia="Times New Roman" w:hAnsi="Times New Roman" w:ascii="Times New Roman"/>
          <w:sz w:val="24"/>
          <w:szCs w:val="24"/>
        </w:rPr>
        <w:t>103.012,91</w:t>
      </w:r>
      <w:r w:rsidRPr="001A464A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464A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1A464A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 po</w:t>
      </w:r>
      <w:r w:rsidRPr="00CE59C4">
        <w:rPr>
          <w:rFonts w:cs="Times New Roman" w:eastAsia="Times New Roman" w:hAnsi="Times New Roman" w:ascii="Times New Roman"/>
          <w:sz w:val="24"/>
          <w:szCs w:val="24"/>
        </w:rPr>
        <w:t xml:space="preserve"> zakonu </w:t>
      </w:r>
      <w:r w:rsidR="001A464A">
        <w:rPr>
          <w:rFonts w:cs="Times New Roman" w:hAnsi="Times New Roman" w:ascii="Times New Roman"/>
          <w:color w:themeColor="text1" w:val="000000"/>
          <w:sz w:val="24"/>
          <w:szCs w:val="24"/>
        </w:rPr>
        <w:t>Šime Žura</w:t>
      </w:r>
      <w:r w:rsidRPr="00CE59C4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CE59C4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37714D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1A464A">
        <w:rPr>
          <w:rFonts w:cs="Times New Roman" w:eastAsia="Times New Roman" w:hAnsi="Times New Roman" w:ascii="Times New Roman"/>
          <w:sz w:val="24"/>
          <w:szCs w:val="24"/>
        </w:rPr>
        <w:t>4</w:t>
      </w:r>
      <w:r w:rsidR="00A47AF9" w:rsidRPr="00377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75AA3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54180" w:rsidP="00CE59C4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   </w:t>
      </w:r>
      <w:r w:rsidR="00CF6DA4" w:rsidRPr="0037714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Sudska savjetnica     </w:t>
      </w:r>
    </w:p>
    <w:p w:rsidRDefault="00154180" w:rsidP="00CE59C4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Anita Basa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CE59C4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   </w:t>
      </w:r>
      <w:r w:rsidR="00CF6DA4" w:rsidRPr="0037714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CF6DA4" w:rsidRPr="0037714D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37714D">
      <w:pPr>
        <w:rPr>
          <w:rFonts w:cs="Times New Roman" w:hAnsi="Times New Roman" w:ascii="Times New Roman"/>
        </w:rPr>
      </w:pPr>
    </w:p>
    <w:sectPr w:rsidR="00DB052E" w:rsidRPr="0037714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14CDB" w:rsidRPr="00614CDB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  <w:sz w:val="24"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1A464A">
      <w:rPr>
        <w:rFonts w:cs="Times New Roman" w:hAnsi="Times New Roman" w:ascii="Times New Roman"/>
        <w:bCs/>
        <w:sz w:val="24"/>
      </w:rPr>
      <w:t>392</w:t>
    </w:r>
    <w:r w:rsidRPr="00E00B1C">
      <w:rPr>
        <w:rFonts w:cs="Times New Roman" w:hAnsi="Times New Roman" w:ascii="Times New Roman"/>
        <w:bCs/>
        <w:sz w:val="24"/>
      </w:rPr>
      <w:t>/2018-</w:t>
    </w:r>
    <w:r w:rsidR="00CE59C4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0C3381"/>
    <w:rsid w:val="00122230"/>
    <w:rsid w:val="00154180"/>
    <w:rsid w:val="001A3508"/>
    <w:rsid w:val="001A464A"/>
    <w:rsid w:val="001A794E"/>
    <w:rsid w:val="002F1D83"/>
    <w:rsid w:val="0037714D"/>
    <w:rsid w:val="003810D6"/>
    <w:rsid w:val="003834C5"/>
    <w:rsid w:val="005868B4"/>
    <w:rsid w:val="00614CDB"/>
    <w:rsid w:val="006534AF"/>
    <w:rsid w:val="006601D9"/>
    <w:rsid w:val="006E749A"/>
    <w:rsid w:val="007F7A44"/>
    <w:rsid w:val="00912DA0"/>
    <w:rsid w:val="00991487"/>
    <w:rsid w:val="00A47AF9"/>
    <w:rsid w:val="00B30061"/>
    <w:rsid w:val="00BB32F9"/>
    <w:rsid w:val="00C75AA3"/>
    <w:rsid w:val="00CE59C4"/>
    <w:rsid w:val="00CF6DA4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0C3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38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338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338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338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0C3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38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338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338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338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St-392/2018</izvorni_sadrzaj>
    <derivirana_varijabla naziv="DomainObject.Predmet.OznakaBroj_1">St-392/2018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MARINA jednostavno društvo s ograničenom odgovornošću za usluge</izvorni_sadrzaj>
    <derivirana_varijabla naziv="DomainObject.Predmet.ProtustrankaFormated_1">  RESTORAN MARINA jednostavno društvo s ograničenom odgovornošću za usluge</derivirana_varijabla>
  </DomainObject.Predmet.ProtustrankaFormated>
  <DomainObject.Predmet.ProtustrankaFormatedOIB>
    <izvorni_sadrzaj>  RESTORAN MARINA jednostavno društvo s ograničenom odgovornošću za usluge, OIB 57352680778</izvorni_sadrzaj>
    <derivirana_varijabla naziv="DomainObject.Predmet.ProtustrankaFormatedOIB_1">  RESTORAN MARINA jednostavno društvo s ograničenom odgovornošću za usluge, OIB 57352680778</derivirana_varijabla>
  </DomainObject.Predmet.ProtustrankaFormatedOIB>
  <DomainObject.Predmet.ProtustrankaFormatedWithAdress>
    <izvorni_sadrzaj> RESTORAN MARINA jednostavno društvo s ograničenom odgovornošću za usluge, Obala Pavla Šubića 14, 22222 Skradin</izvorni_sadrzaj>
    <derivirana_varijabla naziv="DomainObject.Predmet.ProtustrankaFormatedWithAdress_1"> RESTORAN MARINA jednostavno društvo s ograničenom odgovornošću za usluge, Obala Pavla Šubića 14, 22222 Skradin</derivirana_varijabla>
  </DomainObject.Predmet.ProtustrankaFormatedWithAdress>
  <DomainObject.Predmet.ProtustrankaFormatedWithAdressOIB>
    <izvorni_sadrzaj> RESTORAN MARINA jednostavno društvo s ograničenom odgovornošću za usluge, OIB 57352680778, Obala Pavla Šubića 14, 22222 Skradin</izvorni_sadrzaj>
    <derivirana_varijabla naziv="DomainObject.Predmet.ProtustrankaFormatedWithAdressOIB_1"> RESTORAN MARINA jednostavno društvo s ograničenom odgovornošću za usluge, OIB 57352680778, Obala Pavla Šubića 14, 22222 Skradin</derivirana_varijabla>
  </DomainObject.Predmet.ProtustrankaFormatedWithAdressOIB>
  <DomainObject.Predmet.ProtustrankaWithAdress>
    <izvorni_sadrzaj>RESTORAN MARINA jednostavno društvo s ograničenom odgovornošću za usluge Obala Pavla Šubića 14, 22222 Skradin</izvorni_sadrzaj>
    <derivirana_varijabla naziv="DomainObject.Predmet.ProtustrankaWithAdress_1">RESTORAN MARINA jednostavno društvo s ograničenom odgovornošću za usluge Obala Pavla Šubića 14, 22222 Skradin</derivirana_varijabla>
  </DomainObject.Predmet.ProtustrankaWithAdress>
  <DomainObject.Predmet.ProtustrankaWithAdressOIB>
    <izvorni_sadrzaj>RESTORAN MARINA jednostavno društvo s ograničenom odgovornošću za usluge, OIB 57352680778, Obala Pavla Šubića 14, 22222 Skradin</izvorni_sadrzaj>
    <derivirana_varijabla naziv="DomainObject.Predmet.ProtustrankaWithAdressOIB_1">RESTORAN MARINA jednostavno društvo s ograničenom odgovornošću za usluge, OIB 57352680778, Obala Pavla Šubića 14, 22222 Skradin</derivirana_varijabla>
  </DomainObject.Predmet.ProtustrankaWithAdressOIB>
  <DomainObject.Predmet.ProtustrankaNazivFormated>
    <izvorni_sadrzaj>RESTORAN MARINA jednostavno društvo s ograničenom odgovornošću za usluge</izvorni_sadrzaj>
    <derivirana_varijabla naziv="DomainObject.Predmet.ProtustrankaNazivFormated_1">RESTORAN MARINA jednostavno društvo s ograničenom odgovornošću za usluge</derivirana_varijabla>
  </DomainObject.Predmet.ProtustrankaNazivFormated>
  <DomainObject.Predmet.ProtustrankaNazivFormatedOIB>
    <izvorni_sadrzaj>RESTORAN MARINA jednostavno društvo s ograničenom odgovornošću za usluge, OIB 57352680778</izvorni_sadrzaj>
    <derivirana_varijabla naziv="DomainObject.Predmet.ProtustrankaNazivFormatedOIB_1">RESTORAN MARINA jednostavno društvo s ograničenom odgovornošću za usluge, OIB 57352680778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RESTORAN MARINA jednostavno društvo s ograničenom odgovornošću za usluge</item>
    </izvorni_sadrzaj>
    <derivirana_varijabla naziv="DomainObject.Predmet.ProtuStrankaListFormated_1">
      <item>RESTORAN MARINA jednostavno društvo s ograničenom odgovornošću za usluge</item>
    </derivirana_varijabla>
  </DomainObject.Predmet.ProtuStrankaListFormated>
  <DomainObject.Predmet.ProtuStrankaListFormatedOIB>
    <izvorni_sadrzaj>
      <item>RESTORAN MARINA jednostavno društvo s ograničenom odgovornošću za usluge, OIB 57352680778</item>
    </izvorni_sadrzaj>
    <derivirana_varijabla naziv="DomainObject.Predmet.ProtuStrankaListFormatedOIB_1">
      <item>RESTORAN MARINA jednostavno društvo s ograničenom odgovornošću za usluge, OIB 57352680778</item>
    </derivirana_varijabla>
  </DomainObject.Predmet.ProtuStrankaListFormatedOIB>
  <DomainObject.Predmet.ProtuStrankaListFormatedWithAdress>
    <izvorni_sadrzaj>
      <item>RESTORAN MARINA jednostavno društvo s ograničenom odgovornošću za usluge, Obala Pavla Šubića 14, 22222 Skradin</item>
    </izvorni_sadrzaj>
    <derivirana_varijabla naziv="DomainObject.Predmet.ProtuStrankaListFormatedWithAdress_1">
      <item>RESTORAN MARINA jednostavno društvo s ograničenom odgovornošću za usluge, Obala Pavla Šubića 14, 22222 Skradin</item>
    </derivirana_varijabla>
  </DomainObject.Predmet.ProtuStrankaListFormatedWithAdress>
  <DomainObject.Predmet.ProtuStrankaListFormatedWithAdressOIB>
    <izvorni_sadrzaj>
      <item>RESTORAN MARINA jednostavno društvo s ograničenom odgovornošću za usluge, OIB 57352680778, Obala Pavla Šubića 14, 22222 Skradin</item>
    </izvorni_sadrzaj>
    <derivirana_varijabla naziv="DomainObject.Predmet.ProtuStrankaListFormatedWithAdressOIB_1">
      <item>RESTORAN MARINA jednostavno društvo s ograničenom odgovornošću za usluge, OIB 57352680778, Obala Pavla Šubića 14, 22222 Skradin</item>
    </derivirana_varijabla>
  </DomainObject.Predmet.ProtuStrankaListFormatedWithAdressOIB>
  <DomainObject.Predmet.ProtuStrankaListNazivFormated>
    <izvorni_sadrzaj>
      <item>RESTORAN MARINA jednostavno društvo s ograničenom odgovornošću za usluge</item>
    </izvorni_sadrzaj>
    <derivirana_varijabla naziv="DomainObject.Predmet.ProtuStrankaListNazivFormated_1">
      <item>RESTORAN MARINA jednostavno društvo s ograničenom odgovornošću za usluge</item>
    </derivirana_varijabla>
  </DomainObject.Predmet.ProtuStrankaListNazivFormated>
  <DomainObject.Predmet.ProtuStrankaListNazivFormatedOIB>
    <izvorni_sadrzaj>
      <item>RESTORAN MARINA jednostavno društvo s ograničenom odgovornošću za usluge, OIB 57352680778</item>
    </izvorni_sadrzaj>
    <derivirana_varijabla naziv="DomainObject.Predmet.ProtuStrankaListNazivFormatedOIB_1">
      <item>RESTORAN MARINA jednostavno društvo s ograničenom odgovornošću za usluge, OIB 57352680778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RESTORAN MARINA jednostavno društvo s ograničenom odgovornošću za usluge</izvorni_sadrzaj>
    <derivirana_varijabla naziv="DomainObject.Predmet.ProtustrankaIDrugi_1">RESTORAN MARINA jednostavno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RESTORAN MARINA jednostavno društvo s ograničenom odgovornošću za usluge, OIB 57352680778, Obala Pavla Šubića 14, 22222 Skradin</izvorni_sadrzaj>
    <derivirana_varijabla naziv="DomainObject.Predmet.ProtustrankaIDrugiAdressOIB_1">RESTORAN MARINA jednostavno društvo s ograničenom odgovornošću za usluge, OIB 57352680778, Obala Pavla Šubića 14,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RESTORAN MARINA jednostavno društvo s ograničenom odgovornošću za usluge</item>
    </izvorni_sadrzaj>
    <derivirana_varijabla naziv="DomainObject.Predmet.SudioniciListNaziv_1">
      <item>FINA - Podružnica Šibenik</item>
      <item>RESTORAN MARINA jednostavno društvo s ograničenom odgovornošću za usluge</item>
    </derivirana_varijabla>
  </DomainObject.Predmet.SudioniciListNaziv>
  <DomainObject.Predmet.SudioniciListAdressOIB>
    <izvorni_sadrzaj>
      <item>FINA - Podružnica Šibenik, OIB 85821130368, Perivoj L. Marune 1,22000 Šibenik</item>
      <item>RESTORAN MARINA jednostavno društvo s ograničenom odgovornošću za usluge, OIB 57352680778, Obala Pavla Šubića 14,22222 Skradin</item>
    </izvorni_sadrzaj>
    <derivirana_varijabla naziv="DomainObject.Predmet.SudioniciListAdressOIB_1">
      <item>FINA - Podružnica Šibenik, OIB 85821130368, Perivoj L. Marune 1,22000 Šibenik</item>
      <item>RESTORAN MARINA jednostavno društvo s ograničenom odgovornošću za usluge, OIB 57352680778, Obala Pavla Šubića 14,22222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57352680778</item>
    </izvorni_sadrzaj>
    <derivirana_varijabla naziv="DomainObject.Predmet.SudioniciListNazivOIB_1">
      <item>, OIB 85821130368</item>
      <item>, OIB 57352680778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2053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2018-12-04T07:11:00Z</dcterms:created>
  <dc:creator>wsadmin</dc:creator>
  <cp:lastModifiedBy>Anita Ivandić</cp:lastModifiedBy>
  <cp:lastPrinted>2018-12-03T10:45:00Z</cp:lastPrinted>
  <dcterms:modified xmlns:xsi="http://www.w3.org/2001/XMLSchema-instance" xsi:type="dcterms:W3CDTF">2018-12-04T09:48:00Z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(St-392-18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