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04f2" w14:paraId="06204f2" w:rsidRDefault="00664245" w:rsidP="00910611" w:rsidR="006642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245" w:rsidP="00910611" w:rsidR="00664245">
      <w:r>
        <w:rPr>
          <w:rFonts w:eastAsia="MS Mincho"/>
        </w:rPr>
        <w:t>REPUBLIKA HRVATSKA</w:t>
      </w:r>
    </w:p>
    <w:p w:rsidRDefault="00664245" w:rsidP="00910611" w:rsidR="00664245">
      <w:r>
        <w:rPr>
          <w:rFonts w:eastAsia="MS Mincho"/>
        </w:rPr>
        <w:t>TRGOVAČKI SUD U RIJECI</w:t>
      </w:r>
    </w:p>
    <w:p w:rsidRDefault="00664245" w:rsidR="0066424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64245" w:rsidP="00910611" w:rsidR="00664245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F540E">
        <w:t>659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F540E">
        <w:rPr>
          <w:b/>
          <w:bCs/>
        </w:rPr>
        <w:t>UDRUGA NEZAPOSLENIH "RIJEKA", Rijeka, Fiorella la Guardie 4, OIB 67470147091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4F540E">
        <w:rPr>
          <w:b/>
        </w:rPr>
        <w:t>7.973,90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64245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2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F540E">
      <w:t>659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245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RIJEKA  Rijeka</izvorni_sadrzaj>
    <derivirana_varijabla naziv="DomainObject.Predmet.ProtustrankaFormated_1">  UDRUGA NEZAPOSLENIH RIJEKA  Rijeka</derivirana_varijabla>
  </DomainObject.Predmet.ProtustrankaFormated>
  <DomainObject.Predmet.ProtustrankaFormatedOIB>
    <izvorni_sadrzaj>  UDRUGA NEZAPOSLENIH RIJEKA  Rijeka, OIB 67470147091</izvorni_sadrzaj>
    <derivirana_varijabla naziv="DomainObject.Predmet.ProtustrankaFormatedOIB_1">  UDRUGA NEZAPOSLENIH RIJEKA  Rijeka, OIB 67470147091</derivirana_varijabla>
  </DomainObject.Predmet.ProtustrankaFormatedOIB>
  <DomainObject.Predmet.ProtustrankaFormatedWithAdress>
    <izvorni_sadrzaj> UDRUGA NEZAPOSLENIH RIJEKA  Rijeka, Fiorella  la Guardie 4, 51000 Rijeka</izvorni_sadrzaj>
    <derivirana_varijabla naziv="DomainObject.Predmet.ProtustrankaFormatedWithAdress_1"> UDRUGA NEZAPOSLENIH RIJEKA  Rijeka, Fiorella  la Guardie 4, 51000 Rijeka</derivirana_varijabla>
  </DomainObject.Predmet.ProtustrankaFormatedWithAdress>
  <DomainObject.Predmet.ProtustrankaFormatedWithAdressOIB>
    <izvorni_sadrzaj> UDRUGA NEZAPOSLENIH RIJEKA  Rijeka, OIB 67470147091, Fiorella  la Guardie 4, 51000 Rijeka</izvorni_sadrzaj>
    <derivirana_varijabla naziv="DomainObject.Predmet.ProtustrankaFormatedWithAdressOIB_1"> UDRUGA NEZAPOSLENIH RIJEKA  Rijeka, OIB 67470147091, Fiorella  la Guardie 4, 51000 Rijeka</derivirana_varijabla>
  </DomainObject.Predmet.ProtustrankaFormatedWithAdressOIB>
  <DomainObject.Predmet.ProtustrankaWithAdress>
    <izvorni_sadrzaj>UDRUGA NEZAPOSLENIH RIJEKA  Rijeka Fiorella  la Guardie 4, 51000 Rijeka</izvorni_sadrzaj>
    <derivirana_varijabla naziv="DomainObject.Predmet.ProtustrankaWithAdress_1">UDRUGA NEZAPOSLENIH RIJEKA  Rijeka Fiorella  la Guardie 4, 51000 Rijeka</derivirana_varijabla>
  </DomainObject.Predmet.ProtustrankaWithAdress>
  <DomainObject.Predmet.ProtustrankaWithAdressOIB>
    <izvorni_sadrzaj>UDRUGA NEZAPOSLENIH RIJEKA  Rijeka, OIB 67470147091, Fiorella  la Guardie 4, 51000 Rijeka</izvorni_sadrzaj>
    <derivirana_varijabla naziv="DomainObject.Predmet.ProtustrankaWithAdressOIB_1">UDRUGA NEZAPOSLENIH RIJEKA  Rijeka, OIB 67470147091, Fiorella  la Guardie 4, 51000 Rijeka</derivirana_varijabla>
  </DomainObject.Predmet.ProtustrankaWithAdressOIB>
  <DomainObject.Predmet.ProtustrankaNazivFormated>
    <izvorni_sadrzaj>UDRUGA NEZAPOSLENIH RIJEKA  Rijeka</izvorni_sadrzaj>
    <derivirana_varijabla naziv="DomainObject.Predmet.ProtustrankaNazivFormated_1">UDRUGA NEZAPOSLENIH RIJEKA  Rijeka</derivirana_varijabla>
  </DomainObject.Predmet.ProtustrankaNazivFormated>
  <DomainObject.Predmet.ProtustrankaNazivFormatedOIB>
    <izvorni_sadrzaj>UDRUGA NEZAPOSLENIH RIJEKA  Rijeka, OIB 67470147091</izvorni_sadrzaj>
    <derivirana_varijabla naziv="DomainObject.Predmet.ProtustrankaNazivFormatedOIB_1">UDRUGA NEZAPOSLENIH RIJEKA  Rijeka, OIB 67470147091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NEZAPOSLENIH RIJEKA  Rijeka</item>
    </izvorni_sadrzaj>
    <derivirana_varijabla naziv="DomainObject.Predmet.ProtuStrankaListFormated_1">
      <item>UDRUGA NEZAPOSLENIH RIJEKA  Rijeka</item>
    </derivirana_varijabla>
  </DomainObject.Predmet.ProtuStrankaListFormated>
  <DomainObject.Predmet.ProtuStrankaListFormatedOIB>
    <izvorni_sadrzaj>
      <item>UDRUGA NEZAPOSLENIH RIJEKA  Rijeka, OIB 67470147091</item>
    </izvorni_sadrzaj>
    <derivirana_varijabla naziv="DomainObject.Predmet.ProtuStrankaListFormatedOIB_1">
      <item>UDRUGA NEZAPOSLENIH RIJEKA  Rijeka, OIB 67470147091</item>
    </derivirana_varijabla>
  </DomainObject.Predmet.ProtuStrankaListFormatedOIB>
  <DomainObject.Predmet.ProtuStrankaListFormatedWithAdress>
    <izvorni_sadrzaj>
      <item>UDRUGA NEZAPOSLENIH RIJEKA  Rijeka, Fiorella  la Guardie 4, 51000 Rijeka</item>
    </izvorni_sadrzaj>
    <derivirana_varijabla naziv="DomainObject.Predmet.ProtuStrankaListFormatedWithAdress_1">
      <item>UDRUGA NEZAPOSLENIH RIJEKA  Rijeka, Fiorella  la Guardie 4, 51000 Rijeka</item>
    </derivirana_varijabla>
  </DomainObject.Predmet.ProtuStrankaListFormatedWithAdress>
  <DomainObject.Predmet.ProtuStrankaListFormatedWithAdressOIB>
    <izvorni_sadrzaj>
      <item>UDRUGA NEZAPOSLENIH RIJEKA  Rijeka, OIB 67470147091, Fiorella  la Guardie 4, 51000 Rijeka</item>
    </izvorni_sadrzaj>
    <derivirana_varijabla naziv="DomainObject.Predmet.ProtuStrankaListFormatedWithAdressOIB_1">
      <item>UDRUGA NEZAPOSLENIH RIJEKA  Rijeka, OIB 67470147091, Fiorella  la Guardie 4, 51000 Rijeka</item>
    </derivirana_varijabla>
  </DomainObject.Predmet.ProtuStrankaListFormatedWithAdressOIB>
  <DomainObject.Predmet.ProtuStrankaListNazivFormated>
    <izvorni_sadrzaj>
      <item>UDRUGA NEZAPOSLENIH RIJEKA  Rijeka</item>
    </izvorni_sadrzaj>
    <derivirana_varijabla naziv="DomainObject.Predmet.ProtuStrankaListNazivFormated_1">
      <item>UDRUGA NEZAPOSLENIH RIJEKA  Rijeka</item>
    </derivirana_varijabla>
  </DomainObject.Predmet.ProtuStrankaListNazivFormated>
  <DomainObject.Predmet.ProtuStrankaListNazivFormatedOIB>
    <izvorni_sadrzaj>
      <item>UDRUGA NEZAPOSLENIH RIJEKA  Rijeka, OIB 67470147091</item>
    </izvorni_sadrzaj>
    <derivirana_varijabla naziv="DomainObject.Predmet.ProtuStrankaListNazivFormatedOIB_1">
      <item>UDRUGA NEZAPOSLENIH RIJEKA  Rijeka, OIB 67470147091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NEZAPOSLENIH RIJEKA  Rijeka</izvorni_sadrzaj>
    <derivirana_varijabla naziv="DomainObject.Predmet.ProtustrankaIDrugi_1">UDRUGA NEZAPOSLENIH RIJEKA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NEZAPOSLENIH RIJEKA  Rijeka, OIB 67470147091, Fiorella  la Guardie 4, 51000 Rijeka</izvorni_sadrzaj>
    <derivirana_varijabla naziv="DomainObject.Predmet.ProtustrankaIDrugiAdressOIB_1">UDRUGA NEZAPOSLENIH RIJEKA  Rijeka, OIB 67470147091, Fiorella  la Guardie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NEZAPOSLENIH RIJEKA  Rijeka</item>
    </izvorni_sadrzaj>
    <derivirana_varijabla naziv="DomainObject.Predmet.SudioniciListNaziv_1">
      <item>FINA Rijeka</item>
      <item>UDRUGA NEZAPOSLENIH RIJEKA  Rijeka</item>
    </derivirana_varijabla>
  </DomainObject.Predmet.SudioniciListNaziv>
  <DomainObject.Predmet.SudioniciListAdressOIB>
    <izvorni_sadrzaj>
      <item>FINA Rijeka, OIB 85821130368, Frana Kurelca 8,51000 Rijeka</item>
      <item>UDRUGA NEZAPOSLENIH RIJEKA  Rijeka, OIB 67470147091, Fiorella  la Guardie 4,51000 Rijeka</item>
    </izvorni_sadrzaj>
    <derivirana_varijabla naziv="DomainObject.Predmet.SudioniciListAdressOIB_1">
      <item>FINA Rijeka, OIB 85821130368, Frana Kurelca 8,51000 Rijeka</item>
      <item>UDRUGA NEZAPOSLENIH RIJEKA  Rijeka, OIB 67470147091, Fiorella  la Guardie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67470147091</item>
    </izvorni_sadrzaj>
    <derivirana_varijabla naziv="DomainObject.Predmet.SudioniciListNazivOIB_1">
      <item>, OIB 85821130368</item>
      <item>, OIB 67470147091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01696-5279-4647-A187-DBB3A7B8B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1403</properties:Characters>
  <properties:Lines>58</properties:Lines>
  <properties:Paragraphs>22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2015-11-26T12:56:00Z</cp:lastPrinted>
  <dcterms:modified xmlns:xsi="http://www.w3.org/2001/XMLSchema-instance" xsi:type="dcterms:W3CDTF">2015-11-26T12:57:00Z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