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9728" w14:paraId="a3d972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65915">
        <w:t>17</w:t>
      </w:r>
      <w:r w:rsidR="00E95B79">
        <w:t>0</w:t>
      </w:r>
      <w:r w:rsidR="00765915">
        <w:t>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95B79">
        <w:t>GROMELA-ING GRADITELJSTVO I ARMATURE d.o.o. Sesvete, Kašinska 9, OIB: 40367893090</w:t>
      </w:r>
      <w:r w:rsidR="004B7DCF">
        <w:t xml:space="preserve">,  </w:t>
      </w:r>
      <w:r w:rsidRPr="00AF1EFD">
        <w:t xml:space="preserve">dana </w:t>
      </w:r>
      <w:r w:rsidR="000F50C7">
        <w:t>11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E95B79">
        <w:t>GROMELA-ING GRADITELJSTVO I ARMATURE d.o.o. Sesvete, Kašinska 9, OIB: 40367893090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0F50C7">
        <w:t>1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95B79">
        <w:t>Krešimir Maretić, Zagreb, Šimuna Starčevića 7, OIB: 66108961276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765915">
        <w:t>d dužnikom</w:t>
      </w:r>
      <w:r w:rsidR="00195338" w:rsidRPr="00195338">
        <w:t xml:space="preserve"> </w:t>
      </w:r>
      <w:r w:rsidR="00E95B79">
        <w:t xml:space="preserve">GROMELA-ING GRADITELJSTVO I ARMATURE d.o.o. Sesvete, Kašinska 9, OIB: 40367893090, </w:t>
      </w:r>
      <w:r w:rsidR="008B73DD">
        <w:t xml:space="preserve">s danom </w:t>
      </w:r>
      <w:r w:rsidR="00000B15">
        <w:t>1</w:t>
      </w:r>
      <w:r w:rsidR="000F50C7">
        <w:t>1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95B79">
        <w:t>GROMELA-ING GRADITELJSTVO I ARMATURE d.o.o. Sesvete, Kašinska 9, OIB: 40367893090,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E95B79">
        <w:t>GROMELA-ING GRADITELJSTVO I ARMATURE d.o.o. Sesvete, Kašinska 9, OIB: 40367893090</w:t>
      </w:r>
      <w:r w:rsidR="00765915">
        <w:t>,</w:t>
      </w:r>
      <w:r w:rsidR="002B4E02">
        <w:t xml:space="preserve">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0F50C7">
        <w:t>1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00B15" w:rsidR="00000B15"/>
    <w:p w:rsidRDefault="0032273C" w:rsidR="0032273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95B79">
        <w:t>Krešimir Maretić,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CA2" w:rsidR="00365CA2">
      <w:r>
        <w:separator/>
      </w:r>
    </w:p>
  </w:endnote>
  <w:endnote w:id="0" w:type="continuationSeparator">
    <w:p w:rsidRDefault="00365CA2" w:rsidR="00365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CA2" w:rsidR="00365CA2">
      <w:r>
        <w:separator/>
      </w:r>
    </w:p>
  </w:footnote>
  <w:footnote w:id="0" w:type="continuationSeparator">
    <w:p w:rsidRDefault="00365CA2" w:rsidR="00365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7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95B79">
      <w:t>1703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2273C"/>
    <w:rsid w:val="00365CA2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915"/>
    <w:rsid w:val="00774548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95B79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St-1703/2015</izvorni_sadrzaj>
    <derivirana_varijabla naziv="DomainObject.Predmet.OznakaBroj_1">St-1703/2015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GROMELA-ING GRADITELJSTVO I ARMATURE d.o.o.</izvorni_sadrzaj>
    <derivirana_varijabla naziv="DomainObject.Predmet.ProtustrankaFormated_1">  GROMELA-ING GRADITELJSTVO I ARMATURE d.o.o.</derivirana_varijabla>
  </DomainObject.Predmet.ProtustrankaFormated>
  <DomainObject.Predmet.ProtustrankaFormatedOIB>
    <izvorni_sadrzaj>  GROMELA-ING GRADITELJSTVO I ARMATURE d.o.o., OIB 40367893090</izvorni_sadrzaj>
    <derivirana_varijabla naziv="DomainObject.Predmet.ProtustrankaFormatedOIB_1">  GROMELA-ING GRADITELJSTVO I ARMATURE d.o.o., OIB 40367893090</derivirana_varijabla>
  </DomainObject.Predmet.ProtustrankaFormatedOIB>
  <DomainObject.Predmet.ProtustrankaFormatedWithAdress>
    <izvorni_sadrzaj> GROMELA-ING GRADITELJSTVO I ARMATURE d.o.o., Kašinska 9, 10360 Sesvete</izvorni_sadrzaj>
    <derivirana_varijabla naziv="DomainObject.Predmet.ProtustrankaFormatedWithAdress_1"> GROMELA-ING GRADITELJSTVO I ARMATURE d.o.o., Kašinska 9, 10360 Sesvete</derivirana_varijabla>
  </DomainObject.Predmet.ProtustrankaFormatedWithAdress>
  <DomainObject.Predmet.ProtustrankaFormatedWithAdressOIB>
    <izvorni_sadrzaj> GROMELA-ING GRADITELJSTVO I ARMATURE d.o.o., OIB 40367893090, Kašinska 9, 10360 Sesvete</izvorni_sadrzaj>
    <derivirana_varijabla naziv="DomainObject.Predmet.ProtustrankaFormatedWithAdressOIB_1"> GROMELA-ING GRADITELJSTVO I ARMATURE d.o.o., OIB 40367893090, Kašinska 9, 10360 Sesvete</derivirana_varijabla>
  </DomainObject.Predmet.ProtustrankaFormatedWithAdressOIB>
  <DomainObject.Predmet.ProtustrankaWithAdress>
    <izvorni_sadrzaj>GROMELA-ING GRADITELJSTVO I ARMATURE d.o.o. Kašinska 9, 10360 Sesvete</izvorni_sadrzaj>
    <derivirana_varijabla naziv="DomainObject.Predmet.ProtustrankaWithAdress_1">GROMELA-ING GRADITELJSTVO I ARMATURE d.o.o. Kašinska 9, 10360 Sesvete</derivirana_varijabla>
  </DomainObject.Predmet.ProtustrankaWithAdress>
  <DomainObject.Predmet.ProtustrankaWithAdressOIB>
    <izvorni_sadrzaj>GROMELA-ING GRADITELJSTVO I ARMATURE d.o.o., OIB 40367893090, Kašinska 9, 10360 Sesvete</izvorni_sadrzaj>
    <derivirana_varijabla naziv="DomainObject.Predmet.ProtustrankaWithAdressOIB_1">GROMELA-ING GRADITELJSTVO I ARMATURE d.o.o., OIB 40367893090, Kašinska 9, 10360 Sesvete</derivirana_varijabla>
  </DomainObject.Predmet.ProtustrankaWithAdressOIB>
  <DomainObject.Predmet.ProtustrankaNazivFormated>
    <izvorni_sadrzaj>GROMELA-ING GRADITELJSTVO I ARMATURE d.o.o.</izvorni_sadrzaj>
    <derivirana_varijabla naziv="DomainObject.Predmet.ProtustrankaNazivFormated_1">GROMELA-ING GRADITELJSTVO I ARMATURE d.o.o.</derivirana_varijabla>
  </DomainObject.Predmet.ProtustrankaNazivFormated>
  <DomainObject.Predmet.ProtustrankaNazivFormatedOIB>
    <izvorni_sadrzaj>GROMELA-ING GRADITELJSTVO I ARMATURE d.o.o., OIB 40367893090</izvorni_sadrzaj>
    <derivirana_varijabla naziv="DomainObject.Predmet.ProtustrankaNazivFormatedOIB_1">GROMELA-ING GRADITELJSTVO I ARMATURE d.o.o., OIB 40367893090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GROMELA-ING GRADITELJSTVO I ARMATURE d.o.o.</item>
    </izvorni_sadrzaj>
    <derivirana_varijabla naziv="DomainObject.Predmet.ProtuStrankaListFormated_1">
      <item>GROMELA-ING GRADITELJSTVO I ARMATURE d.o.o.</item>
    </derivirana_varijabla>
  </DomainObject.Predmet.ProtuStrankaListFormated>
  <DomainObject.Predmet.ProtuStrankaListFormatedOIB>
    <izvorni_sadrzaj>
      <item>GROMELA-ING GRADITELJSTVO I ARMATURE d.o.o., OIB 40367893090</item>
    </izvorni_sadrzaj>
    <derivirana_varijabla naziv="DomainObject.Predmet.ProtuStrankaListFormatedOIB_1">
      <item>GROMELA-ING GRADITELJSTVO I ARMATURE d.o.o., OIB 40367893090</item>
    </derivirana_varijabla>
  </DomainObject.Predmet.ProtuStrankaListFormatedOIB>
  <DomainObject.Predmet.ProtuStrankaListFormatedWithAdress>
    <izvorni_sadrzaj>
      <item>GROMELA-ING GRADITELJSTVO I ARMATURE d.o.o., Kašinska 9, 10360 Sesvete</item>
    </izvorni_sadrzaj>
    <derivirana_varijabla naziv="DomainObject.Predmet.ProtuStrankaListFormatedWithAdress_1">
      <item>GROMELA-ING GRADITELJSTVO I ARMATURE d.o.o., Kašinska 9, 10360 Sesvete</item>
    </derivirana_varijabla>
  </DomainObject.Predmet.ProtuStrankaListFormatedWithAdress>
  <DomainObject.Predmet.ProtuStrankaListFormatedWithAdressOIB>
    <izvorni_sadrzaj>
      <item>GROMELA-ING GRADITELJSTVO I ARMATURE d.o.o., OIB 40367893090, Kašinska 9, 10360 Sesvete</item>
    </izvorni_sadrzaj>
    <derivirana_varijabla naziv="DomainObject.Predmet.ProtuStrankaListFormatedWithAdressOIB_1">
      <item>GROMELA-ING GRADITELJSTVO I ARMATURE d.o.o., OIB 40367893090, Kašinska 9, 10360 Sesvete</item>
    </derivirana_varijabla>
  </DomainObject.Predmet.ProtuStrankaListFormatedWithAdressOIB>
  <DomainObject.Predmet.ProtuStrankaListNazivFormated>
    <izvorni_sadrzaj>
      <item>GROMELA-ING GRADITELJSTVO I ARMATURE d.o.o.</item>
    </izvorni_sadrzaj>
    <derivirana_varijabla naziv="DomainObject.Predmet.ProtuStrankaListNazivFormated_1">
      <item>GROMELA-ING GRADITELJSTVO I ARMATURE d.o.o.</item>
    </derivirana_varijabla>
  </DomainObject.Predmet.ProtuStrankaListNazivFormated>
  <DomainObject.Predmet.ProtuStrankaListNazivFormatedOIB>
    <izvorni_sadrzaj>
      <item>GROMELA-ING GRADITELJSTVO I ARMATURE d.o.o., OIB 40367893090</item>
    </izvorni_sadrzaj>
    <derivirana_varijabla naziv="DomainObject.Predmet.ProtuStrankaListNazivFormatedOIB_1">
      <item>GROMELA-ING GRADITELJSTVO I ARMATURE d.o.o., OIB 40367893090</item>
    </derivirana_varijabla>
  </DomainObject.Predmet.ProtuStrankaListNazivFormatedOIB>
  <DomainObject.Predmet.OstaliListFormated>
    <izvorni_sadrzaj>
      <item>Ante Kukić</item>
    </izvorni_sadrzaj>
    <derivirana_varijabla naziv="DomainObject.Predmet.OstaliListFormated_1">
      <item>Ante Kukić</item>
    </derivirana_varijabla>
  </DomainObject.Predmet.OstaliListFormated>
  <DomainObject.Predmet.OstaliListFormatedOIB>
    <izvorni_sadrzaj>
      <item>Ante Kukić, OIB 72762750218</item>
    </izvorni_sadrzaj>
    <derivirana_varijabla naziv="DomainObject.Predmet.OstaliListFormatedOIB_1">
      <item>Ante Kukić, OIB 72762750218</item>
    </derivirana_varijabla>
  </DomainObject.Predmet.OstaliListFormatedOIB>
  <DomainObject.Predmet.OstaliListFormatedWithAdress>
    <izvorni_sadrzaj>
      <item>Ante Kukić, Kolarova 13, 10000 Zagreb</item>
    </izvorni_sadrzaj>
    <derivirana_varijabla naziv="DomainObject.Predmet.OstaliListFormatedWithAdress_1">
      <item>Ante Kukić, Kolarova 13, 10000 Zagreb</item>
    </derivirana_varijabla>
  </DomainObject.Predmet.OstaliListFormatedWithAdress>
  <DomainObject.Predmet.OstaliListFormatedWithAdressOIB>
    <izvorni_sadrzaj>
      <item>Ante Kukić, OIB 72762750218, Kolarova 13, 10000 Zagreb</item>
    </izvorni_sadrzaj>
    <derivirana_varijabla naziv="DomainObject.Predmet.OstaliListFormatedWithAdressOIB_1">
      <item>Ante Kukić, OIB 72762750218, Kolarova 13, 10000 Zagreb</item>
    </derivirana_varijabla>
  </DomainObject.Predmet.OstaliListFormatedWithAdressOIB>
  <DomainObject.Predmet.OstaliListNazivFormated>
    <izvorni_sadrzaj>
      <item>Ante Kukić</item>
    </izvorni_sadrzaj>
    <derivirana_varijabla naziv="DomainObject.Predmet.OstaliListNazivFormated_1">
      <item>Ante Kukić</item>
    </derivirana_varijabla>
  </DomainObject.Predmet.OstaliListNazivFormated>
  <DomainObject.Predmet.OstaliListNazivFormatedOIB>
    <izvorni_sadrzaj>
      <item>Ante Kukić, OIB 72762750218</item>
    </izvorni_sadrzaj>
    <derivirana_varijabla naziv="DomainObject.Predmet.OstaliListNazivFormatedOIB_1">
      <item>Ante Kukić, OIB 72762750218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GROMELA-ING GRADITELJSTVO I ARMATURE d.o.o.</izvorni_sadrzaj>
    <derivirana_varijabla naziv="DomainObject.Predmet.ProtustrankaIDrugi_1">GROMELA-ING GRADITELJSTVO I ARMATURE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GROMELA-ING GRADITELJSTVO I ARMATURE d.o.o., OIB 40367893090, Kašinska 9, 10360 Sesvete</izvorni_sadrzaj>
    <derivirana_varijabla naziv="DomainObject.Predmet.ProtustrankaIDrugiAdressOIB_1">GROMELA-ING GRADITELJSTVO I ARMATURE d.o.o., OIB 40367893090,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GROMELA-ING GRADITELJSTVO I ARMATURE d.o.o.</item>
      <item>Ante Kukić</item>
    </izvorni_sadrzaj>
    <derivirana_varijabla naziv="DomainObject.Predmet.SudioniciListNaziv_1">
      <item>FINA Regionalni centar Zagreb</item>
      <item>GROMELA-ING GRADITELJSTVO I ARMATURE d.o.o.</item>
      <item>Ante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GROMELA-ING GRADITELJSTVO I ARMATURE d.o.o., OIB 40367893090, Kašinska 9,10360 Sesvete</item>
      <item>Ante Kukić, OIB 72762750218, Kolarova 13,10000 Zagreb</item>
    </izvorni_sadrzaj>
    <derivirana_varijabla naziv="DomainObject.Predmet.SudioniciListAdressOIB_1">
      <item>FINA Regionalni centar Zagreb, OIB 85821130368, Trg svibanjskih žrtava 1995. 1,10000 Zagreb</item>
      <item>GROMELA-ING GRADITELJSTVO I ARMATURE d.o.o., OIB 40367893090, Kašinska 9,10360 Sesvete</item>
      <item>Ante Kukić, OIB 72762750218, Kolarova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40367893090</item>
      <item>, OIB 72762750218</item>
    </izvorni_sadrzaj>
    <derivirana_varijabla naziv="DomainObject.Predmet.SudioniciListNazivOIB_1">
      <item>, OIB 85821130368</item>
      <item>, OIB 40367893090</item>
      <item>, OIB 72762750218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509</properties:Words>
  <properties:Characters>2826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2016-02-11T07:51:00Z</dcterms:created>
  <dc:creator>Korisnik</dc:creator>
  <cp:lastModifiedBy>Draženka Prpić</cp:lastModifiedBy>
  <cp:lastPrinted>2016-02-11T07:51:00Z</cp:lastPrinted>
  <dcterms:modified xmlns:xsi="http://www.w3.org/2001/XMLSchema-instance" xsi:type="dcterms:W3CDTF">2016-02-11T07:52:00Z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