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433B7C">
                    <w:rPr>
                      <w:sz w:val="22"/>
                      <w:szCs w:val="22"/>
                    </w:rPr>
                    <w:t>t-909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4b6763" w14:paraId="34b6763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433B7C">
        <w:t>SNAŠINA KUJNA jednostavno društvo s ograničenom odgovornošću za proizv</w:t>
      </w:r>
      <w:r w:rsidR="00203283">
        <w:t>o</w:t>
      </w:r>
      <w:r w:rsidR="00433B7C">
        <w:t>dnju, trgovinu i usluge, Županja, Savska 48, MBS: 030167531, OIB: 84295959874</w:t>
      </w:r>
      <w:r w:rsidR="004F0AFB">
        <w:t xml:space="preserve">, </w:t>
      </w:r>
      <w:r>
        <w:t xml:space="preserve">  temeljem članka 430. Stečajnog zakona (NN 71/15, dalje: SZ), dana </w:t>
      </w:r>
      <w:r w:rsidR="00F52029">
        <w:t xml:space="preserve"> 8</w:t>
      </w:r>
      <w:r w:rsidR="0044560C">
        <w:t xml:space="preserve">. </w:t>
      </w:r>
      <w:r w:rsidR="00B66DC2">
        <w:t>lipnja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33B7C">
        <w:t>SNAŠINA KUJNA jednostavno društvo s ograničenom odgovornošću za proizv</w:t>
      </w:r>
      <w:r w:rsidR="00203283">
        <w:t>o</w:t>
      </w:r>
      <w:r w:rsidR="00433B7C">
        <w:t>dnju, trgovinu i usluge, Županja, Savska 48, MBS: 030167531, OIB: 84295959874</w:t>
      </w:r>
      <w:r>
        <w:t xml:space="preserve">, na temelju neizvršenih osnova za plaćanje iznosi </w:t>
      </w:r>
      <w:r w:rsidR="00433B7C">
        <w:t>17.878,73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433B7C">
        <w:t xml:space="preserve">Kata </w:t>
      </w:r>
      <w:proofErr w:type="spellStart"/>
      <w:r w:rsidR="00433B7C">
        <w:t>Ilišević</w:t>
      </w:r>
      <w:proofErr w:type="spellEnd"/>
      <w:r w:rsidR="00433B7C">
        <w:t>, OIB: 44430473236, Županja, Savska 48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33B7C">
        <w:t>909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52029">
        <w:t>8</w:t>
      </w:r>
      <w:r w:rsidR="006F3177">
        <w:t xml:space="preserve">. </w:t>
      </w:r>
      <w:r w:rsidR="00B66DC2">
        <w:t>lipnja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F52029">
        <w:t>15</w:t>
      </w:r>
      <w:r>
        <w:t>.</w:t>
      </w:r>
      <w:r w:rsidR="00F52029">
        <w:t>9</w:t>
      </w:r>
      <w:r>
        <w:t>.2018.</w:t>
      </w:r>
    </w:p>
    <w:p w:rsidRDefault="00CC49F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B66DC2"/>
    <w:rsid w:val="00C13E72"/>
    <w:rsid w:val="00C3258D"/>
    <w:rsid w:val="00C40D1E"/>
    <w:rsid w:val="00C82963"/>
    <w:rsid w:val="00CA7F62"/>
    <w:rsid w:val="00CC49F3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St-909/2018</izvorni_sadrzaj>
    <derivirana_varijabla naziv="DomainObject.Predmet.OznakaBroj_1">St-909/2018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SNAŠINA KUJNA jednostavno društvo s ograničenom odgovornošću za proizvodnju, trgovinu i usluge</izvorni_sadrzaj>
    <derivirana_varijabla naziv="DomainObject.Predmet.ProtustrankaFormated_1">  SNAŠINA KUJNA jednostavno društvo s ograničenom odgovornošću za proizvodnju, trgovinu i usluge</derivirana_varijabla>
  </DomainObject.Predmet.ProtustrankaFormated>
  <DomainObject.Predmet.ProtustrankaFormatedOIB>
    <izvorni_sadrzaj>  SNAŠINA KUJNA jednostavno društvo s ograničenom odgovornošću za proizvodnju, trgovinu i usluge, OIB 84295959874</izvorni_sadrzaj>
    <derivirana_varijabla naziv="DomainObject.Predmet.ProtustrankaFormatedOIB_1">  SNAŠINA KUJNA jednostavno društvo s ograničenom odgovornošću za proizvodnju, trgovinu i usluge, OIB 84295959874</derivirana_varijabla>
  </DomainObject.Predmet.ProtustrankaFormatedOIB>
  <DomainObject.Predmet.ProtustrankaFormatedWithAdress>
    <izvorni_sadrzaj> SNAŠINA KUJNA jednostavno društvo s ograničenom odgovornošću za proizvodnju, trgovinu i usluge, Savska 48, 32270 Županja</izvorni_sadrzaj>
    <derivirana_varijabla naziv="DomainObject.Predmet.ProtustrankaFormatedWithAdress_1"> SNAŠINA KUJNA jednostavno društvo s ograničenom odgovornošću za proizvodnju, trgovinu i usluge, Savska 48, 32270 Županja</derivirana_varijabla>
  </DomainObject.Predmet.ProtustrankaFormatedWithAdress>
  <DomainObject.Predmet.ProtustrankaFormatedWithAdressOIB>
    <izvorni_sadrzaj> SNAŠINA KUJNA jednostavno društvo s ograničenom odgovornošću za proizvodnju, trgovinu i usluge, OIB 84295959874, Savska 48, 32270 Županja</izvorni_sadrzaj>
    <derivirana_varijabla naziv="DomainObject.Predmet.ProtustrankaFormatedWithAdressOIB_1"> SNAŠINA KUJNA jednostavno društvo s ograničenom odgovornošću za proizvodnju, trgovinu i usluge, OIB 84295959874, Savska 48, 32270 Županja</derivirana_varijabla>
  </DomainObject.Predmet.ProtustrankaFormatedWithAdressOIB>
  <DomainObject.Predmet.ProtustrankaWithAdress>
    <izvorni_sadrzaj>SNAŠINA KUJNA jednostavno društvo s ograničenom odgovornošću za proizvodnju, trgovinu i usluge Savska 48, 32270 Županja</izvorni_sadrzaj>
    <derivirana_varijabla naziv="DomainObject.Predmet.ProtustrankaWithAdress_1">SNAŠINA KUJNA jednostavno društvo s ograničenom odgovornošću za proizvodnju, trgovinu i usluge Savska 48, 32270 Županja</derivirana_varijabla>
  </DomainObject.Predmet.ProtustrankaWithAdress>
  <DomainObject.Predmet.ProtustrankaWithAdressOIB>
    <izvorni_sadrzaj>SNAŠINA KUJNA jednostavno društvo s ograničenom odgovornošću za proizvodnju, trgovinu i usluge, OIB 84295959874, Savska 48, 32270 Županja</izvorni_sadrzaj>
    <derivirana_varijabla naziv="DomainObject.Predmet.ProtustrankaWithAdressOIB_1">SNAŠINA KUJNA jednostavno društvo s ograničenom odgovornošću za proizvodnju, trgovinu i usluge, OIB 84295959874, Savska 48, 32270 Županja</derivirana_varijabla>
  </DomainObject.Predmet.ProtustrankaWithAdressOIB>
  <DomainObject.Predmet.ProtustrankaNazivFormated>
    <izvorni_sadrzaj>SNAŠINA KUJNA jednostavno društvo s ograničenom odgovornošću za proizvodnju, trgovinu i usluge</izvorni_sadrzaj>
    <derivirana_varijabla naziv="DomainObject.Predmet.ProtustrankaNazivFormated_1">SNAŠINA KUJNA jednostavno društvo s ograničenom odgovornošću za proizvodnju, trgovinu i usluge</derivirana_varijabla>
  </DomainObject.Predmet.ProtustrankaNazivFormated>
  <DomainObject.Predmet.ProtustrankaNazivFormatedOIB>
    <izvorni_sadrzaj>SNAŠINA KUJNA jednostavno društvo s ograničenom odgovornošću za proizvodnju, trgovinu i usluge, OIB 84295959874</izvorni_sadrzaj>
    <derivirana_varijabla naziv="DomainObject.Predmet.ProtustrankaNazivFormatedOIB_1">SNAŠINA KUJNA jednostavno društvo s ograničenom odgovornošću za proizvodnju, trgovinu i usluge, OIB 84295959874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SNAŠINA KUJNA jednostavno društvo s ograničenom odgovornošću za proizvodnju, trgovinu i usluge</item>
    </izvorni_sadrzaj>
    <derivirana_varijabla naziv="DomainObject.Predmet.ProtuStrankaListFormated_1">
      <item>SNAŠINA KUJNA jednostavno društvo s ograničenom odgovornošću za proizvodnju, trgovinu i usluge</item>
    </derivirana_varijabla>
  </DomainObject.Predmet.ProtuStrankaListFormated>
  <DomainObject.Predmet.ProtuStrankaListFormatedOIB>
    <izvorni_sadrzaj>
      <item>SNAŠINA KUJNA jednostavno društvo s ograničenom odgovornošću za proizvodnju, trgovinu i usluge, OIB 84295959874</item>
    </izvorni_sadrzaj>
    <derivirana_varijabla naziv="DomainObject.Predmet.ProtuStrankaListFormatedOIB_1">
      <item>SNAŠINA KUJNA jednostavno društvo s ograničenom odgovornošću za proizvodnju, trgovinu i usluge, OIB 84295959874</item>
    </derivirana_varijabla>
  </DomainObject.Predmet.ProtuStrankaListFormatedOIB>
  <DomainObject.Predmet.ProtuStrankaListFormatedWithAdress>
    <izvorni_sadrzaj>
      <item>SNAŠINA KUJNA jednostavno društvo s ograničenom odgovornošću za proizvodnju, trgovinu i usluge, Savska 48, 32270 Županja</item>
    </izvorni_sadrzaj>
    <derivirana_varijabla naziv="DomainObject.Predmet.ProtuStrankaListFormatedWithAdress_1">
      <item>SNAŠINA KUJNA jednostavno društvo s ograničenom odgovornošću za proizvodnju, trgovinu i usluge, Savska 48, 32270 Županja</item>
    </derivirana_varijabla>
  </DomainObject.Predmet.ProtuStrankaListFormatedWithAdress>
  <DomainObject.Predmet.ProtuStrankaListFormatedWithAdressOIB>
    <izvorni_sadrzaj>
      <item>SNAŠINA KUJNA jednostavno društvo s ograničenom odgovornošću za proizvodnju, trgovinu i usluge, OIB 84295959874, Savska 48, 32270 Županja</item>
    </izvorni_sadrzaj>
    <derivirana_varijabla naziv="DomainObject.Predmet.ProtuStrankaListFormatedWithAdressOIB_1">
      <item>SNAŠINA KUJNA jednostavno društvo s ograničenom odgovornošću za proizvodnju, trgovinu i usluge, OIB 84295959874, Savska 48, 32270 Županja</item>
    </derivirana_varijabla>
  </DomainObject.Predmet.ProtuStrankaListFormatedWithAdressOIB>
  <DomainObject.Predmet.ProtuStrankaListNazivFormated>
    <izvorni_sadrzaj>
      <item>SNAŠINA KUJNA jednostavno društvo s ograničenom odgovornošću za proizvodnju, trgovinu i usluge</item>
    </izvorni_sadrzaj>
    <derivirana_varijabla naziv="DomainObject.Predmet.ProtuStrankaListNazivFormated_1">
      <item>SNAŠINA KUJNA jednostavno društvo s ograničenom odgovornošću za proizvodnju, trgovinu i usluge</item>
    </derivirana_varijabla>
  </DomainObject.Predmet.ProtuStrankaListNazivFormated>
  <DomainObject.Predmet.ProtuStrankaListNazivFormatedOIB>
    <izvorni_sadrzaj>
      <item>SNAŠINA KUJNA jednostavno društvo s ograničenom odgovornošću za proizvodnju, trgovinu i usluge, OIB 84295959874</item>
    </izvorni_sadrzaj>
    <derivirana_varijabla naziv="DomainObject.Predmet.ProtuStrankaListNazivFormatedOIB_1">
      <item>SNAŠINA KUJNA jednostavno društvo s ograničenom odgovornošću za proizvodnju, trgovinu i usluge, OIB 84295959874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SNAŠINA KUJNA jednostavno društvo s ograničenom odgovornošću za proizvodnju, trgovinu i usluge</izvorni_sadrzaj>
    <derivirana_varijabla naziv="DomainObject.Predmet.ProtustrankaIDrugi_1">SNAŠINA KUJNA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SNAŠINA KUJNA jednostavno društvo s ograničenom odgovornošću za proizvodnju, trgovinu i usluge, OIB 84295959874, Savska 48, 32270 Županja</izvorni_sadrzaj>
    <derivirana_varijabla naziv="DomainObject.Predmet.ProtustrankaIDrugiAdressOIB_1">SNAŠINA KUJNA jednostavno društvo s ograničenom odgovornošću za proizvodnju, trgovinu i usluge, OIB 84295959874, Savska 48,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SNAŠINA KUJNA jednostavno društvo s ograničenom odgovornošću za proizvodnju, trgovinu i usluge</item>
    </izvorni_sadrzaj>
    <derivirana_varijabla naziv="DomainObject.Predmet.SudioniciListNaziv_1">
      <item>FINA RC OSIJEK</item>
      <item>SNAŠINA KUJNA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SNAŠINA KUJNA jednostavno društvo s ograničenom odgovornošću za proizvodnju, trgovinu i usluge, OIB 84295959874, Savska 48,32270 Županja</item>
    </izvorni_sadrzaj>
    <derivirana_varijabla naziv="DomainObject.Predmet.SudioniciListAdressOIB_1">
      <item>FINA RC OSIJEK, OIB 85821130368</item>
      <item>SNAŠINA KUJNA jednostavno društvo s ograničenom odgovornošću za proizvodnju, trgovinu i usluge, OIB 84295959874, Savska 48,32270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84295959874</item>
    </izvorni_sadrzaj>
    <derivirana_varijabla naziv="DomainObject.Predmet.SudioniciListNazivOIB_1">
      <item>, OIB 85821130368</item>
      <item>, OIB 84295959874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4288C-200F-4591-93C1-3564C1569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2213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2018-06-08T08:20:00Z</dcterms:created>
  <dc:creator>Snježana Andrijanić</dc:creator>
  <cp:lastModifiedBy>Gordana Harc</cp:lastModifiedBy>
  <cp:lastPrinted>2018-06-08T08:21:00Z</cp:lastPrinted>
  <dcterms:modified xmlns:xsi="http://www.w3.org/2001/XMLSchema-instance" xsi:type="dcterms:W3CDTF">2018-06-08T08:23:00Z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- 909-18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