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87d4" w14:paraId="dbb87d4" w:rsidRDefault="00FD7F0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7F0A" w:rsidP="00FD7F0A" w:rsidR="00AE649C">
      <w:pPr>
        <w:pStyle w:val="NormaleSPIS"/>
        <w:spacing w:after="0"/>
      </w:pPr>
      <w:r>
        <w:t xml:space="preserve">          Republika Hrvatska</w:t>
      </w:r>
    </w:p>
    <w:p w:rsidRDefault="00FD7F0A" w:rsidP="00FD7F0A" w:rsidR="00FD7F0A">
      <w:pPr>
        <w:pStyle w:val="NormaleSPIS"/>
        <w:spacing w:after="0"/>
      </w:pPr>
      <w:r>
        <w:t xml:space="preserve">      Trgovački sud u Bjelovaru</w:t>
      </w:r>
    </w:p>
    <w:p w:rsidRDefault="00FD7F0A" w:rsidP="00FD7F0A" w:rsidR="00FD7F0A">
      <w:pPr>
        <w:pStyle w:val="NormaleSPIS"/>
        <w:spacing w:after="0"/>
      </w:pPr>
      <w:r>
        <w:t>Bjelovar, Šetalište dr.I.Lebovića 42.</w:t>
      </w:r>
    </w:p>
    <w:p w:rsidRDefault="00FD7F0A" w:rsidP="00FD7F0A" w:rsidR="00FD7F0A">
      <w:pPr>
        <w:pStyle w:val="NormaleSPIS"/>
        <w:jc w:val="right"/>
      </w:pPr>
      <w:r>
        <w:t>Poslovni broj:7 St-639/2018-13</w:t>
      </w:r>
    </w:p>
    <w:p w:rsidRDefault="00FD7F0A" w:rsidP="00FD7F0A" w:rsidR="00FD7F0A">
      <w:pPr>
        <w:pStyle w:val="NormaleSPIS"/>
        <w:jc w:val="right"/>
        <w:rPr>
          <w:b/>
        </w:rPr>
      </w:pPr>
    </w:p>
    <w:p w:rsidRDefault="00FD7F0A" w:rsidP="00FD7F0A" w:rsidR="00FD7F0A">
      <w:pPr>
        <w:jc w:val="center"/>
      </w:pPr>
      <w:r>
        <w:t>U  I M E  R E P U B L I K E   H R V A T  S K E</w:t>
      </w:r>
    </w:p>
    <w:p w:rsidRDefault="00FD7F0A" w:rsidP="00FD7F0A" w:rsidR="00FD7F0A">
      <w:pPr>
        <w:spacing w:after="0"/>
        <w:jc w:val="center"/>
      </w:pPr>
    </w:p>
    <w:p w:rsidRDefault="00FD7F0A" w:rsidP="00FD7F0A" w:rsidR="00FD7F0A">
      <w:pPr>
        <w:jc w:val="center"/>
      </w:pPr>
      <w:r>
        <w:t xml:space="preserve"> R J E Š E N J E</w:t>
      </w:r>
    </w:p>
    <w:p w:rsidRDefault="00FD7F0A" w:rsidP="00FD7F0A" w:rsidR="00FD7F0A">
      <w:pPr>
        <w:rPr>
          <w:b/>
        </w:rPr>
      </w:pPr>
    </w:p>
    <w:p w:rsidRDefault="00FD7F0A" w:rsidP="00FD7F0A" w:rsidR="00FD7F0A">
      <w:pPr>
        <w:ind w:firstLine="720"/>
        <w:jc w:val="both"/>
      </w:pPr>
      <w:r>
        <w:t xml:space="preserve">Trgovački sud u Bjelovaru, po sucu Tomislavu Mrazoviću, u stečajnom postupku nad dužnikom VL TRANS, j.d.o.o. za trgovinu i usluge iz Virovitice, Stjepana Radića 13, MBS 010096993, OIB 49834680255, 29. travnja 2019. </w:t>
      </w:r>
    </w:p>
    <w:p w:rsidRDefault="00FD7F0A" w:rsidP="00FD7F0A" w:rsidR="00FD7F0A">
      <w:pPr>
        <w:jc w:val="center"/>
        <w:rPr>
          <w:b/>
        </w:rPr>
      </w:pPr>
      <w:r>
        <w:t>r i j e š i o   j e</w:t>
      </w:r>
    </w:p>
    <w:p w:rsidRDefault="00FD7F0A" w:rsidP="00FD7F0A" w:rsidR="00FD7F0A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VL TRANS, j.d.o.o. za trgovinu i usluge iz Virovitice, Stjepana Radića 13, MBS 010096993, OIB 49834680255.</w:t>
      </w:r>
    </w:p>
    <w:p w:rsidRDefault="00FD7F0A" w:rsidP="00FD7F0A" w:rsidR="00FD7F0A">
      <w:pPr>
        <w:jc w:val="both"/>
      </w:pPr>
      <w:r>
        <w:tab/>
        <w:t>2</w:t>
      </w:r>
      <w:r>
        <w:rPr>
          <w:b/>
        </w:rPr>
        <w:t>.</w:t>
      </w:r>
      <w:r>
        <w:t>Za stečajnog upravitelja imenuje se Goran Devrnja iz Zagreba, Božidara Adžije 22, OIB 89312368506.</w:t>
      </w:r>
    </w:p>
    <w:p w:rsidRDefault="00FD7F0A" w:rsidP="00FD7F0A" w:rsidR="00FD7F0A">
      <w:pPr>
        <w:ind w:firstLine="720"/>
        <w:jc w:val="both"/>
      </w:pPr>
      <w:r>
        <w:t>3.Zaključuje se stečajni postupak</w:t>
      </w:r>
      <w:r>
        <w:rPr>
          <w:b/>
        </w:rPr>
        <w:t xml:space="preserve"> </w:t>
      </w:r>
      <w:r>
        <w:t>nad dužnikom VL TRANS, j.d.o.o. za trgovinu i usluge iz Virovitice, Stjepana Radića 13, MBS 010096993, OIB 49834680255.</w:t>
      </w:r>
    </w:p>
    <w:p w:rsidRDefault="00FD7F0A" w:rsidP="00FD7F0A" w:rsidR="00FD7F0A">
      <w:pPr>
        <w:jc w:val="both"/>
        <w:rPr>
          <w:b/>
        </w:rPr>
      </w:pPr>
      <w:r>
        <w:tab/>
        <w:t>4.Stečajni postupak je otvoren i zaključen s danom 29. travnja 2019. godine u</w:t>
      </w:r>
      <w:r>
        <w:rPr>
          <w:b/>
        </w:rPr>
        <w:t xml:space="preserve"> </w:t>
      </w:r>
      <w:r>
        <w:t>13,00 sati, kada je ovo rješenje stavljeno na e-oglasnu ploču ovog suda.</w:t>
      </w:r>
    </w:p>
    <w:p w:rsidRDefault="00FD7F0A" w:rsidP="00FD7F0A" w:rsidR="00FD7F0A">
      <w:pPr>
        <w:jc w:val="both"/>
      </w:pPr>
      <w:r>
        <w:tab/>
        <w:t>5.Nakon pravomoćnosti ovoga rješenja stečajni dužnik će se brisati iz sudskog registra.</w:t>
      </w:r>
    </w:p>
    <w:p w:rsidRDefault="00FD7F0A" w:rsidP="00FD7F0A" w:rsidR="00FD7F0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FD7F0A" w:rsidP="00FD7F0A" w:rsidR="00FD7F0A">
      <w:pPr>
        <w:jc w:val="center"/>
        <w:rPr>
          <w:b/>
        </w:rPr>
      </w:pPr>
      <w:r>
        <w:t>Obrazloženje</w:t>
      </w:r>
    </w:p>
    <w:p w:rsidRDefault="00FD7F0A" w:rsidP="00FD7F0A" w:rsidR="00FD7F0A">
      <w:pPr>
        <w:jc w:val="both"/>
      </w:pPr>
      <w:r>
        <w:tab/>
        <w:t xml:space="preserve">Na prijedlog predlagatelja zakonskog zastupnika dužnika Matije Feketija za otvaranje stečajnog postupka nad dužnikom  VL TRANS, j.d.o.o. za trgovinu i usluge iz Virovitice, Stjepana Radića 13, MBS 010096993, OIB 49834680255, sud je pokrenuo prethodni postupak radi utvrđivanja uvjeta za otvaranje stečajnog postupka nad dužnikom, te u tom postupku utvrdio da dužnik nema imovine kojom bi se mogli pokriti troškovi stečajnog postupka, slijedom čega je svojim rješenjem 7 St-639/2018-10 od dana 19. veljače 2019. godine, pozvao osobe koje imaju pravni interes za provedbu stečajnog postupka nad navedenim stečajnim dužnikom da u roku od 15 dana, računajući od isteka osmog dana od objave ovog poziva na e-oglasnoj ploči suda uplate potreban predujam za namirenje pokrića </w:t>
      </w:r>
    </w:p>
    <w:p w:rsidRDefault="00FD7F0A" w:rsidP="00FD7F0A" w:rsidR="00FD7F0A">
      <w:pPr>
        <w:spacing w:after="0"/>
        <w:jc w:val="center"/>
      </w:pPr>
      <w:r>
        <w:lastRenderedPageBreak/>
        <w:t>2</w:t>
      </w:r>
    </w:p>
    <w:p w:rsidRDefault="00FD7F0A" w:rsidP="00FD7F0A" w:rsidR="00FD7F0A">
      <w:pPr>
        <w:jc w:val="right"/>
      </w:pPr>
      <w:r>
        <w:t>Poslovni broj:7 St-639/2018-13</w:t>
      </w:r>
    </w:p>
    <w:p w:rsidRDefault="00FD7F0A" w:rsidP="00FD7F0A" w:rsidR="00FD7F0A">
      <w:pPr>
        <w:jc w:val="both"/>
      </w:pPr>
      <w:r>
        <w:t>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</w:t>
      </w:r>
      <w:r>
        <w:t xml:space="preserve"> </w:t>
      </w:r>
      <w:r>
        <w:t xml:space="preserve">objavljeni su na e-oglasnoj ploči Trgovačkog suda u Bjelovaru dana 19. veljače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</w:t>
      </w:r>
      <w:r>
        <w:t>5</w:t>
      </w:r>
      <w:r>
        <w:t xml:space="preserve">. i </w:t>
      </w:r>
      <w:r>
        <w:t>6</w:t>
      </w:r>
      <w:bookmarkStart w:name="_GoBack" w:id="0"/>
      <w:bookmarkEnd w:id="0"/>
      <w:r>
        <w:t xml:space="preserve">. izreke ovog rješenja o brisanju dužnika iz sudskog registra i objavi izvatka iz rješenja na e-oglasnoj ploči ovog suda, riješeno je temeljem čl.286.st.1. i 3. u svezi čl.132.Stečajnog zakona (NN broj 71/15).  </w:t>
      </w:r>
    </w:p>
    <w:p w:rsidRDefault="00FD7F0A" w:rsidP="00FD7F0A" w:rsidR="00FD7F0A">
      <w:pPr>
        <w:ind w:firstLine="720"/>
        <w:jc w:val="center"/>
      </w:pPr>
      <w:r>
        <w:t xml:space="preserve">U Bjelovaru 29. travnja 2019. </w:t>
      </w:r>
    </w:p>
    <w:p w:rsidRDefault="00FD7F0A" w:rsidP="00FD7F0A" w:rsidR="00FD7F0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 </w:t>
      </w:r>
    </w:p>
    <w:p w:rsidRDefault="00FD7F0A" w:rsidP="00FD7F0A" w:rsidR="00FD7F0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  <w:r>
        <w:t>,v.r.</w:t>
      </w:r>
    </w:p>
    <w:p w:rsidRDefault="00FD7F0A" w:rsidP="00FD7F0A" w:rsidR="00FD7F0A">
      <w:pPr>
        <w:spacing w:after="0"/>
        <w:ind w:firstLine="720"/>
        <w:jc w:val="both"/>
      </w:pPr>
      <w:r>
        <w:t xml:space="preserve">                                                                           Za točnost otpravka-ovlašteni službenik</w:t>
      </w:r>
    </w:p>
    <w:p w:rsidRDefault="00FD7F0A" w:rsidP="00FD7F0A" w:rsidR="00FD7F0A">
      <w:pPr>
        <w:ind w:firstLine="720"/>
        <w:jc w:val="both"/>
      </w:pPr>
      <w:r>
        <w:t xml:space="preserve">                                                                                              Jasmina Tubić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D7F0A" w:rsidP="00FD7F0A" w:rsidR="00FD7F0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D7F0A" w:rsidP="00FD7F0A" w:rsidR="00FD7F0A">
      <w:pPr>
        <w:jc w:val="both"/>
      </w:pPr>
    </w:p>
    <w:p w:rsidRDefault="00FD7F0A" w:rsidP="00FD7F0A" w:rsidR="00FD7F0A">
      <w:pPr>
        <w:ind w:firstLine="720"/>
        <w:jc w:val="both"/>
      </w:pPr>
      <w:r>
        <w:tab/>
      </w:r>
    </w:p>
    <w:p w:rsidRDefault="00FD7F0A" w:rsidP="00FD7F0A" w:rsidR="00FD7F0A">
      <w:pPr>
        <w:jc w:val="both"/>
      </w:pPr>
      <w:r>
        <w:tab/>
      </w:r>
    </w:p>
    <w:p w:rsidRDefault="00FD7F0A" w:rsidP="00FD7F0A" w:rsidR="00FD7F0A">
      <w:pPr>
        <w:jc w:val="both"/>
      </w:pPr>
      <w:r>
        <w:tab/>
      </w:r>
      <w:r>
        <w:tab/>
      </w:r>
      <w:r>
        <w:tab/>
      </w:r>
    </w:p>
    <w:sectPr w:rsidSect="0032366B" w:rsidR="00FD7F0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0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91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St-639/2018-13</izvorni_sadrzaj>
    <derivirana_varijabla naziv="DomainObject.Oznaka_1">St-639/2018-13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 TRANS j.d.o.o. za transport, turizam, ugostiteljstvo, trgovinu i usluge</izvorni_sadrzaj>
    <derivirana_varijabla naziv="DomainObject.Predmet.StrankaFormated_1">  VL TRANS j.d.o.o. za transport, turizam, ugostiteljstvo, trgovinu i usluge</derivirana_varijabla>
  </DomainObject.Predmet.StrankaFormated>
  <DomainObject.Predmet.StrankaFormatedOIB>
    <izvorni_sadrzaj>  VL TRANS j.d.o.o. za transport, turizam, ugostiteljstvo, trgovinu i usluge, OIB 49834680255</izvorni_sadrzaj>
    <derivirana_varijabla naziv="DomainObject.Predmet.StrankaFormatedOIB_1">  VL TRANS j.d.o.o. za transport, turizam, ugostiteljstvo, trgovinu i usluge, OIB 49834680255</derivirana_varijabla>
  </DomainObject.Predmet.StrankaFormatedOIB>
  <DomainObject.Predmet.StrankaFormatedWithAdress>
    <izvorni_sadrzaj> VL TRANS j.d.o.o. za transport, turizam, ugostiteljstvo, trgovinu i usluge, Stjepana Radića 13, 33000 Virovitica</izvorni_sadrzaj>
    <derivirana_varijabla naziv="DomainObject.Predmet.StrankaFormatedWithAdress_1"> VL TRANS j.d.o.o. za transport, turizam, ugostiteljstvo, trgovinu i usluge, Stjepana Radića 13, 33000 Virovitica</derivirana_varijabla>
  </DomainObject.Predmet.StrankaFormatedWithAdress>
  <DomainObject.Predmet.StrankaFormatedWithAdressOIB>
    <izvorni_sadrzaj> VL TRANS j.d.o.o. za transport, turizam, ugostiteljstvo, trgovinu i usluge, OIB 49834680255, Stjepana Radića 13, 33000 Virovitica</izvorni_sadrzaj>
    <derivirana_varijabla naziv="DomainObject.Predmet.StrankaFormatedWithAdressOIB_1"> VL TRANS j.d.o.o. za transport, turizam, ugostiteljstvo, trgovinu i usluge, OIB 49834680255, Stjepana Radića 13, 33000 Virovitica</derivirana_varijabla>
  </DomainObject.Predmet.StrankaFormatedWithAdressOIB>
  <DomainObject.Predmet.StrankaWithAdress>
    <izvorni_sadrzaj>VL TRANS j.d.o.o. za transport, turizam, ugostiteljstvo, trgovinu i usluge Stjepana Radića 13,33000 Virovitica</izvorni_sadrzaj>
    <derivirana_varijabla naziv="DomainObject.Predmet.StrankaWithAdress_1">VL TRANS j.d.o.o. za transport, turizam, ugostiteljstvo, trgovinu i usluge Stjepana Radića 13,33000 Virovitica</derivirana_varijabla>
  </DomainObject.Predmet.StrankaWithAdress>
  <DomainObject.Predmet.StrankaWithAdressOIB>
    <izvorni_sadrzaj>VL TRANS j.d.o.o. za transport, turizam, ugostiteljstvo, trgovinu i usluge, OIB 49834680255, Stjepana Radića 13,33000 Virovitica</izvorni_sadrzaj>
    <derivirana_varijabla naziv="DomainObject.Predmet.StrankaWithAdressOIB_1">VL TRANS j.d.o.o. za transport, turizam, ugostiteljstvo, trgovinu i usluge, OIB 49834680255, Stjepana Radića 13,33000 Virovitica</derivirana_varijabla>
  </DomainObject.Predmet.StrankaWithAdressOIB>
  <DomainObject.Predmet.StrankaNazivFormated>
    <izvorni_sadrzaj>VL TRANS j.d.o.o. za transport, turizam, ugostiteljstvo, trgovinu i usluge</izvorni_sadrzaj>
    <derivirana_varijabla naziv="DomainObject.Predmet.StrankaNazivFormated_1">VL TRANS j.d.o.o. za transport, turizam, ugostiteljstvo, trgovinu i usluge</derivirana_varijabla>
  </DomainObject.Predmet.StrankaNazivFormated>
  <DomainObject.Predmet.StrankaNazivFormatedOIB>
    <izvorni_sadrzaj>VL TRANS j.d.o.o. za transport, turizam, ugostiteljstvo, trgovinu i usluge, OIB 49834680255</izvorni_sadrzaj>
    <derivirana_varijabla naziv="DomainObject.Predmet.StrankaNazivFormatedOIB_1">VL TRANS j.d.o.o. za transport, turizam, ugostiteljstvo, trgovinu i usluge, OIB 49834680255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VL TRANS j.d.o.o. za transport, turizam, ugostiteljstvo, trgovinu i usluge</item>
    </izvorni_sadrzaj>
    <derivirana_varijabla naziv="DomainObject.Predmet.StrankaListFormated_1">
      <item>VL TRANS j.d.o.o. za transport, turizam, ugostiteljstvo, trgovinu i usluge</item>
    </derivirana_varijabla>
  </DomainObject.Predmet.StrankaListFormated>
  <DomainObject.Predmet.StrankaListFormatedOIB>
    <izvorni_sadrzaj>
      <item>VL TRANS j.d.o.o. za transport, turizam, ugostiteljstvo, trgovinu i usluge, OIB 49834680255</item>
    </izvorni_sadrzaj>
    <derivirana_varijabla naziv="DomainObject.Predmet.StrankaListFormatedOIB_1">
      <item>VL TRANS j.d.o.o. za transport, turizam, ugostiteljstvo, trgovinu i usluge, OIB 49834680255</item>
    </derivirana_varijabla>
  </DomainObject.Predmet.StrankaListFormatedOIB>
  <DomainObject.Predmet.StrankaListFormatedWithAdress>
    <izvorni_sadrzaj>
      <item>VL TRANS j.d.o.o. za transport, turizam, ugostiteljstvo, trgovinu i usluge, Stjepana Radića 13, 33000 Virovitica</item>
    </izvorni_sadrzaj>
    <derivirana_varijabla naziv="DomainObject.Predmet.StrankaListFormatedWithAdress_1">
      <item>VL TRANS j.d.o.o. za transport, turizam, ugostiteljstvo, trgovinu i usluge, Stjepana Radića 13, 33000 Virovitica</item>
    </derivirana_varijabla>
  </DomainObject.Predmet.StrankaListFormatedWithAdress>
  <DomainObject.Predmet.StrankaListFormatedWithAdressOIB>
    <izvorni_sadrzaj>
      <item>VL TRANS j.d.o.o. za transport, turizam, ugostiteljstvo, trgovinu i usluge, OIB 49834680255, Stjepana Radića 13, 33000 Virovitica</item>
    </izvorni_sadrzaj>
    <derivirana_varijabla naziv="DomainObject.Predmet.StrankaListFormatedWithAdressOIB_1">
      <item>VL TRANS j.d.o.o. za transport, turizam, ugostiteljstvo, trgovinu i usluge, OIB 49834680255, Stjepana Radića 13, 33000 Virovitica</item>
    </derivirana_varijabla>
  </DomainObject.Predmet.StrankaListFormatedWithAdressOIB>
  <DomainObject.Predmet.StrankaListNazivFormated>
    <izvorni_sadrzaj>
      <item>VL TRANS j.d.o.o. za transport, turizam, ugostiteljstvo, trgovinu i usluge</item>
    </izvorni_sadrzaj>
    <derivirana_varijabla naziv="DomainObject.Predmet.StrankaListNazivFormated_1">
      <item>VL TRANS j.d.o.o. za transport, turizam, ugostiteljstvo, trgovinu i usluge</item>
    </derivirana_varijabla>
  </DomainObject.Predmet.StrankaListNazivFormated>
  <DomainObject.Predmet.StrankaListNazivFormatedOIB>
    <izvorni_sadrzaj>
      <item>VL TRANS j.d.o.o. za transport, turizam, ugostiteljstvo, trgovinu i usluge, OIB 49834680255</item>
    </izvorni_sadrzaj>
    <derivirana_varijabla naziv="DomainObject.Predmet.StrankaListNazivFormatedOIB_1">
      <item>VL TRANS j.d.o.o. za transport, turizam, ugostiteljstvo, trgovinu i usluge, OIB 49834680255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Matija Feketija</item>
    </izvorni_sadrzaj>
    <derivirana_varijabla naziv="DomainObject.Predmet.OstaliListFormated_1">
      <item>Matija Feketija</item>
    </derivirana_varijabla>
  </DomainObject.Predmet.OstaliListFormated>
  <DomainObject.Predmet.OstaliListFormatedOIB>
    <izvorni_sadrzaj>
      <item>Matija Feketija, OIB 74392440024</item>
    </izvorni_sadrzaj>
    <derivirana_varijabla naziv="DomainObject.Predmet.OstaliListFormatedOIB_1">
      <item>Matija Feketija, OIB 74392440024</item>
    </derivirana_varijabla>
  </DomainObject.Predmet.OstaliListFormatedOIB>
  <DomainObject.Predmet.OstaliListFormatedWithAdress>
    <izvorni_sadrzaj>
      <item>Matija Feketija, Stjepana Radića 13, 33000 Virovitica</item>
    </izvorni_sadrzaj>
    <derivirana_varijabla naziv="DomainObject.Predmet.OstaliListFormatedWithAdress_1">
      <item>Matija Feketija, Stjepana Radića 13, 33000 Virovitica</item>
    </derivirana_varijabla>
  </DomainObject.Predmet.OstaliListFormatedWithAdress>
  <DomainObject.Predmet.OstaliListFormatedWithAdressOIB>
    <izvorni_sadrzaj>
      <item>Matija Feketija, OIB 74392440024, Stjepana Radića 13, 33000 Virovitica</item>
    </izvorni_sadrzaj>
    <derivirana_varijabla naziv="DomainObject.Predmet.OstaliListFormatedWithAdressOIB_1">
      <item>Matija Feketija, OIB 74392440024, Stjepana Radića 13, 33000 Virovitica</item>
    </derivirana_varijabla>
  </DomainObject.Predmet.OstaliListFormatedWithAdressOIB>
  <DomainObject.Predmet.OstaliListNazivFormated>
    <izvorni_sadrzaj>
      <item>Matija Feketija</item>
    </izvorni_sadrzaj>
    <derivirana_varijabla naziv="DomainObject.Predmet.OstaliListNazivFormated_1">
      <item>Matija Feketija</item>
    </derivirana_varijabla>
  </DomainObject.Predmet.OstaliListNazivFormated>
  <DomainObject.Predmet.OstaliListNazivFormatedOIB>
    <izvorni_sadrzaj>
      <item>Matija Feketija, OIB 74392440024</item>
    </izvorni_sadrzaj>
    <derivirana_varijabla naziv="DomainObject.Predmet.OstaliListNazivFormatedOIB_1">
      <item>Matija Feketija, OIB 74392440024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St-639/2018-13</izvorni_sadrzaj>
    <derivirana_varijabla naziv="DomainObject.PoslovniBrojDokumenta_1">St-639/2018-13</derivirana_varijabla>
  </DomainObject.PoslovniBrojDokumenta>
  <DomainObject.Predmet.StrankaIDrugi>
    <izvorni_sadrzaj>VL TRANS j.d.o.o. za transport, turizam, ugostiteljstvo, trgovinu i usluge</izvorni_sadrzaj>
    <derivirana_varijabla naziv="DomainObject.Predmet.StrankaIDrugi_1">VL TRANS j.d.o.o. za transport, turizam,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 TRANS j.d.o.o. za transport, turizam, ugostiteljstvo, trgovinu i usluge, OIB 49834680255, Stjepana Radića 13, 33000 Virovitica</izvorni_sadrzaj>
    <derivirana_varijabla naziv="DomainObject.Predmet.StrankaIDrugiAdressOIB_1">VL TRANS j.d.o.o. za transport, turizam, ugostiteljstvo, trgovinu i usluge, OIB 49834680255, Stjepana Radića 13,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 TRANS j.d.o.o. za transport, turizam, ugostiteljstvo, trgovinu i usluge</item>
      <item>Matija Feketija</item>
    </izvorni_sadrzaj>
    <derivirana_varijabla naziv="DomainObject.Predmet.SudioniciListNaziv_1">
      <item>VL TRANS j.d.o.o. za transport, turizam, ugostiteljstvo, trgovinu i usluge</item>
      <item>Matija Feketija</item>
    </derivirana_varijabla>
  </DomainObject.Predmet.SudioniciListNaziv>
  <DomainObject.Predmet.SudioniciListAdressOIB>
    <izvorni_sadrzaj>
      <item>VL TRANS j.d.o.o. za transport, turizam, ugostiteljstvo, trgovinu i usluge, OIB 49834680255, Stjepana Radića 13,33000 Virovitica</item>
      <item>Matija Feketija, OIB 74392440024, Stjepana Radića 13,33000 Virovitica</item>
    </izvorni_sadrzaj>
    <derivirana_varijabla naziv="DomainObject.Predmet.SudioniciListAdressOIB_1">
      <item>VL TRANS j.d.o.o. za transport, turizam, ugostiteljstvo, trgovinu i usluge, OIB 49834680255, Stjepana Radića 13,33000 Virovitica</item>
      <item>Matija Feketija, OIB 74392440024, Stjepana Radića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F7844-387D-44E6-9FB4-EC81DE61E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2778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2019-04-29T11:13:00Z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St-639/2018-13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