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b6c8" w14:paraId="d04b6c8" w:rsidRDefault="00AE649C" w:rsidP="00FA5B5E" w:rsidR="00AE649C" w:rsidRPr="00B76F3C">
      <w:pPr>
        <w:pStyle w:val="Naslov3"/>
        <w15:collapsed w:val="false"/>
      </w:pPr>
    </w:p>
    <w:p w:rsidRDefault="00E819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81925" w:rsidP="00E81925" w:rsidR="00E81925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St-301/2015-4.</w:t>
      </w:r>
    </w:p>
    <w:p w:rsidRDefault="00E81925" w:rsidP="00E81925" w:rsidR="00E81925">
      <w:pPr>
        <w:outlineLvl w:val="0"/>
        <w:rPr>
          <w:rFonts w:cs="Arial" w:hAnsi="Arial" w:ascii="Arial"/>
          <w:noProof/>
        </w:rPr>
      </w:pPr>
    </w:p>
    <w:p w:rsidRDefault="00E81925" w:rsidP="00E81925" w:rsidR="00E8192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81925" w:rsidP="00E81925" w:rsidR="00E81925">
      <w:pPr>
        <w:rPr>
          <w:rFonts w:cs="Arial" w:hAnsi="Arial" w:ascii="Arial"/>
          <w:b/>
          <w:noProof/>
        </w:rPr>
      </w:pPr>
    </w:p>
    <w:p w:rsidRDefault="00E81925" w:rsidP="00E81925" w:rsidR="00E8192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81925" w:rsidP="00E81925" w:rsidR="00E81925">
      <w:pPr>
        <w:outlineLvl w:val="0"/>
        <w:rPr>
          <w:rFonts w:cs="Arial" w:hAnsi="Arial" w:ascii="Arial"/>
          <w:noProof/>
        </w:rPr>
      </w:pP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ELENA j.d.o.o. za ugostiteljstvo, trgovinu i usluge iz </w:t>
      </w:r>
      <w:proofErr w:type="spellStart"/>
      <w:r>
        <w:rPr>
          <w:rFonts w:cs="Arial" w:hAnsi="Arial" w:ascii="Arial"/>
        </w:rPr>
        <w:t>Ciglenice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Ciglenica</w:t>
      </w:r>
      <w:proofErr w:type="spellEnd"/>
      <w:r>
        <w:rPr>
          <w:rFonts w:cs="Arial" w:hAnsi="Arial" w:ascii="Arial"/>
        </w:rPr>
        <w:t xml:space="preserve"> 160, MBS 010092568, OIB 42220751457, d</w:t>
      </w:r>
      <w:r>
        <w:rPr>
          <w:rFonts w:cs="Arial" w:hAnsi="Arial" w:ascii="Arial"/>
          <w:noProof/>
        </w:rPr>
        <w:t>ana 14. ožujka 2016. godine</w:t>
      </w:r>
    </w:p>
    <w:p w:rsidRDefault="00E81925" w:rsidP="00E81925" w:rsidR="00E8192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81925" w:rsidP="00E81925" w:rsidR="00E8192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ELENA j.d.o.o. za ugostiteljstvo, trgovinu i usluge iz </w:t>
      </w:r>
      <w:proofErr w:type="spellStart"/>
      <w:r>
        <w:rPr>
          <w:rFonts w:cs="Arial" w:hAnsi="Arial" w:ascii="Arial"/>
        </w:rPr>
        <w:t>Ciglenice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Ciglenica</w:t>
      </w:r>
      <w:proofErr w:type="spellEnd"/>
      <w:r>
        <w:rPr>
          <w:rFonts w:cs="Arial" w:hAnsi="Arial" w:ascii="Arial"/>
        </w:rPr>
        <w:t xml:space="preserve"> 160, MBS 010092568, OIB 42220751457.</w:t>
      </w:r>
    </w:p>
    <w:p w:rsidRDefault="00E81925" w:rsidP="00E81925" w:rsidR="00E81925" w:rsidRPr="00E81925">
      <w:pPr>
        <w:pStyle w:val="ListaeSPIS"/>
        <w:rPr>
          <w:lang w:eastAsia="en-US"/>
        </w:rPr>
      </w:pP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ELENA j.d.o.o. za ugostiteljstvo, trgovinu i usluge iz </w:t>
      </w:r>
      <w:proofErr w:type="spellStart"/>
      <w:r>
        <w:rPr>
          <w:rFonts w:cs="Arial" w:hAnsi="Arial" w:ascii="Arial"/>
        </w:rPr>
        <w:t>Ciglenice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Ciglenica</w:t>
      </w:r>
      <w:proofErr w:type="spellEnd"/>
      <w:r>
        <w:rPr>
          <w:rFonts w:cs="Arial" w:hAnsi="Arial" w:ascii="Arial"/>
        </w:rPr>
        <w:t xml:space="preserve"> 160, MBS 010092568, OIB 42220751457, p</w:t>
      </w:r>
      <w:r>
        <w:rPr>
          <w:rFonts w:cs="Arial" w:hAnsi="Arial" w:ascii="Arial"/>
          <w:noProof/>
        </w:rPr>
        <w:t>ostavlja se privremeni stečajni upravitelj.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DARKO ŠKET iz Križevaca, M.Kiepacha 51, OIB 06128975111.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08. travnja 2016. u 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Josip Mandić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E81925" w:rsidP="00E81925" w:rsidR="00E8192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81925" w:rsidP="00E81925" w:rsidR="00E8192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81925" w:rsidP="00E81925" w:rsidR="00E8192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81925" w:rsidP="00E81925" w:rsidR="00E8192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09. studenog 2015. dužnik u Očevidniku redoslijeda osnova za plaćanje ima evidentirane neizvršene osnove za plaćanje u neprekinutom razdoblju od 120 dana, u ukupnom iznosu od 28.910,42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81925" w:rsidP="00E81925" w:rsidR="00E8192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81925" w:rsidP="00E81925" w:rsidR="00E819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81925" w:rsidP="00E81925" w:rsidR="00E8192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</w:p>
    <w:p w:rsidRDefault="00E81925" w:rsidP="00E81925" w:rsidR="00E8192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81925" w:rsidP="00E81925" w:rsidR="00E8192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81925" w:rsidP="00E81925" w:rsidR="00E81925">
      <w:pPr>
        <w:jc w:val="both"/>
        <w:outlineLvl w:val="0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</w:t>
      </w:r>
      <w:r>
        <w:rPr>
          <w:rFonts w:cs="Arial" w:hAnsi="Arial" w:ascii="Arial"/>
          <w:noProof/>
        </w:rPr>
        <w:lastRenderedPageBreak/>
        <w:t>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81925" w:rsidP="00E81925" w:rsidR="00E8192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E81925" w:rsidP="00E81925" w:rsidR="00E8192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81925" w:rsidP="00E81925" w:rsidR="00E819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E81925" w:rsidP="00E81925" w:rsidR="00E81925">
      <w:pPr>
        <w:rPr>
          <w:rFonts w:cs="Arial" w:hAnsi="Arial" w:ascii="Arial"/>
        </w:rPr>
      </w:pPr>
    </w:p>
    <w:p w:rsidRDefault="00E81925" w:rsidP="00E81925" w:rsidR="00E8192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925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5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St-301/2015-4</izvorni_sadrzaj>
    <derivirana_varijabla naziv="DomainObject.Oznaka_1">St-301/2015-4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ELENA jednostavno društvo s ograničenom odgovornošću za ugostiteljstvo, trgovinu i usluge, Ciglenica zastupanog po punomoćniku JOSIP MANDIĆ</izvorni_sadrzaj>
    <derivirana_varijabla naziv="DomainObject.Predmet.ProtustrankaFormated_1">  ELENA jednostavno društvo s ograničenom odgovornošću za ugostiteljstvo, trgovinu i usluge, Ciglenica zastupanog po punomoćniku JOSIP MANDIĆ</derivirana_varijabla>
  </DomainObject.Predmet.ProtustrankaFormated>
  <DomainObject.Predmet.ProtustrankaFormatedOIB>
    <izvorni_sadrzaj>  ELENA jednostavno društvo s ograničenom odgovornošću za ugostiteljstvo, trgovinu i usluge, Ciglenica, OIB 42220751457 zastupanog po punomoćniku JOSIP MANDIĆ</izvorni_sadrzaj>
    <derivirana_varijabla naziv="DomainObject.Predmet.ProtustrankaFormatedOIB_1">  ELENA jednostavno društvo s ograničenom odgovornošću za ugostiteljstvo, trgovinu i usluge, Ciglenica, OIB 42220751457 zastupanog po punomoćniku JOSIP MANDIĆ</derivirana_varijabla>
  </DomainObject.Predmet.ProtustrankaFormatedOIB>
  <DomainObject.Predmet.ProtustrankaFormatedWithAdress>
    <izvorni_sadrzaj> ELENA jednostavno društvo s ograničenom odgovornošću za ugostiteljstvo, trgovinu i usluge, Ciglenica, Ciglenica 160, 43280 Ciglenica zastupanog po punomoćniku JOSIP MANDIĆ</izvorni_sadrzaj>
    <derivirana_varijabla naziv="DomainObject.Predmet.ProtustrankaFormatedWithAdress_1"> ELENA jednostavno društvo s ograničenom odgovornošću za ugostiteljstvo, trgovinu i usluge, Ciglenica, Ciglenica 160, 43280 Ciglenica zastupanog po punomoćniku JOSIP MANDIĆ</derivirana_varijabla>
  </DomainObject.Predmet.ProtustrankaFormatedWithAdress>
  <DomainObject.Predmet.ProtustrankaFormatedWithAdressOIB>
    <izvorni_sadrzaj> ELENA jednostavno društvo s ograničenom odgovornošću za ugostiteljstvo, trgovinu i usluge, Ciglenica, OIB 42220751457, Ciglenica 160, 43280 Ciglenica zastupanog po punomoćniku JOSIP MANDIĆ</izvorni_sadrzaj>
    <derivirana_varijabla naziv="DomainObject.Predmet.ProtustrankaFormatedWithAdressOIB_1"> ELENA jednostavno društvo s ograničenom odgovornošću za ugostiteljstvo, trgovinu i usluge, Ciglenica, OIB 42220751457, Ciglenica 160, 43280 Ciglenica zastupanog po punomoćniku JOSIP MANDIĆ</derivirana_varijabla>
  </DomainObject.Predmet.ProtustrankaFormatedWithAdressOIB>
  <DomainObject.Predmet.ProtustrankaWithAdress>
    <izvorni_sadrzaj>ELENA jednostavno društvo s ograničenom odgovornošću za ugostiteljstvo, trgovinu i usluge, Ciglenica Ciglenica 160, 43280 Ciglenica</izvorni_sadrzaj>
    <derivirana_varijabla naziv="DomainObject.Predmet.ProtustrankaWithAdress_1">ELENA jednostavno društvo s ograničenom odgovornošću za ugostiteljstvo, trgovinu i usluge, Ciglenica Ciglenica 160, 43280 Ciglenica</derivirana_varijabla>
  </DomainObject.Predmet.ProtustrankaWithAdress>
  <DomainObject.Predmet.ProtustrankaWithAdressOIB>
    <izvorni_sadrzaj>ELENA jednostavno društvo s ograničenom odgovornošću za ugostiteljstvo, trgovinu i usluge, Ciglenica, OIB 42220751457, Ciglenica 160, 43280 Ciglenica</izvorni_sadrzaj>
    <derivirana_varijabla naziv="DomainObject.Predmet.ProtustrankaWithAdressOIB_1">ELENA jednostavno društvo s ograničenom odgovornošću za ugostiteljstvo, trgovinu i usluge, Ciglenica, OIB 42220751457, Ciglenica 160, 43280 Ciglenica</derivirana_varijabla>
  </DomainObject.Predmet.ProtustrankaWithAdressOIB>
  <DomainObject.Predmet.ProtustrankaNazivFormated>
    <izvorni_sadrzaj>ELENA jednostavno društvo s ograničenom odgovornošću za ugostiteljstvo, trgovinu i usluge, Ciglenica</izvorni_sadrzaj>
    <derivirana_varijabla naziv="DomainObject.Predmet.ProtustrankaNazivFormated_1">ELENA jednostavno društvo s ograničenom odgovornošću za ugostiteljstvo, trgovinu i usluge, Ciglenica</derivirana_varijabla>
  </DomainObject.Predmet.ProtustrankaNazivFormated>
  <DomainObject.Predmet.ProtustrankaNazivFormatedOIB>
    <izvorni_sadrzaj>ELENA jednostavno društvo s ograničenom odgovornošću za ugostiteljstvo, trgovinu i usluge, Ciglenica, OIB 42220751457</izvorni_sadrzaj>
    <derivirana_varijabla naziv="DomainObject.Predmet.ProtustrankaNazivFormatedOIB_1">ELENA jednostavno društvo s ograničenom odgovornošću za ugostiteljstvo, trgovinu i usluge, Ciglenica, OIB 42220751457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ELENA jednostavno društvo s ograničenom odgovornošću za ugostiteljstvo, trgovinu i usluge, Ciglenica zastupanog po punomoćniku JOSIP MANDIĆ</item>
    </izvorni_sadrzaj>
    <derivirana_varijabla naziv="DomainObject.Predmet.ProtuStrankaListFormated_1">
      <item>ELENA jednostavno društvo s ograničenom odgovornošću za ugostiteljstvo, trgovinu i usluge, Ciglenica zastupanog po punomoćniku JOSIP MANDIĆ</item>
    </derivirana_varijabla>
  </DomainObject.Predmet.ProtuStrankaListFormated>
  <DomainObject.Predmet.ProtuStrankaListFormatedOIB>
    <izvorni_sadrzaj>
      <item>ELENA jednostavno društvo s ograničenom odgovornošću za ugostiteljstvo, trgovinu i usluge, Ciglenica, OIB 42220751457 zastupanog po punomoćniku JOSIP MANDIĆ</item>
    </izvorni_sadrzaj>
    <derivirana_varijabla naziv="DomainObject.Predmet.ProtuStrankaListFormatedOIB_1">
      <item>ELENA jednostavno društvo s ograničenom odgovornošću za ugostiteljstvo, trgovinu i usluge, Ciglenica, OIB 42220751457 zastupanog po punomoćniku JOSIP MANDIĆ</item>
    </derivirana_varijabla>
  </DomainObject.Predmet.ProtuStrankaListFormatedOIB>
  <DomainObject.Predmet.ProtuStrankaListFormatedWithAdress>
    <izvorni_sadrzaj>
      <item>ELENA jednostavno društvo s ograničenom odgovornošću za ugostiteljstvo, trgovinu i usluge, Ciglenica, Ciglenica 160, 43280 Ciglenica zastupanog po punomoćniku JOSIP MANDIĆ</item>
    </izvorni_sadrzaj>
    <derivirana_varijabla naziv="DomainObject.Predmet.ProtuStrankaListFormatedWithAdress_1">
      <item>ELENA jednostavno društvo s ograničenom odgovornošću za ugostiteljstvo, trgovinu i usluge, Ciglenica, Ciglenica 160, 43280 Ciglenica zastupanog po punomoćniku JOSIP MANDIĆ</item>
    </derivirana_varijabla>
  </DomainObject.Predmet.ProtuStrankaListFormatedWithAdress>
  <DomainObject.Predmet.ProtuStrankaListFormatedWithAdressOIB>
    <izvorni_sadrzaj>
      <item>ELENA jednostavno društvo s ograničenom odgovornošću za ugostiteljstvo, trgovinu i usluge, Ciglenica, OIB 42220751457, Ciglenica 160, 43280 Ciglenica zastupanog po punomoćniku JOSIP MANDIĆ</item>
    </izvorni_sadrzaj>
    <derivirana_varijabla naziv="DomainObject.Predmet.ProtuStrankaListFormatedWithAdressOIB_1">
      <item>ELENA jednostavno društvo s ograničenom odgovornošću za ugostiteljstvo, trgovinu i usluge, Ciglenica, OIB 42220751457, Ciglenica 160, 43280 Ciglenica zastupanog po punomoćniku JOSIP MANDIĆ</item>
    </derivirana_varijabla>
  </DomainObject.Predmet.ProtuStrankaListFormatedWithAdressOIB>
  <DomainObject.Predmet.ProtuStrankaListNazivFormated>
    <izvorni_sadrzaj>
      <item>ELENA jednostavno društvo s ograničenom odgovornošću za ugostiteljstvo, trgovinu i usluge, Ciglenica</item>
    </izvorni_sadrzaj>
    <derivirana_varijabla naziv="DomainObject.Predmet.ProtuStrankaListNazivFormated_1">
      <item>ELENA jednostavno društvo s ograničenom odgovornošću za ugostiteljstvo, trgovinu i usluge, Ciglenica</item>
    </derivirana_varijabla>
  </DomainObject.Predmet.ProtuStrankaListNazivFormated>
  <DomainObject.Predmet.ProtuStrankaListNazivFormatedOIB>
    <izvorni_sadrzaj>
      <item>ELENA jednostavno društvo s ograničenom odgovornošću za ugostiteljstvo, trgovinu i usluge, Ciglenica, OIB 42220751457</item>
    </izvorni_sadrzaj>
    <derivirana_varijabla naziv="DomainObject.Predmet.ProtuStrankaListNazivFormatedOIB_1">
      <item>ELENA jednostavno društvo s ograničenom odgovornošću za ugostiteljstvo, trgovinu i usluge, Ciglenica, OIB 42220751457</item>
    </derivirana_varijabla>
  </DomainObject.Predmet.ProtuStrankaListNazivFormatedOIB>
  <DomainObject.Predmet.OstaliListFormated>
    <izvorni_sadrzaj>
      <item>JOSIP MANDIĆ punomoćnik sudionika u postupku ELENA jednostavno društvo s ograničenom odgovornošću za ugostiteljstvo, trgovinu i usluge, Ciglenica</item>
    </izvorni_sadrzaj>
    <derivirana_varijabla naziv="DomainObject.Predmet.OstaliListFormated_1">
      <item>JOSIP MANDIĆ punomoćnik sudionika u postupku ELENA jednostavno društvo s ograničenom odgovornošću za ugostiteljstvo, trgovinu i usluge, Ciglenica</item>
    </derivirana_varijabla>
  </DomainObject.Predmet.OstaliListFormated>
  <DomainObject.Predmet.OstaliListFormatedOIB>
    <izvorni_sadrzaj>
      <item>JOSIP MANDIĆ, OIB 20987852645 punomoćnik sudionika u postupku ELENA jednostavno društvo s ograničenom odgovornošću za ugostiteljstvo, trgovinu i usluge, Ciglenica</item>
    </izvorni_sadrzaj>
    <derivirana_varijabla naziv="DomainObject.Predmet.OstaliListFormatedOIB_1">
      <item>JOSIP MANDIĆ, OIB 20987852645 punomoćnik sudionika u postupku ELENA jednostavno društvo s ograničenom odgovornošću za ugostiteljstvo, trgovinu i usluge, Ciglenica</item>
    </derivirana_varijabla>
  </DomainObject.Predmet.OstaliListFormatedOIB>
  <DomainObject.Predmet.OstaliListFormatedWithAdress>
    <izvorni_sadrzaj>
      <item>JOSIP MANDIĆ, Ciglenica 160., 43280 Ciglenica punomoćnik sudionika u postupku ELENA jednostavno društvo s ograničenom odgovornošću za ugostiteljstvo, trgovinu i usluge, Ciglenica</item>
    </izvorni_sadrzaj>
    <derivirana_varijabla naziv="DomainObject.Predmet.OstaliListFormatedWithAdress_1">
      <item>JOSIP MANDIĆ, Ciglenica 160., 43280 Ciglenica punomoćnik sudionika u postupku ELENA jednostavno društvo s ograničenom odgovornošću za ugostiteljstvo, trgovinu i usluge, Ciglenica</item>
    </derivirana_varijabla>
  </DomainObject.Predmet.OstaliListFormatedWithAdress>
  <DomainObject.Predmet.OstaliListFormatedWithAdressOIB>
    <izvorni_sadrzaj>
      <item>JOSIP MANDIĆ, OIB 20987852645, Ciglenica 160., 43280 Ciglenica punomoćnik sudionika u postupku ELENA jednostavno društvo s ograničenom odgovornošću za ugostiteljstvo, trgovinu i usluge, Ciglenica</item>
    </izvorni_sadrzaj>
    <derivirana_varijabla naziv="DomainObject.Predmet.OstaliListFormatedWithAdressOIB_1">
      <item>JOSIP MANDIĆ, OIB 20987852645, Ciglenica 160., 43280 Ciglenica punomoćnik sudionika u postupku ELENA jednostavno društvo s ograničenom odgovornošću za ugostiteljstvo, trgovinu i usluge, Ciglenica</item>
    </derivirana_varijabla>
  </DomainObject.Predmet.OstaliListFormatedWithAdressOIB>
  <DomainObject.Predmet.OstaliListNazivFormated>
    <izvorni_sadrzaj>
      <item>JOSIP MANDIĆ</item>
    </izvorni_sadrzaj>
    <derivirana_varijabla naziv="DomainObject.Predmet.OstaliListNazivFormated_1">
      <item>JOSIP MANDIĆ</item>
    </derivirana_varijabla>
  </DomainObject.Predmet.OstaliListNazivFormated>
  <DomainObject.Predmet.OstaliListNazivFormatedOIB>
    <izvorni_sadrzaj>
      <item>JOSIP MANDIĆ, OIB 20987852645</item>
    </izvorni_sadrzaj>
    <derivirana_varijabla naziv="DomainObject.Predmet.OstaliListNazivFormatedOIB_1">
      <item>JOSIP MANDIĆ, OIB 20987852645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St-301/2015-4</izvorni_sadrzaj>
    <derivirana_varijabla naziv="DomainObject.PoslovniBrojDokumenta_1">St-301/2015-4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ELENA jednostavno društvo s ograničenom odgovornošću za ugostiteljstvo, trgovinu i usluge, Ciglenica</izvorni_sadrzaj>
    <derivirana_varijabla naziv="DomainObject.Predmet.ProtustrankaIDrugi_1">ELENA jednostavno društvo s ograničenom odgovornošću za ugostiteljstvo, trgovinu i usluge, Ciglenica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ELENA jednostavno društvo s ograničenom odgovornošću za ugostiteljstvo, trgovinu i usluge, Ciglenica, OIB 42220751457, Ciglenica 160, 43280 Ciglenica</izvorni_sadrzaj>
    <derivirana_varijabla naziv="DomainObject.Predmet.ProtustrankaIDrugiAdressOIB_1">ELENA jednostavno društvo s ograničenom odgovornošću za ugostiteljstvo, trgovinu i usluge, Ciglenica, OIB 42220751457, Ciglenica 160,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ELENA jednostavno društvo s ograničenom odgovornošću za ugostiteljstvo, trgovinu i usluge, Ciglenica</item>
      <item>JOSIP MANDIĆ</item>
    </izvorni_sadrzaj>
    <derivirana_varijabla naziv="DomainObject.Predmet.SudioniciListNaziv_1">
      <item>FINA, RC ZAGREB, Podružnica Bjelovar</item>
      <item>ELENA jednostavno društvo s ograničenom odgovornošću za ugostiteljstvo, trgovinu i usluge, Ciglenica</item>
      <item>JOSIP MANDIĆ</item>
    </derivirana_varijabla>
  </DomainObject.Predmet.SudioniciListNaziv>
  <DomainObject.Predmet.SudioniciListAdressOIB>
    <izvorni_sadrzaj>
      <item>FINA, RC ZAGREB, Podružnica Bjelovar, OIB 85821130368, F. Supila 4,43000 Bjelovar</item>
      <item>ELENA jednostavno društvo s ograničenom odgovornošću za ugostiteljstvo, trgovinu i usluge, Ciglenica, OIB 42220751457, Ciglenica 160,43280 Ciglenica</item>
      <item>JOSIP MANDIĆ, OIB 20987852645, Ciglenica 160.,43280 Ciglenica</item>
    </izvorni_sadrzaj>
    <derivirana_varijabla naziv="DomainObject.Predmet.SudioniciListAdressOIB_1">
      <item>FINA, RC ZAGREB, Podružnica Bjelovar, OIB 85821130368, F. Supila 4,43000 Bjelovar</item>
      <item>ELENA jednostavno društvo s ograničenom odgovornošću za ugostiteljstvo, trgovinu i usluge, Ciglenica, OIB 42220751457, Ciglenica 160,43280 Ciglenica</item>
      <item>JOSIP MANDIĆ, OIB 20987852645, Ciglenica 160.,43280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2354C-3E02-4DA7-AD6D-CD8BCA2BF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3505</properties:Characters>
  <properties:Lines>88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