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97c5" w14:paraId="65d97c5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03478B">
        <w:rPr>
          <w:rFonts w:hAnsi="Arial Narrow" w:ascii="Arial Narrow"/>
          <w:b/>
          <w:sz w:val="28"/>
          <w:szCs w:val="28"/>
        </w:rPr>
        <w:t xml:space="preserve"> 26.07.2017. GODINE DO 31.10</w:t>
      </w:r>
      <w:r w:rsidR="00C63A33" w:rsidRPr="00DC4CD7">
        <w:rPr>
          <w:rFonts w:hAnsi="Arial Narrow" w:ascii="Arial Narrow"/>
          <w:b/>
          <w:sz w:val="28"/>
          <w:szCs w:val="28"/>
        </w:rPr>
        <w:t>.2017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656796" w:rsidR="00656796">
      <w:pPr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3119F3" w:rsidP="00DC4CD7" w:rsidR="002D0E21">
      <w:pPr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Ispitno i izvještajno ročište održano je </w:t>
      </w:r>
      <w:r w:rsidR="009D7212">
        <w:rPr>
          <w:rFonts w:hAnsi="Arial Narrow" w:ascii="Arial Narrow"/>
        </w:rPr>
        <w:t>20. siječnja 2016</w:t>
      </w:r>
      <w:r w:rsidR="002D0E21">
        <w:rPr>
          <w:rFonts w:hAnsi="Arial Narrow" w:ascii="Arial Narrow"/>
        </w:rPr>
        <w:t>. godine</w:t>
      </w:r>
      <w:r w:rsidR="00DC4CD7">
        <w:rPr>
          <w:rFonts w:hAnsi="Arial Narrow" w:ascii="Arial Narrow"/>
        </w:rPr>
        <w:t xml:space="preserve">. </w:t>
      </w:r>
      <w:r w:rsidR="002D0E21">
        <w:rPr>
          <w:rFonts w:hAnsi="Arial Narrow" w:ascii="Arial Narrow"/>
        </w:rPr>
        <w:t>Utvrđene su i priznate tražbine prvog višeg isplatnog reda u iznos</w:t>
      </w:r>
      <w:r>
        <w:rPr>
          <w:rFonts w:hAnsi="Arial Narrow" w:ascii="Arial Narrow"/>
        </w:rPr>
        <w:t>u od 56.772,97</w:t>
      </w:r>
      <w:r w:rsidR="002D0E21">
        <w:rPr>
          <w:rFonts w:hAnsi="Arial Narrow" w:ascii="Arial Narrow"/>
        </w:rPr>
        <w:t xml:space="preserve"> kn, te tražbine drugog višeg isplatn</w:t>
      </w:r>
      <w:r>
        <w:rPr>
          <w:rFonts w:hAnsi="Arial Narrow" w:ascii="Arial Narrow"/>
        </w:rPr>
        <w:t>og reda u iznosu od 368.992,24</w:t>
      </w:r>
      <w:r w:rsidR="0054237C">
        <w:rPr>
          <w:rFonts w:hAnsi="Arial Narrow" w:ascii="Arial Narrow"/>
        </w:rPr>
        <w:t xml:space="preserve"> kn. </w:t>
      </w:r>
      <w:r w:rsidR="002D0E21">
        <w:rPr>
          <w:rFonts w:hAnsi="Arial Narrow" w:ascii="Arial Narrow"/>
        </w:rPr>
        <w:t>Utvrđeno je također</w:t>
      </w:r>
      <w:r w:rsidR="0054237C">
        <w:rPr>
          <w:rFonts w:hAnsi="Arial Narrow" w:ascii="Arial Narrow"/>
        </w:rPr>
        <w:t xml:space="preserve"> da s</w:t>
      </w:r>
      <w:r>
        <w:rPr>
          <w:rFonts w:hAnsi="Arial Narrow" w:ascii="Arial Narrow"/>
        </w:rPr>
        <w:t>tečajni dužnik Dražen Žugec ži</w:t>
      </w:r>
      <w:r w:rsidR="0054237C">
        <w:rPr>
          <w:rFonts w:hAnsi="Arial Narrow" w:ascii="Arial Narrow"/>
        </w:rPr>
        <w:t xml:space="preserve">vi u inozemstvu, te ne obavlja više nikakvu djelatnost vezanu za stolarski obrt. </w:t>
      </w:r>
    </w:p>
    <w:p w:rsidRDefault="002808C6" w:rsidR="002808C6">
      <w:pPr>
        <w:rPr>
          <w:rFonts w:hAnsi="Arial Narrow" w:ascii="Arial Narrow"/>
          <w:b/>
        </w:rPr>
      </w:pPr>
    </w:p>
    <w:p w:rsidRDefault="00EB2C49" w:rsidP="004629AA" w:rsidR="00EB2C49" w:rsidRPr="00042F50">
      <w:pPr>
        <w:rPr>
          <w:rFonts w:hAnsi="Arial Narrow" w:ascii="Arial Narrow"/>
          <w:b/>
        </w:rPr>
      </w:pPr>
    </w:p>
    <w:p w:rsidRDefault="004629AA" w:rsidP="004629AA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4629AA" w:rsidR="004629AA">
      <w:pPr>
        <w:jc w:val="both"/>
        <w:rPr>
          <w:rFonts w:hAnsi="Arial Narrow" w:ascii="Arial Narrow"/>
        </w:rPr>
      </w:pPr>
    </w:p>
    <w:p w:rsidRDefault="00DC4CD7" w:rsidP="00717763" w:rsidR="00717763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 xml:space="preserve">Mladenu Žugecu, koji je do danas podmirio dio dugovanja od 8.000,00 kuna. </w:t>
      </w:r>
    </w:p>
    <w:p w:rsidRDefault="00D27ADC" w:rsidP="00D27ADC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Pokretne imovine nema. N</w:t>
      </w:r>
      <w:r w:rsidR="00887FC7">
        <w:rPr>
          <w:rFonts w:cs="Arial" w:hAnsi="Arial Narrow" w:ascii="Arial Narrow"/>
        </w:rPr>
        <w:t>ekretnine stečajnog dužnika opterećene su razluč</w:t>
      </w:r>
      <w:r>
        <w:rPr>
          <w:rFonts w:cs="Arial" w:hAnsi="Arial Narrow" w:ascii="Arial Narrow"/>
        </w:rPr>
        <w:t xml:space="preserve">nim pravima. s time da se nad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 xml:space="preserve">bank Austria d.d. vodi ovrši postupak pod brojem Ovr-1885/14, te je 22.10.2015. godine donijeto Rješenje o ovrsi. Navedena nekretnina nije procijenjena, s obzirom da će ista biti procijenjena u ovršnim postupku i iz nje će se namirivati razlučni vjerovnik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>bank Austria d.d</w:t>
      </w:r>
    </w:p>
    <w:p w:rsidRDefault="00D27ADC" w:rsidP="00543BD6" w:rsidR="00D27ADC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Ostale nekretnine su procijenjene po ovlštenom stalnom sudskom vještaku za procjenu nekretnina Darku Gečeku</w:t>
      </w:r>
      <w:r w:rsidR="007079EC">
        <w:rPr>
          <w:rFonts w:cs="Arial" w:hAnsi="Arial Narrow" w:ascii="Arial Narrow"/>
        </w:rPr>
        <w:t xml:space="preserve">, i to: </w:t>
      </w:r>
    </w:p>
    <w:p w:rsidRDefault="00841C15" w:rsidP="00841C15" w:rsidR="00841C15" w:rsidRPr="00841C15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3241, k.o. Ljubešćica, čkbr.378, kuća i dvorište u mjesnoj rudini, od 488 m2, vlasništvo Žugec Dražena u 1/1 , procijenjena je na </w:t>
      </w:r>
      <w:r w:rsidRPr="007079EC">
        <w:rPr>
          <w:rFonts w:cs="Arial" w:hAnsi="Arial Narrow" w:ascii="Arial Narrow"/>
          <w:b/>
        </w:rPr>
        <w:t>145.392,32 kune.</w:t>
      </w:r>
      <w:r>
        <w:rPr>
          <w:rFonts w:cs="Arial" w:hAnsi="Arial Narrow" w:ascii="Arial Narrow"/>
        </w:rPr>
        <w:t xml:space="preserve"> </w:t>
      </w:r>
    </w:p>
    <w:p w:rsidRDefault="002562E8" w:rsidP="007232CC" w:rsidR="0054237C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3407, k.o. Ljubešćica, čkbr.373</w:t>
      </w:r>
      <w:r w:rsidR="00841C15">
        <w:rPr>
          <w:rFonts w:cs="Arial" w:hAnsi="Arial Narrow" w:ascii="Arial Narrow"/>
        </w:rPr>
        <w:t>/</w:t>
      </w:r>
      <w:r>
        <w:rPr>
          <w:rFonts w:cs="Arial" w:hAnsi="Arial Narrow" w:ascii="Arial Narrow"/>
        </w:rPr>
        <w:t xml:space="preserve">1, oranica u mjesnoj rudini, vlasništvo Žugec Dražena u 1/1 , procijenjena je na </w:t>
      </w:r>
      <w:r w:rsidRPr="007079EC">
        <w:rPr>
          <w:rFonts w:cs="Arial" w:hAnsi="Arial Narrow" w:ascii="Arial Narrow"/>
          <w:b/>
        </w:rPr>
        <w:t xml:space="preserve">26.924,16 kuna. </w:t>
      </w:r>
    </w:p>
    <w:p w:rsidRDefault="002562E8" w:rsidP="007232CC" w:rsidR="002562E8" w:rsidRPr="007079EC">
      <w:p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lastRenderedPageBreak/>
        <w:t>-</w:t>
      </w:r>
      <w:r>
        <w:rPr>
          <w:rFonts w:cs="Arial" w:hAnsi="Arial Narrow" w:ascii="Arial Narrow"/>
        </w:rPr>
        <w:tab/>
        <w:t>Nekretnina upisana u zk.ul.br. 3330, k.o. Ljubešćica, čkbr.</w:t>
      </w:r>
      <w:r w:rsidR="00AF2081">
        <w:rPr>
          <w:rFonts w:cs="Arial" w:hAnsi="Arial Narrow" w:ascii="Arial Narrow"/>
        </w:rPr>
        <w:t>360, oranica – vrt u mjesnoj rudini, čkbr.372/1</w:t>
      </w:r>
      <w:r w:rsidR="00E44A14">
        <w:rPr>
          <w:rFonts w:cs="Arial" w:hAnsi="Arial Narrow" w:ascii="Arial Narrow"/>
        </w:rPr>
        <w:t xml:space="preserve">, </w:t>
      </w:r>
      <w:r w:rsidR="00AF2081">
        <w:rPr>
          <w:rFonts w:cs="Arial" w:hAnsi="Arial Narrow" w:ascii="Arial Narrow"/>
        </w:rPr>
        <w:t>oranica jaberni vrh u mjesnoj rudi</w:t>
      </w:r>
      <w:r w:rsidR="00E44A14">
        <w:rPr>
          <w:rFonts w:cs="Arial" w:hAnsi="Arial Narrow" w:ascii="Arial Narrow"/>
        </w:rPr>
        <w:t xml:space="preserve">ni, procijenjena </w:t>
      </w:r>
      <w:r w:rsidR="00AF2081">
        <w:rPr>
          <w:rFonts w:cs="Arial" w:hAnsi="Arial Narrow" w:ascii="Arial Narrow"/>
        </w:rPr>
        <w:t xml:space="preserve">je na </w:t>
      </w:r>
      <w:r w:rsidR="00E44A14">
        <w:rPr>
          <w:rFonts w:cs="Arial" w:hAnsi="Arial Narrow" w:ascii="Arial Narrow"/>
        </w:rPr>
        <w:t xml:space="preserve">63.004,96 kuna. s time da suvlasnički dio Žugec Dražena od 35/120 dijela ima vrijednost od </w:t>
      </w:r>
      <w:r w:rsidR="00E44A14" w:rsidRPr="007079EC">
        <w:rPr>
          <w:rFonts w:cs="Arial" w:hAnsi="Arial Narrow" w:ascii="Arial Narrow"/>
          <w:b/>
        </w:rPr>
        <w:t xml:space="preserve">18.376,44 kune. </w:t>
      </w:r>
    </w:p>
    <w:p w:rsidRDefault="00E44A14" w:rsidP="00E44A14" w:rsidR="00E44A14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3331, k.o. Ljubešćica, čkbr.4152/3, </w:t>
      </w:r>
      <w:r w:rsidR="007E696F">
        <w:rPr>
          <w:rFonts w:cs="Arial" w:hAnsi="Arial Narrow" w:ascii="Arial Narrow"/>
        </w:rPr>
        <w:t>livada i</w:t>
      </w:r>
      <w:r>
        <w:rPr>
          <w:rFonts w:cs="Arial" w:hAnsi="Arial Narrow" w:ascii="Arial Narrow"/>
        </w:rPr>
        <w:t xml:space="preserve"> vinograd </w:t>
      </w:r>
      <w:r w:rsidR="007E696F">
        <w:rPr>
          <w:rFonts w:cs="Arial" w:hAnsi="Arial Narrow" w:ascii="Arial Narrow"/>
        </w:rPr>
        <w:t xml:space="preserve">Šokot i čkbr.4161 livada Šokot, </w:t>
      </w:r>
      <w:r>
        <w:rPr>
          <w:rFonts w:cs="Arial" w:hAnsi="Arial Narrow" w:ascii="Arial Narrow"/>
        </w:rPr>
        <w:t>vlasništvo Žugec Dražena u 1/1 , procijenjena je</w:t>
      </w:r>
      <w:r w:rsidRPr="007079EC">
        <w:rPr>
          <w:rFonts w:cs="Arial" w:hAnsi="Arial Narrow" w:ascii="Arial Narrow"/>
        </w:rPr>
        <w:t xml:space="preserve"> </w:t>
      </w:r>
      <w:r w:rsidR="007E696F" w:rsidRPr="007079EC">
        <w:rPr>
          <w:rFonts w:cs="Arial" w:hAnsi="Arial Narrow" w:ascii="Arial Narrow"/>
        </w:rPr>
        <w:t>na</w:t>
      </w:r>
      <w:r w:rsidR="007E696F" w:rsidRPr="007079EC">
        <w:rPr>
          <w:rFonts w:cs="Arial" w:hAnsi="Arial Narrow" w:ascii="Arial Narrow"/>
          <w:b/>
        </w:rPr>
        <w:t xml:space="preserve"> </w:t>
      </w:r>
      <w:r w:rsidR="007079EC">
        <w:rPr>
          <w:rFonts w:cs="Arial" w:hAnsi="Arial Narrow" w:ascii="Arial Narrow"/>
          <w:b/>
        </w:rPr>
        <w:t>66.060,</w:t>
      </w:r>
      <w:r w:rsidR="007E696F" w:rsidRPr="007079EC">
        <w:rPr>
          <w:rFonts w:cs="Arial" w:hAnsi="Arial Narrow" w:ascii="Arial Narrow"/>
          <w:b/>
        </w:rPr>
        <w:t>54 kune</w:t>
      </w:r>
      <w:r w:rsidRPr="007079EC">
        <w:rPr>
          <w:rFonts w:cs="Arial" w:hAnsi="Arial Narrow" w:ascii="Arial Narrow"/>
          <w:b/>
        </w:rPr>
        <w:t>.</w:t>
      </w:r>
      <w:r>
        <w:rPr>
          <w:rFonts w:cs="Arial" w:hAnsi="Arial Narrow" w:ascii="Arial Narrow"/>
        </w:rPr>
        <w:t xml:space="preserve"> </w:t>
      </w:r>
    </w:p>
    <w:p w:rsidRDefault="00E872C2" w:rsidP="00E872C2" w:rsidR="00E872C2">
      <w:pPr>
        <w:pStyle w:val="Tijeloteksta3"/>
        <w:rPr>
          <w:szCs w:val="24"/>
        </w:rPr>
      </w:pPr>
    </w:p>
    <w:p w:rsidRDefault="00DC4CD7" w:rsidP="00E872C2" w:rsidR="00DC4CD7">
      <w:pPr>
        <w:pStyle w:val="Tijeloteksta3"/>
        <w:rPr>
          <w:b/>
          <w:sz w:val="22"/>
          <w:szCs w:val="22"/>
        </w:rPr>
      </w:pPr>
    </w:p>
    <w:p w:rsidRDefault="00E872C2" w:rsidP="00E872C2" w:rsidR="00E872C2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t xml:space="preserve">Priljevi i odljevi po računu stečajnog dužnika </w:t>
      </w:r>
    </w:p>
    <w:p w:rsidRDefault="00550832" w:rsidP="00E872C2" w:rsidR="00550832" w:rsidRPr="00FF217A">
      <w:pPr>
        <w:pStyle w:val="Tijeloteksta3"/>
        <w:rPr>
          <w:b/>
          <w:szCs w:val="24"/>
          <w:u w:val="single"/>
        </w:rPr>
      </w:pP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B7C75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8.000,00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50832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3,74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550832" w:rsidP="00E5204D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8.003,74</w:t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550832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1.010,71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550832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7.292,31</w:t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>
      <w:pPr>
        <w:ind w:firstLine="720"/>
        <w:jc w:val="both"/>
        <w:rPr>
          <w:rFonts w:hAnsi="Arial Narrow" w:ascii="Arial Narrow"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0E38BE">
        <w:rPr>
          <w:rFonts w:hAnsi="Arial Narrow" w:ascii="Arial Narrow"/>
        </w:rPr>
        <w:t>31.10</w:t>
      </w:r>
      <w:r w:rsidR="00E5204D">
        <w:rPr>
          <w:rFonts w:hAnsi="Arial Narrow" w:ascii="Arial Narrow"/>
        </w:rPr>
        <w:t xml:space="preserve">.2017. godine iznosi  </w:t>
      </w:r>
      <w:r w:rsidR="00550832" w:rsidRPr="00550832">
        <w:rPr>
          <w:rFonts w:hAnsi="Arial Narrow" w:ascii="Arial Narrow"/>
          <w:b/>
        </w:rPr>
        <w:t>743,03</w:t>
      </w:r>
      <w:r w:rsidR="00E5204D" w:rsidRPr="00550832">
        <w:rPr>
          <w:rFonts w:hAnsi="Arial Narrow" w:ascii="Arial Narrow"/>
          <w:b/>
        </w:rPr>
        <w:t xml:space="preserve"> kn</w:t>
      </w:r>
      <w:r w:rsidR="00E5204D">
        <w:rPr>
          <w:rFonts w:hAnsi="Arial Narrow" w:ascii="Arial Narrow"/>
        </w:rPr>
        <w:t xml:space="preserve">. </w:t>
      </w:r>
    </w:p>
    <w:p w:rsidRDefault="0054237C" w:rsidP="0054237C" w:rsidR="0054237C">
      <w:pPr>
        <w:jc w:val="both"/>
        <w:rPr>
          <w:rFonts w:hAnsi="Arial Narrow" w:ascii="Arial Narrow"/>
        </w:rPr>
      </w:pP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54237C" w:rsidP="0054237C" w:rsidR="0054237C">
      <w:pPr>
        <w:ind w:left="1080"/>
        <w:jc w:val="both"/>
        <w:rPr>
          <w:rFonts w:cs="Arial" w:hAnsi="Arial Narrow" w:ascii="Arial Narrow"/>
          <w:b/>
        </w:rPr>
      </w:pPr>
    </w:p>
    <w:p w:rsidRDefault="0054237C" w:rsidP="00D472D1" w:rsidR="00D472D1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U narednom razdoblju poduzeti će se slijedeće radnje:</w:t>
      </w:r>
    </w:p>
    <w:p w:rsidRDefault="00550832" w:rsidP="00D472D1" w:rsidR="00550832">
      <w:pPr>
        <w:ind w:firstLine="708"/>
        <w:jc w:val="both"/>
        <w:rPr>
          <w:rFonts w:cs="Arial" w:hAnsi="Arial Narrow" w:ascii="Arial Narrow"/>
        </w:rPr>
      </w:pPr>
    </w:p>
    <w:p w:rsidRDefault="00D472D1" w:rsidP="00E920EA" w:rsidR="00E920EA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naplatiti preostalo potraživanje od Mladena Žugeca, </w:t>
      </w:r>
    </w:p>
    <w:p w:rsidRDefault="00D472D1" w:rsidP="00E920EA" w:rsidR="00DF771B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- </w:t>
      </w:r>
      <w:r>
        <w:rPr>
          <w:rFonts w:cs="Arial" w:hAnsi="Arial Narrow" w:ascii="Arial Narrow"/>
        </w:rPr>
        <w:tab/>
        <w:t xml:space="preserve">pristupiti prodaji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</w:p>
    <w:p w:rsidRDefault="00DF771B" w:rsidP="00E920EA" w:rsidR="00D472D1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ab/>
        <w:t xml:space="preserve">odredbama Stečajnog zakona. </w:t>
      </w:r>
    </w:p>
    <w:p w:rsidRDefault="0054237C" w:rsidP="0054237C" w:rsidR="0054237C" w:rsidRPr="00BC44F3">
      <w:pPr>
        <w:jc w:val="both"/>
        <w:rPr>
          <w:rFonts w:cs="Arial" w:hAnsi="Arial Narrow" w:ascii="Arial Narrow"/>
        </w:rPr>
      </w:pP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C44991" w:rsidP="0054237C" w:rsidR="00C44991" w:rsidRPr="00042F50">
      <w:pPr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2808C6" w:rsidR="002808C6">
      <w:pPr>
        <w:rPr>
          <w:rFonts w:hAnsi="Arial Narrow" w:ascii="Arial Narrow"/>
          <w:b/>
        </w:rPr>
      </w:pPr>
    </w:p>
    <w:p w:rsidRDefault="007079F0" w:rsidP="00D10EE7" w:rsidR="007079F0" w:rsidRPr="00042F5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 w:rsidRPr="00042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859" w:rsidR="00F54859">
      <w:r>
        <w:separator/>
      </w:r>
    </w:p>
  </w:endnote>
  <w:endnote w:id="0" w:type="continuationSeparator">
    <w:p w:rsidRDefault="00F54859" w:rsidR="00F5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C5" w:rsidR="00B70CC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4D72CB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31.10</w:t>
    </w:r>
    <w:r w:rsidR="006E14C1">
      <w:rPr>
        <w:rFonts w:hAnsi="Arial Narrow" w:ascii="Arial Narrow"/>
        <w:sz w:val="22"/>
        <w:szCs w:val="22"/>
      </w:rPr>
      <w:t>.2017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0D207A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C5" w:rsidR="00B70C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859" w:rsidR="00F54859">
      <w:r>
        <w:separator/>
      </w:r>
    </w:p>
  </w:footnote>
  <w:footnote w:id="0" w:type="continuationSeparator">
    <w:p w:rsidRDefault="00F54859" w:rsidR="00F5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C5" w:rsidR="00B70C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C5" w:rsidR="00B70CC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C5" w:rsidR="00B70C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19"/>
  </w:num>
  <w:num w:numId="3">
    <w:abstractNumId w:val="5"/>
  </w:num>
  <w:num w:numId="4">
    <w:abstractNumId w:val="21"/>
  </w:num>
  <w:num w:numId="5">
    <w:abstractNumId w:val="20"/>
  </w:num>
  <w:num w:numId="6">
    <w:abstractNumId w:val="7"/>
  </w:num>
  <w:num w:numId="7">
    <w:abstractNumId w:val="4"/>
  </w:num>
  <w:num w:numId="8">
    <w:abstractNumId w:val="17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6"/>
  </w:num>
  <w:num w:numId="14">
    <w:abstractNumId w:val="14"/>
  </w:num>
  <w:num w:numId="15">
    <w:abstractNumId w:val="8"/>
  </w:num>
  <w:num w:numId="16">
    <w:abstractNumId w:val="10"/>
  </w:num>
  <w:num w:numId="17">
    <w:abstractNumId w:val="15"/>
  </w:num>
  <w:num w:numId="18">
    <w:abstractNumId w:val="12"/>
  </w:num>
  <w:num w:numId="19">
    <w:abstractNumId w:val="3"/>
  </w:num>
  <w:num w:numId="20">
    <w:abstractNumId w:val="0"/>
  </w:num>
  <w:num w:numId="21">
    <w:abstractNumId w:val="18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A93"/>
    <w:rsid w:val="00031EAD"/>
    <w:rsid w:val="0003203E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207A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4E7"/>
    <w:rsid w:val="000D660E"/>
    <w:rsid w:val="000D6AF2"/>
    <w:rsid w:val="000D71EC"/>
    <w:rsid w:val="000E03A0"/>
    <w:rsid w:val="000E08B0"/>
    <w:rsid w:val="000E0CD4"/>
    <w:rsid w:val="000E0EA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AA0"/>
    <w:rsid w:val="00262B43"/>
    <w:rsid w:val="00262C9B"/>
    <w:rsid w:val="002632F7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F04"/>
    <w:rsid w:val="003B1713"/>
    <w:rsid w:val="003B20FC"/>
    <w:rsid w:val="003B24A4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F07B7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7F4"/>
    <w:rsid w:val="0060083A"/>
    <w:rsid w:val="006018FA"/>
    <w:rsid w:val="00602A2B"/>
    <w:rsid w:val="00603716"/>
    <w:rsid w:val="00603BC8"/>
    <w:rsid w:val="00603C98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561"/>
    <w:rsid w:val="00731615"/>
    <w:rsid w:val="00731A9C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804"/>
    <w:rsid w:val="007953AC"/>
    <w:rsid w:val="00795A16"/>
    <w:rsid w:val="00795AE5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D31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14B2"/>
    <w:rsid w:val="00E614E1"/>
    <w:rsid w:val="00E61D37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2E21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50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859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</w:rPr>
  </w:style>
  <w:style w:styleId="Elegantnatablica" w:type="table">
    <w:name w:val="Table Elegant"/>
    <w:basedOn w:val="Obinatablica"/>
    <w:rsid w:val="005F6CD4"/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0D2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07A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7A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7A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7A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</w:rPr>
  </w:style>
  <w:style w:styleId="Elegantnatablica" w:type="table">
    <w:name w:val="Table Elegant"/>
    <w:basedOn w:val="Obinatablica"/>
    <w:rsid w:val="005F6CD4"/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0D2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07A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7A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7A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7A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St-114/2014-54</izvorni_sadrzaj>
    <derivirana_varijabla naziv="DomainObject.Oznaka_1">St-114/2014-54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29970682306</item>
      <item>, OIB null</item>
      <item>, OIB 55271144632</item>
    </izvorni_sadrzaj>
    <derivirana_varijabla naziv="DomainObject.Predmet.SudioniciListNazivOIB_1">
      <item>, OIB 85821130368</item>
      <item>, OIB 29970682306</item>
      <item>, OIB null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B1AD1-7B45-4D75-87F0-1BA02CBA0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2907</properties:Characters>
  <properties:Lines>101</properties:Lines>
  <properties:Paragraphs>51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3416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2017-11-06T08:07:00Z</dcterms:created>
  <dc:creator>Korisnik</dc:creator>
  <cp:lastModifiedBy>Tatjana Rukelj</cp:lastModifiedBy>
  <cp:lastPrinted>2017-07-24T12:14:00Z</cp:lastPrinted>
  <dcterms:modified xmlns:xsi="http://www.w3.org/2001/XMLSchema-instance" xsi:type="dcterms:W3CDTF">2017-11-07T11:32:00Z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