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14:textId="77777777" w14:paraId="39921B8C" w:rsidTr="00DF2ACF" w:rsidR="00C15E43" w:rsidRPr="00C15E43">
        <w:tc>
          <w:tcPr>
            <w:tcW w:type="dxa" w:w="2985"/>
            <w:shd w:fill="auto" w:color="auto" w:val="clear"/>
          </w:tcPr>
          <w:p w14:textId="77777777" w14:paraId="34C6A92C" w:rsidRDefault="00C15E43" w:rsidP="00C15E43" w:rsidR="00C15E43" w:rsidRPr="00C15E43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5E43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textId="77777777" w14:paraId="4454C73D" w:rsidRDefault="00C15E43" w:rsidP="00C15E43" w:rsidR="00C15E43" w:rsidRPr="00C15E43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5E43">
              <w:rPr>
                <w:rFonts w:cs="Times New Roman" w:eastAsia="Times New Roman"/>
                <w:lang w:eastAsia="en-AU"/>
              </w:rPr>
              <w:t>Republika Hrvatska</w:t>
            </w:r>
          </w:p>
          <w:p w14:textId="77777777" w14:paraId="036C493A" w:rsidRDefault="00C15E43" w:rsidP="00C15E43" w:rsidR="00C15E43" w:rsidRPr="00C15E43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5E43">
              <w:rPr>
                <w:rFonts w:cs="Times New Roman" w:eastAsia="Times New Roman"/>
                <w:lang w:eastAsia="en-AU"/>
              </w:rPr>
              <w:t>Trgovački sud u Varaždinu</w:t>
            </w:r>
          </w:p>
          <w:p w14:textId="77777777" w14:paraId="6C41F648" w:rsidRDefault="00C15E43" w:rsidP="00C15E43" w:rsidR="00C15E43" w:rsidRPr="00C15E43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5E43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77777777" w14:paraId="35379936" w:rsidRDefault="00C15E43" w:rsidP="00C15E43" w:rsidR="00C15E43" w:rsidRPr="00C15E43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14:textId="77777777" w14:paraId="056A52BA" w:rsidTr="00DF2ACF" w:rsidR="00C15E43" w:rsidRPr="00C15E43">
        <w:trPr>
          <w:jc w:val="right"/>
        </w:trPr>
        <w:tc>
          <w:tcPr>
            <w:tcW w:type="dxa" w:w="4320"/>
          </w:tcPr>
          <w:p w14:textId="1C7A5F60" w14:paraId="30FD6DCE" w:rsidRDefault="00897E37" w:rsidP="00C15E43" w:rsidR="00C15E43" w:rsidRPr="00C15E43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St-313/2012-205</w:t>
            </w:r>
          </w:p>
        </w:tc>
      </w:tr>
    </w:tbl>
    <w:p w14:textId="77777777" w14:paraId="5AF469B5" w:rsidRDefault="00C15E43" w:rsidP="00C15E43" w:rsidR="00C15E43" w:rsidRPr="00C15E43">
      <w:pPr>
        <w:spacing w:after="0"/>
        <w:jc w:val="right"/>
        <w:rPr>
          <w:rFonts w:cs="Times New Roman" w:eastAsia="Times New Roman"/>
          <w:lang w:eastAsia="en-AU"/>
        </w:rPr>
      </w:pPr>
    </w:p>
    <w:p w14:textId="77777777" w14:paraId="6D88312C" w:rsidRDefault="00C15E43" w:rsidP="00C15E43" w:rsidR="00C15E43">
      <w:pPr>
        <w:spacing w:after="0"/>
        <w:jc w:val="both"/>
        <w:rPr>
          <w:rFonts w:cs="Times New Roman" w:eastAsia="Times New Roman"/>
          <w:lang w:eastAsia="en-AU"/>
        </w:rPr>
      </w:pPr>
    </w:p>
    <w:p w14:textId="77777777" w14:paraId="225CA64B" w:rsidRDefault="00DE0BD3" w:rsidP="00C15E43" w:rsidR="00DE0BD3" w:rsidRPr="00C15E43">
      <w:pPr>
        <w:spacing w:after="0"/>
        <w:jc w:val="both"/>
        <w:rPr>
          <w:rFonts w:cs="Times New Roman" w:eastAsia="Times New Roman"/>
          <w:lang w:eastAsia="en-AU"/>
        </w:rPr>
      </w:pPr>
    </w:p>
    <w:p w14:textId="77777777" w14:paraId="1CD35ED2" w:rsidRDefault="00C15E43" w:rsidP="00C15E43" w:rsidR="00C15E43" w:rsidRPr="00C15E43">
      <w:pPr>
        <w:spacing w:after="0"/>
        <w:jc w:val="center"/>
        <w:rPr>
          <w:rFonts w:cs="Times New Roman" w:eastAsia="Times New Roman"/>
          <w:lang w:eastAsia="en-AU"/>
        </w:rPr>
      </w:pPr>
      <w:r w:rsidRPr="00C15E43">
        <w:rPr>
          <w:rFonts w:cs="Times New Roman" w:eastAsia="Times New Roman"/>
          <w:lang w:eastAsia="en-AU"/>
        </w:rPr>
        <w:t>R E P U B L I K A   H R V A T S K A</w:t>
      </w:r>
    </w:p>
    <w:p w14:textId="77777777" w14:paraId="73E95F40" w:rsidRDefault="00C15E43" w:rsidP="00C15E43" w:rsidR="00C15E43" w:rsidRPr="00C15E43">
      <w:pPr>
        <w:spacing w:after="0"/>
        <w:jc w:val="center"/>
        <w:rPr>
          <w:rFonts w:cs="Times New Roman" w:eastAsia="Times New Roman"/>
          <w:lang w:eastAsia="en-AU"/>
        </w:rPr>
      </w:pPr>
    </w:p>
    <w:p w14:textId="77777777" w14:paraId="5AF80698" w:rsidRDefault="00C15E43" w:rsidP="00C15E43" w:rsidR="00C15E43" w:rsidRPr="00C15E43">
      <w:pPr>
        <w:spacing w:after="0"/>
        <w:jc w:val="center"/>
        <w:rPr>
          <w:rFonts w:cs="Times New Roman" w:eastAsia="Times New Roman"/>
          <w:lang w:eastAsia="en-AU"/>
        </w:rPr>
      </w:pPr>
      <w:r w:rsidRPr="00C15E43">
        <w:rPr>
          <w:rFonts w:cs="Times New Roman" w:eastAsia="Times New Roman"/>
          <w:lang w:eastAsia="en-AU"/>
        </w:rPr>
        <w:t xml:space="preserve">R J E Š E NJ E   </w:t>
      </w:r>
    </w:p>
    <w:p w14:textId="77777777" w14:paraId="16C86DC3" w:rsidRDefault="00FA46E3" w:rsidP="00C15E43" w:rsidR="00FA46E3">
      <w:pPr>
        <w:spacing w:after="0"/>
      </w:pPr>
    </w:p>
    <w:p w14:textId="77777777" w14:paraId="464F3FD3" w:rsidRDefault="00C15E43" w:rsidP="00C15E43" w:rsidR="00C15E43">
      <w:pPr>
        <w:spacing w:after="0"/>
      </w:pPr>
    </w:p>
    <w:p w14:textId="77777777" w14:paraId="576441A5" w:rsidRDefault="00DE0BD3" w:rsidP="00C15E43" w:rsidR="00DE0BD3">
      <w:pPr>
        <w:spacing w:after="0"/>
      </w:pPr>
    </w:p>
    <w:p w14:textId="684335FD" w14:paraId="222798CD" w:rsidRDefault="00FA46E3" w:rsidP="00FA46E3" w:rsidR="00FA46E3" w:rsidRPr="00585690">
      <w:pPr>
        <w:ind w:firstLine="720"/>
        <w:jc w:val="both"/>
      </w:pPr>
      <w:r>
        <w:t>Trgovački sud u Varaždinu</w:t>
      </w:r>
      <w:r w:rsidRPr="00585690">
        <w:t>, po su</w:t>
      </w:r>
      <w:r>
        <w:t>tkinji</w:t>
      </w:r>
      <w:r w:rsidRPr="00585690">
        <w:t xml:space="preserve"> toga suda Meliti Poljanec Bubaš, u stečajnom postupku koji se vodi nad s</w:t>
      </w:r>
      <w:r w:rsidR="00426625">
        <w:t xml:space="preserve">tečajnim dužnikom </w:t>
      </w:r>
      <w:r w:rsidR="00045955">
        <w:t xml:space="preserve">VIKO d.o.o. u stečaju, Varaždin, </w:t>
      </w:r>
      <w:proofErr w:type="spellStart"/>
      <w:r w:rsidR="00045955">
        <w:t>Pavleka</w:t>
      </w:r>
      <w:proofErr w:type="spellEnd"/>
      <w:r w:rsidR="00045955">
        <w:t xml:space="preserve"> </w:t>
      </w:r>
      <w:proofErr w:type="spellStart"/>
      <w:r w:rsidR="00045955">
        <w:t>Miškine</w:t>
      </w:r>
      <w:proofErr w:type="spellEnd"/>
      <w:r w:rsidR="00045955">
        <w:t xml:space="preserve"> 57,</w:t>
      </w:r>
      <w:r w:rsidRPr="00585690">
        <w:t xml:space="preserve"> OIB: </w:t>
      </w:r>
      <w:r w:rsidR="00045955">
        <w:t>42198758977</w:t>
      </w:r>
      <w:r w:rsidRPr="00585690">
        <w:t>, kojeg zastupa stečajn</w:t>
      </w:r>
      <w:r w:rsidR="00045955">
        <w:t xml:space="preserve">a upraviteljica Sanja Mihalić, izvan ročišta, dana 19. rujna 2018.                                              </w:t>
      </w:r>
    </w:p>
    <w:p w14:textId="77777777" w14:paraId="641DA479" w:rsidRDefault="005E5129" w:rsidP="005E5129" w:rsidR="005E5129">
      <w:pPr>
        <w:spacing w:after="0"/>
      </w:pPr>
    </w:p>
    <w:p w14:textId="2E37C4A1" w14:paraId="603B920B" w:rsidRDefault="00426625" w:rsidP="00FA46E3" w:rsidR="005E5129">
      <w:pPr>
        <w:spacing w:after="0"/>
        <w:jc w:val="center"/>
      </w:pPr>
      <w:r>
        <w:t xml:space="preserve">r i j e š i o   </w:t>
      </w:r>
      <w:r w:rsidR="005E5129">
        <w:t>j e</w:t>
      </w:r>
    </w:p>
    <w:p w14:textId="77777777" w14:paraId="685E92E6" w:rsidRDefault="00FA46E3" w:rsidP="00FA46E3" w:rsidR="00FA46E3">
      <w:pPr>
        <w:spacing w:after="0"/>
        <w:jc w:val="center"/>
      </w:pPr>
    </w:p>
    <w:p w14:textId="77777777" w14:paraId="0F3678C5" w:rsidRDefault="005E5129" w:rsidP="005E5129" w:rsidR="005E5129">
      <w:pPr>
        <w:spacing w:after="0"/>
        <w:jc w:val="center"/>
        <w:rPr>
          <w:b/>
        </w:rPr>
      </w:pPr>
    </w:p>
    <w:p w14:textId="03F0C612" w14:paraId="37C3D0AB" w:rsidRDefault="00705E89" w:rsidP="00A47488" w:rsidR="00A5732B" w:rsidRPr="00426625">
      <w:pPr>
        <w:spacing w:after="0"/>
        <w:ind w:hanging="960" w:left="1528"/>
        <w:jc w:val="both"/>
      </w:pPr>
      <w:r>
        <w:t xml:space="preserve">   </w:t>
      </w:r>
      <w:r w:rsidR="006A49B9">
        <w:t xml:space="preserve"> </w:t>
      </w:r>
      <w:r w:rsidR="00F375F6" w:rsidRPr="00426625">
        <w:t>I.</w:t>
      </w:r>
      <w:r w:rsidR="00F375F6" w:rsidRPr="00426625">
        <w:tab/>
      </w:r>
      <w:r w:rsidR="005E5129" w:rsidRPr="00426625">
        <w:t xml:space="preserve">Utvrđuje se da je </w:t>
      </w:r>
      <w:r w:rsidR="00015F6F">
        <w:t xml:space="preserve">na elektroničkoj javnoj dražbi </w:t>
      </w:r>
      <w:r w:rsidR="005E5129" w:rsidRPr="00426625">
        <w:t xml:space="preserve">kupac </w:t>
      </w:r>
      <w:proofErr w:type="spellStart"/>
      <w:r w:rsidR="00897E37">
        <w:t>KorBox</w:t>
      </w:r>
      <w:proofErr w:type="spellEnd"/>
      <w:r w:rsidR="00897E37">
        <w:t xml:space="preserve"> d.o.o., Zagreb, Trgovačka 6, </w:t>
      </w:r>
      <w:r w:rsidR="00263190" w:rsidRPr="00426625">
        <w:t xml:space="preserve">OIB: </w:t>
      </w:r>
      <w:r w:rsidR="00897E37">
        <w:t>54253942164</w:t>
      </w:r>
      <w:r w:rsidR="00263190" w:rsidRPr="00426625">
        <w:t>,</w:t>
      </w:r>
      <w:r w:rsidR="00EB254C" w:rsidRPr="00426625">
        <w:t xml:space="preserve"> ponudio</w:t>
      </w:r>
      <w:r w:rsidR="005E5129" w:rsidRPr="00426625">
        <w:t xml:space="preserve"> najveću cijenu i da su ispunjene pretpostavke da </w:t>
      </w:r>
      <w:r w:rsidR="00EB254C" w:rsidRPr="00426625">
        <w:t>mu</w:t>
      </w:r>
      <w:r w:rsidR="005E5129" w:rsidRPr="00426625">
        <w:t xml:space="preserve"> se dosudi </w:t>
      </w:r>
      <w:r w:rsidR="00073AE7" w:rsidRPr="00426625">
        <w:t>n</w:t>
      </w:r>
      <w:r w:rsidR="005E5129" w:rsidRPr="00426625">
        <w:t xml:space="preserve">ekretnina stečajnog dužnika upisana </w:t>
      </w:r>
      <w:r w:rsidR="006B247B" w:rsidRPr="00426625">
        <w:t xml:space="preserve">kod Općinskog suda u </w:t>
      </w:r>
      <w:r w:rsidR="001D6E48">
        <w:t>Varaždinu</w:t>
      </w:r>
      <w:r w:rsidR="006B247B" w:rsidRPr="00426625">
        <w:t>,</w:t>
      </w:r>
      <w:r w:rsidR="00BD2670" w:rsidRPr="00426625">
        <w:t xml:space="preserve"> </w:t>
      </w:r>
      <w:r w:rsidR="006B247B" w:rsidRPr="00426625">
        <w:t xml:space="preserve">zemljišno-knjižni odjel </w:t>
      </w:r>
      <w:r w:rsidR="001D6E48">
        <w:t>Varaždin</w:t>
      </w:r>
      <w:r w:rsidR="006B247B" w:rsidRPr="00426625">
        <w:t xml:space="preserve">, </w:t>
      </w:r>
      <w:r w:rsidR="005E5129" w:rsidRPr="00426625">
        <w:t xml:space="preserve">k.o. </w:t>
      </w:r>
      <w:r w:rsidR="001D6E48">
        <w:t>Varaždin (u osnivanju),</w:t>
      </w:r>
      <w:r w:rsidR="00C23928" w:rsidRPr="00426625">
        <w:t xml:space="preserve"> </w:t>
      </w:r>
      <w:proofErr w:type="spellStart"/>
      <w:r w:rsidR="00263190" w:rsidRPr="00426625">
        <w:t>z.k</w:t>
      </w:r>
      <w:proofErr w:type="spellEnd"/>
      <w:r w:rsidR="00263190" w:rsidRPr="00426625">
        <w:t xml:space="preserve">. uložak broj </w:t>
      </w:r>
      <w:r w:rsidR="00897E37">
        <w:t>15344</w:t>
      </w:r>
      <w:r w:rsidR="001D6E48">
        <w:t xml:space="preserve"> </w:t>
      </w:r>
      <w:r w:rsidR="00D91CF0">
        <w:t>i to u 1/</w:t>
      </w:r>
      <w:proofErr w:type="spellStart"/>
      <w:r w:rsidR="00D91CF0">
        <w:t>1</w:t>
      </w:r>
      <w:proofErr w:type="spellEnd"/>
      <w:r w:rsidR="00D91CF0">
        <w:t xml:space="preserve"> dijela na </w:t>
      </w:r>
      <w:proofErr w:type="spellStart"/>
      <w:r w:rsidR="004905F1">
        <w:t>kčbr</w:t>
      </w:r>
      <w:proofErr w:type="spellEnd"/>
      <w:r w:rsidR="004905F1">
        <w:t xml:space="preserve">. </w:t>
      </w:r>
      <w:r w:rsidR="00897E37">
        <w:t>3601/1 ukupne površine 10486 m2 i to zgrada sa 3502 m2, gospodarsko dvorište sa 6984 m2.</w:t>
      </w:r>
    </w:p>
    <w:p w14:textId="77777777" w14:paraId="6E290550" w:rsidRDefault="00FA46E3" w:rsidP="00A47488" w:rsidR="00FA46E3" w:rsidRPr="00FA46E3">
      <w:pPr>
        <w:pStyle w:val="ListaeSPIS"/>
        <w:numPr>
          <w:ilvl w:val="0"/>
          <w:numId w:val="0"/>
        </w:numPr>
        <w:ind w:left="624"/>
      </w:pPr>
    </w:p>
    <w:p w14:textId="2794DE47" w14:paraId="6043327D" w:rsidRDefault="00C00144" w:rsidP="00C00144" w:rsidR="00C00144" w:rsidRPr="00C00144">
      <w:pPr>
        <w:ind w:hanging="840" w:left="1408"/>
        <w:jc w:val="both"/>
      </w:pPr>
      <w:r>
        <w:t xml:space="preserve">   II. </w:t>
      </w:r>
      <w:r>
        <w:tab/>
        <w:t>Ne</w:t>
      </w:r>
      <w:r w:rsidR="00263190">
        <w:t>kretnina iz točke I.</w:t>
      </w:r>
      <w:r w:rsidR="005E5129">
        <w:t xml:space="preserve"> izreke ovog rješenja dosuđuje se</w:t>
      </w:r>
      <w:r w:rsidR="00C23928">
        <w:t xml:space="preserve"> </w:t>
      </w:r>
      <w:r w:rsidR="00263190">
        <w:t>kupcu</w:t>
      </w:r>
      <w:r w:rsidR="00897E37" w:rsidRPr="00897E37">
        <w:t xml:space="preserve"> </w:t>
      </w:r>
      <w:proofErr w:type="spellStart"/>
      <w:r w:rsidR="00897E37">
        <w:t>KorBox</w:t>
      </w:r>
      <w:proofErr w:type="spellEnd"/>
      <w:r w:rsidR="00897E37">
        <w:t xml:space="preserve"> d.o.o., Zagreb, Trgovačka 6, </w:t>
      </w:r>
      <w:r w:rsidR="00897E37" w:rsidRPr="00426625">
        <w:t xml:space="preserve">OIB: </w:t>
      </w:r>
      <w:r w:rsidR="00897E37">
        <w:t>54253942164</w:t>
      </w:r>
      <w:r w:rsidR="00C23928">
        <w:t xml:space="preserve">, </w:t>
      </w:r>
      <w:r w:rsidR="005E5129">
        <w:t xml:space="preserve">za cijenu </w:t>
      </w:r>
      <w:r w:rsidR="00015F6F">
        <w:t xml:space="preserve">od </w:t>
      </w:r>
      <w:r w:rsidR="00897E37">
        <w:t>80.001,00 k</w:t>
      </w:r>
      <w:r w:rsidR="00B721C6">
        <w:t xml:space="preserve">una, </w:t>
      </w:r>
      <w:r w:rsidRPr="00C00144">
        <w:rPr>
          <w:rFonts w:cs="Times New Roman" w:eastAsia="Calibri"/>
        </w:rPr>
        <w:t>te se utvrđuje da je ovaj kupac ponudio najveću cijenu i da su ispunjene pretpostavke da mu se ova imovina stečajnog dužnika dosudi.</w:t>
      </w:r>
    </w:p>
    <w:p w14:textId="77777777" w14:paraId="2EDB713F" w:rsidRDefault="00FA46E3" w:rsidP="00C00144" w:rsidR="00FA46E3">
      <w:pPr>
        <w:spacing w:after="0"/>
        <w:contextualSpacing/>
        <w:jc w:val="both"/>
      </w:pPr>
    </w:p>
    <w:p w14:textId="3AC01EE5" w14:paraId="339440E0" w:rsidRDefault="00C00144" w:rsidP="00A47488" w:rsidR="005E5129">
      <w:pPr>
        <w:spacing w:after="0"/>
        <w:ind w:hanging="705" w:left="1413"/>
        <w:jc w:val="both"/>
      </w:pPr>
      <w:r>
        <w:t>III</w:t>
      </w:r>
      <w:r w:rsidR="00F375F6" w:rsidRPr="00F375F6">
        <w:rPr>
          <w:b/>
        </w:rPr>
        <w:t>.</w:t>
      </w:r>
      <w:r w:rsidR="00F375F6">
        <w:t xml:space="preserve"> </w:t>
      </w:r>
      <w:r w:rsidR="00F375F6">
        <w:tab/>
      </w:r>
      <w:r w:rsidR="00BD2670">
        <w:t>Nekretnina iz točke I.</w:t>
      </w:r>
      <w:r w:rsidR="005E5129">
        <w:t xml:space="preserve"> </w:t>
      </w:r>
      <w:r w:rsidR="00B54780">
        <w:t xml:space="preserve">izreke </w:t>
      </w:r>
      <w:r w:rsidR="005E5129">
        <w:t>ovog</w:t>
      </w:r>
      <w:r w:rsidR="00B54780">
        <w:t>a</w:t>
      </w:r>
      <w:r w:rsidR="005E5129">
        <w:t xml:space="preserve"> rješenja predati će se kupcu nakon što ovo rješenje postane pravomoćno.</w:t>
      </w:r>
    </w:p>
    <w:p w14:textId="77777777" w14:paraId="598993AF" w:rsidRDefault="00FA46E3" w:rsidP="00A47488" w:rsidR="00FA46E3" w:rsidRPr="00FA46E3">
      <w:pPr>
        <w:pStyle w:val="ListaeSPIS"/>
        <w:numPr>
          <w:ilvl w:val="0"/>
          <w:numId w:val="0"/>
        </w:numPr>
        <w:ind w:left="624"/>
      </w:pPr>
    </w:p>
    <w:p w14:textId="6DB0FD09" w14:paraId="0DF39744" w:rsidRDefault="00F375F6" w:rsidP="00A47488" w:rsidR="005E5129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  <w:r>
        <w:rPr>
          <w:rFonts w:cs="Times New Roman"/>
          <w:b/>
        </w:rPr>
        <w:tab/>
      </w:r>
      <w:r w:rsidR="00C00144" w:rsidRPr="00C00144">
        <w:rPr>
          <w:rFonts w:cs="Times New Roman"/>
        </w:rPr>
        <w:t>I</w:t>
      </w:r>
      <w:r w:rsidRPr="00C00144">
        <w:rPr>
          <w:rFonts w:cs="Times New Roman"/>
        </w:rPr>
        <w:t>V</w:t>
      </w:r>
      <w:r w:rsidRPr="00426625">
        <w:rPr>
          <w:rFonts w:cs="Times New Roman"/>
        </w:rPr>
        <w:t>.</w:t>
      </w:r>
      <w:r w:rsidRPr="00F375F6">
        <w:rPr>
          <w:rFonts w:cs="Times New Roman"/>
        </w:rPr>
        <w:t xml:space="preserve"> </w:t>
      </w:r>
      <w:r w:rsidR="003B05A2">
        <w:rPr>
          <w:rFonts w:cs="Times New Roman"/>
        </w:rPr>
        <w:tab/>
      </w:r>
      <w:r w:rsidR="005E5129" w:rsidRPr="00F375F6">
        <w:rPr>
          <w:rFonts w:cs="Times New Roman"/>
        </w:rPr>
        <w:t xml:space="preserve">Nakon pravomoćnosti ovog rješenja </w:t>
      </w:r>
      <w:r w:rsidR="005E5129">
        <w:rPr>
          <w:rFonts w:cs="Times New Roman"/>
        </w:rPr>
        <w:t xml:space="preserve">Zemljišnoknjižni odjel Općinskog suda u </w:t>
      </w:r>
      <w:r w:rsidR="00EF415E">
        <w:rPr>
          <w:rFonts w:cs="Times New Roman"/>
        </w:rPr>
        <w:t>Varaždinu</w:t>
      </w:r>
      <w:r w:rsidR="00B54780">
        <w:rPr>
          <w:rFonts w:cs="Times New Roman"/>
        </w:rPr>
        <w:t xml:space="preserve"> će u korist kupca</w:t>
      </w:r>
      <w:r w:rsidR="00897E37" w:rsidRPr="00897E37">
        <w:t xml:space="preserve"> </w:t>
      </w:r>
      <w:proofErr w:type="spellStart"/>
      <w:r w:rsidR="00897E37">
        <w:t>KorBox</w:t>
      </w:r>
      <w:proofErr w:type="spellEnd"/>
      <w:r w:rsidR="00897E37">
        <w:t xml:space="preserve"> d.o.o., Zagreb, Trgovačka 6, </w:t>
      </w:r>
      <w:r w:rsidR="00897E37" w:rsidRPr="00426625">
        <w:t xml:space="preserve">OIB: </w:t>
      </w:r>
      <w:r w:rsidR="00897E37">
        <w:t>54253942164</w:t>
      </w:r>
      <w:r w:rsidR="00BD2670">
        <w:t xml:space="preserve">, </w:t>
      </w:r>
      <w:r w:rsidR="005E5129">
        <w:rPr>
          <w:rFonts w:cs="Times New Roman"/>
        </w:rPr>
        <w:t xml:space="preserve">upisati pravo vlasništva na nekretnini iz točke </w:t>
      </w:r>
      <w:r w:rsidR="00BD2670">
        <w:rPr>
          <w:rFonts w:cs="Times New Roman"/>
        </w:rPr>
        <w:t>I.</w:t>
      </w:r>
      <w:r w:rsidR="005E5129">
        <w:rPr>
          <w:rFonts w:cs="Times New Roman"/>
        </w:rPr>
        <w:t xml:space="preserve"> izreke ovog rješenja.</w:t>
      </w:r>
    </w:p>
    <w:p w14:textId="77777777" w14:paraId="54FEB463" w:rsidRDefault="00FA46E3" w:rsidP="00A47488" w:rsidR="00FA46E3" w:rsidRPr="00FA46E3">
      <w:pPr>
        <w:pStyle w:val="ListaeSPIS"/>
        <w:numPr>
          <w:ilvl w:val="0"/>
          <w:numId w:val="0"/>
        </w:numPr>
        <w:ind w:left="624"/>
      </w:pPr>
    </w:p>
    <w:p w14:textId="0CE75FE9" w14:paraId="4A5B2C01" w:rsidRDefault="003B05A2" w:rsidP="00A47488" w:rsidR="005E5129" w:rsidRPr="00426625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  <w:r>
        <w:rPr>
          <w:rFonts w:cs="Times New Roman"/>
          <w:b/>
        </w:rPr>
        <w:lastRenderedPageBreak/>
        <w:tab/>
      </w:r>
      <w:r w:rsidR="00C00144">
        <w:rPr>
          <w:rFonts w:cs="Times New Roman"/>
        </w:rPr>
        <w:t>V</w:t>
      </w:r>
      <w:r w:rsidRPr="00426625">
        <w:rPr>
          <w:rFonts w:cs="Times New Roman"/>
        </w:rPr>
        <w:t>.</w:t>
      </w:r>
      <w:r>
        <w:rPr>
          <w:rFonts w:cs="Times New Roman"/>
          <w:b/>
        </w:rPr>
        <w:tab/>
      </w:r>
      <w:r w:rsidR="005E5129" w:rsidRPr="003B05A2">
        <w:rPr>
          <w:rFonts w:cs="Times New Roman"/>
        </w:rPr>
        <w:t>Na nekretnini iz točke</w:t>
      </w:r>
      <w:r w:rsidR="00BD2670" w:rsidRPr="003B05A2">
        <w:rPr>
          <w:rFonts w:cs="Times New Roman"/>
        </w:rPr>
        <w:t xml:space="preserve"> I.</w:t>
      </w:r>
      <w:r w:rsidR="005E5129" w:rsidRPr="003B05A2">
        <w:rPr>
          <w:rFonts w:cs="Times New Roman"/>
        </w:rPr>
        <w:t xml:space="preserve"> izreke ovog rješenja određuje se</w:t>
      </w:r>
      <w:r w:rsidR="005F5B80" w:rsidRPr="003B05A2">
        <w:rPr>
          <w:rFonts w:cs="Times New Roman"/>
        </w:rPr>
        <w:t xml:space="preserve"> nakon pravomoćnosti ovog </w:t>
      </w:r>
      <w:r w:rsidR="005F5B80">
        <w:rPr>
          <w:rFonts w:cs="Times New Roman"/>
        </w:rPr>
        <w:t xml:space="preserve">rješenja </w:t>
      </w:r>
      <w:r w:rsidR="005E5129" w:rsidRPr="00426625">
        <w:rPr>
          <w:rFonts w:cs="Times New Roman"/>
        </w:rPr>
        <w:t>brisanje</w:t>
      </w:r>
      <w:r w:rsidR="005F5B80" w:rsidRPr="00426625">
        <w:rPr>
          <w:rFonts w:cs="Times New Roman"/>
        </w:rPr>
        <w:t xml:space="preserve"> svih</w:t>
      </w:r>
      <w:r w:rsidR="005E5129" w:rsidRPr="00426625">
        <w:rPr>
          <w:rFonts w:cs="Times New Roman"/>
        </w:rPr>
        <w:t xml:space="preserve"> upisanih tereta </w:t>
      </w:r>
      <w:r w:rsidR="005F5B80" w:rsidRPr="00426625">
        <w:rPr>
          <w:rFonts w:cs="Times New Roman"/>
        </w:rPr>
        <w:t>i zabilježbi.</w:t>
      </w:r>
    </w:p>
    <w:p w14:textId="77777777" w14:paraId="26B40DBD" w:rsidRDefault="00FA46E3" w:rsidP="00A47488" w:rsidR="00FA46E3" w:rsidRPr="00FA46E3">
      <w:pPr>
        <w:pStyle w:val="ListaeSPIS"/>
        <w:numPr>
          <w:ilvl w:val="0"/>
          <w:numId w:val="0"/>
        </w:numPr>
        <w:ind w:left="624"/>
      </w:pPr>
    </w:p>
    <w:p w14:textId="632DD672" w14:paraId="647FCA4C" w:rsidRDefault="003B05A2" w:rsidP="00A47488" w:rsidR="005E5129" w:rsidRPr="003B05A2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  <w:r>
        <w:rPr>
          <w:rFonts w:cs="Times New Roman"/>
          <w:b/>
        </w:rPr>
        <w:tab/>
      </w:r>
      <w:r w:rsidR="00C00144">
        <w:rPr>
          <w:rFonts w:cs="Times New Roman"/>
        </w:rPr>
        <w:t>V</w:t>
      </w:r>
      <w:r w:rsidRPr="00426625">
        <w:rPr>
          <w:rFonts w:cs="Times New Roman"/>
        </w:rPr>
        <w:t>I.</w:t>
      </w:r>
      <w:r>
        <w:rPr>
          <w:rFonts w:cs="Times New Roman"/>
          <w:b/>
        </w:rPr>
        <w:tab/>
      </w:r>
      <w:r w:rsidR="005E5129" w:rsidRPr="003B05A2">
        <w:rPr>
          <w:rFonts w:cs="Times New Roman"/>
        </w:rPr>
        <w:t xml:space="preserve">Nalaže se Zemljišnoknjižnom odjelu Općinskog suda u </w:t>
      </w:r>
      <w:r w:rsidR="00EF415E">
        <w:rPr>
          <w:rFonts w:cs="Times New Roman"/>
        </w:rPr>
        <w:t>Varaždinu</w:t>
      </w:r>
      <w:r w:rsidR="005E5129" w:rsidRPr="003B05A2">
        <w:rPr>
          <w:rFonts w:cs="Times New Roman"/>
        </w:rPr>
        <w:t xml:space="preserve"> zabilježba rješenja o dosudi odmah po primitku  ovog  rješenja.</w:t>
      </w:r>
    </w:p>
    <w:p w14:textId="77777777" w14:paraId="1580C01F" w:rsidRDefault="00FA46E3" w:rsidP="00A47488" w:rsidR="00FA46E3" w:rsidRPr="00FA46E3">
      <w:pPr>
        <w:pStyle w:val="ListaeSPIS"/>
        <w:numPr>
          <w:ilvl w:val="0"/>
          <w:numId w:val="0"/>
        </w:numPr>
        <w:ind w:left="624"/>
      </w:pPr>
    </w:p>
    <w:p w14:textId="15894606" w14:paraId="07571811" w:rsidRDefault="003B05A2" w:rsidP="00A47488" w:rsidR="005E5129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  <w:r>
        <w:rPr>
          <w:rFonts w:cs="Times New Roman"/>
          <w:b/>
        </w:rPr>
        <w:tab/>
      </w:r>
      <w:r w:rsidR="00C00144">
        <w:rPr>
          <w:rFonts w:cs="Times New Roman"/>
        </w:rPr>
        <w:t>VI</w:t>
      </w:r>
      <w:r w:rsidRPr="00426625">
        <w:rPr>
          <w:rFonts w:cs="Times New Roman"/>
        </w:rPr>
        <w:t>I.</w:t>
      </w:r>
      <w:r w:rsidRPr="003B05A2">
        <w:rPr>
          <w:rFonts w:cs="Times New Roman"/>
        </w:rPr>
        <w:t xml:space="preserve"> </w:t>
      </w:r>
      <w:r>
        <w:rPr>
          <w:rFonts w:cs="Times New Roman"/>
        </w:rPr>
        <w:tab/>
      </w:r>
      <w:r w:rsidR="005E5129" w:rsidRPr="003B05A2">
        <w:rPr>
          <w:rFonts w:cs="Times New Roman"/>
        </w:rPr>
        <w:t xml:space="preserve">Nalaže se Zemljišnoknjižnom odjelu Općinskog suda u </w:t>
      </w:r>
      <w:r w:rsidR="00EF415E">
        <w:rPr>
          <w:rFonts w:cs="Times New Roman"/>
        </w:rPr>
        <w:t>Varaždinu</w:t>
      </w:r>
      <w:r w:rsidR="005E5129" w:rsidRPr="003B05A2">
        <w:rPr>
          <w:rFonts w:cs="Times New Roman"/>
        </w:rPr>
        <w:t xml:space="preserve"> upis prava  vlasn</w:t>
      </w:r>
      <w:r w:rsidR="00B721C6">
        <w:rPr>
          <w:rFonts w:cs="Times New Roman"/>
        </w:rPr>
        <w:t>ištva na nekretnini</w:t>
      </w:r>
      <w:r w:rsidR="005F5B80" w:rsidRPr="003B05A2">
        <w:rPr>
          <w:rFonts w:cs="Times New Roman"/>
        </w:rPr>
        <w:t xml:space="preserve"> iz točke I.</w:t>
      </w:r>
      <w:r w:rsidR="005E5129" w:rsidRPr="003B05A2">
        <w:rPr>
          <w:rFonts w:cs="Times New Roman"/>
        </w:rPr>
        <w:t xml:space="preserve"> izreke ovog rješenja </w:t>
      </w:r>
      <w:r w:rsidR="00B721C6">
        <w:rPr>
          <w:rFonts w:cs="Times New Roman"/>
        </w:rPr>
        <w:t>u</w:t>
      </w:r>
      <w:r w:rsidR="005E5129" w:rsidRPr="003B05A2">
        <w:rPr>
          <w:rFonts w:cs="Times New Roman"/>
        </w:rPr>
        <w:t xml:space="preserve"> korist kupca</w:t>
      </w:r>
      <w:r w:rsidR="00897E37" w:rsidRPr="00897E37">
        <w:t xml:space="preserve"> </w:t>
      </w:r>
      <w:proofErr w:type="spellStart"/>
      <w:r w:rsidR="00897E37">
        <w:t>KorBox</w:t>
      </w:r>
      <w:proofErr w:type="spellEnd"/>
      <w:r w:rsidR="00897E37">
        <w:t xml:space="preserve"> d.o.o., Zagreb, Trgovačka 6, </w:t>
      </w:r>
      <w:r w:rsidR="00897E37" w:rsidRPr="00426625">
        <w:t xml:space="preserve">OIB: </w:t>
      </w:r>
      <w:r w:rsidR="00897E37">
        <w:t>54253942164</w:t>
      </w:r>
      <w:r w:rsidR="005F5B80">
        <w:t xml:space="preserve">, </w:t>
      </w:r>
      <w:r w:rsidR="005E5129" w:rsidRPr="003B05A2">
        <w:rPr>
          <w:rFonts w:cs="Times New Roman"/>
        </w:rPr>
        <w:t>nakon pravomoćnosti ovog rješenja</w:t>
      </w:r>
      <w:r w:rsidR="00EF415E">
        <w:rPr>
          <w:rFonts w:cs="Times New Roman"/>
        </w:rPr>
        <w:t xml:space="preserve">, </w:t>
      </w:r>
      <w:r w:rsidR="00B721C6">
        <w:rPr>
          <w:rFonts w:cs="Times New Roman"/>
        </w:rPr>
        <w:t>a na temelju</w:t>
      </w:r>
      <w:r w:rsidR="005E5129" w:rsidRPr="003B05A2">
        <w:rPr>
          <w:rFonts w:cs="Times New Roman"/>
        </w:rPr>
        <w:t xml:space="preserve"> pravomoćn</w:t>
      </w:r>
      <w:r w:rsidR="00B721C6">
        <w:rPr>
          <w:rFonts w:cs="Times New Roman"/>
        </w:rPr>
        <w:t>og rješenja o dosudi nekretnine.</w:t>
      </w:r>
      <w:r w:rsidR="00705E89">
        <w:rPr>
          <w:rFonts w:cs="Times New Roman"/>
        </w:rPr>
        <w:t xml:space="preserve"> </w:t>
      </w:r>
    </w:p>
    <w:p w14:textId="4E500CD3" w14:paraId="3342FD7F" w:rsidRDefault="00897E37" w:rsidP="00A47488" w:rsidR="00D3253D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14:textId="28350C94" w14:paraId="2C03C941" w:rsidRDefault="00D3253D" w:rsidP="00D3253D" w:rsidR="00FA46E3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  <w:r>
        <w:rPr>
          <w:rFonts w:cs="Times New Roman"/>
        </w:rPr>
        <w:tab/>
      </w:r>
      <w:r w:rsidR="00C00144">
        <w:rPr>
          <w:rFonts w:cs="Times New Roman"/>
        </w:rPr>
        <w:t>VIII</w:t>
      </w:r>
      <w:r w:rsidRPr="00426625">
        <w:rPr>
          <w:rFonts w:cs="Times New Roman"/>
        </w:rPr>
        <w:t>.</w:t>
      </w:r>
      <w:r>
        <w:rPr>
          <w:rFonts w:cs="Times New Roman"/>
          <w:b/>
        </w:rPr>
        <w:tab/>
      </w:r>
      <w:r>
        <w:rPr>
          <w:rFonts w:cs="Times New Roman"/>
        </w:rPr>
        <w:t>Nekretnina iz točke I. ovog rješenja predat će se kupcu zaključkom o predaji nekretnina nakon što ovo rješenje postane pravomoćno</w:t>
      </w:r>
      <w:r w:rsidR="00EF415E">
        <w:rPr>
          <w:rFonts w:cs="Times New Roman"/>
        </w:rPr>
        <w:t xml:space="preserve">, </w:t>
      </w:r>
      <w:r w:rsidR="00EF45E7">
        <w:rPr>
          <w:rFonts w:cs="Times New Roman"/>
        </w:rPr>
        <w:t>nako</w:t>
      </w:r>
      <w:r>
        <w:rPr>
          <w:rFonts w:cs="Times New Roman"/>
        </w:rPr>
        <w:t>n čeg</w:t>
      </w:r>
      <w:r w:rsidR="00D91CF0">
        <w:rPr>
          <w:rFonts w:cs="Times New Roman"/>
        </w:rPr>
        <w:t>a isti stupa u posjed nekretnine.</w:t>
      </w:r>
    </w:p>
    <w:p w14:textId="77777777" w14:paraId="284C8D78" w:rsidRDefault="00D3253D" w:rsidP="00D3253D" w:rsidR="00D3253D" w:rsidRPr="00FA46E3">
      <w:pPr>
        <w:tabs>
          <w:tab w:pos="708" w:val="left"/>
        </w:tabs>
        <w:spacing w:after="0"/>
        <w:ind w:hanging="1410" w:left="1410"/>
        <w:contextualSpacing/>
        <w:jc w:val="both"/>
      </w:pPr>
    </w:p>
    <w:p w14:textId="1D1121B2" w14:paraId="61064DD1" w:rsidRDefault="003B05A2" w:rsidP="00EF415E" w:rsidR="00FA46E3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  <w:r>
        <w:rPr>
          <w:rFonts w:cs="Times New Roman"/>
          <w:b/>
        </w:rPr>
        <w:tab/>
      </w:r>
      <w:r w:rsidR="00C00144" w:rsidRPr="00C00144">
        <w:rPr>
          <w:rFonts w:cs="Times New Roman"/>
        </w:rPr>
        <w:t>I</w:t>
      </w:r>
      <w:r w:rsidRPr="00C00144">
        <w:rPr>
          <w:rFonts w:cs="Times New Roman"/>
        </w:rPr>
        <w:t>X</w:t>
      </w:r>
      <w:r w:rsidRPr="00426625">
        <w:rPr>
          <w:rFonts w:cs="Times New Roman"/>
        </w:rPr>
        <w:t>.</w:t>
      </w:r>
      <w:r w:rsidRPr="003B05A2">
        <w:rPr>
          <w:rFonts w:cs="Times New Roman"/>
          <w:b/>
        </w:rPr>
        <w:tab/>
      </w:r>
      <w:r w:rsidR="005E5129" w:rsidRPr="003B05A2">
        <w:rPr>
          <w:rFonts w:cs="Times New Roman"/>
        </w:rPr>
        <w:t xml:space="preserve">Nalaže se Zemljišnoknjižnom odjelu Općinskog suda u </w:t>
      </w:r>
      <w:r w:rsidR="00EF415E">
        <w:rPr>
          <w:rFonts w:cs="Times New Roman"/>
        </w:rPr>
        <w:t>Varaždinu</w:t>
      </w:r>
      <w:r w:rsidR="005F5B80" w:rsidRPr="003B05A2">
        <w:rPr>
          <w:rFonts w:cs="Times New Roman"/>
        </w:rPr>
        <w:t xml:space="preserve"> </w:t>
      </w:r>
      <w:r w:rsidR="005E5129" w:rsidRPr="003B05A2">
        <w:rPr>
          <w:rFonts w:cs="Times New Roman"/>
        </w:rPr>
        <w:t xml:space="preserve">brisanje prava i tereta u skladu s točkom </w:t>
      </w:r>
      <w:r w:rsidR="00B721C6">
        <w:rPr>
          <w:rFonts w:cs="Times New Roman"/>
        </w:rPr>
        <w:t>V</w:t>
      </w:r>
      <w:r w:rsidR="005F5B80" w:rsidRPr="003B05A2">
        <w:rPr>
          <w:rFonts w:cs="Times New Roman"/>
        </w:rPr>
        <w:t>.</w:t>
      </w:r>
      <w:r w:rsidR="005E5129" w:rsidRPr="003B05A2">
        <w:rPr>
          <w:rFonts w:cs="Times New Roman"/>
        </w:rPr>
        <w:t xml:space="preserve"> izreke ovog rješenja na</w:t>
      </w:r>
      <w:r w:rsidR="00EF415E">
        <w:rPr>
          <w:rFonts w:cs="Times New Roman"/>
        </w:rPr>
        <w:t>kon pravomoćnosti ovog rješenja.</w:t>
      </w:r>
    </w:p>
    <w:p w14:textId="77777777" w14:paraId="3FF719D7" w:rsidRDefault="00EF415E" w:rsidP="00EF415E" w:rsidR="00EF415E" w:rsidRPr="00EF415E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</w:p>
    <w:p w14:textId="5182BC63" w14:paraId="33C19F91" w:rsidRDefault="003B05A2" w:rsidP="00015F6F" w:rsidR="00426625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  <w:r>
        <w:rPr>
          <w:rFonts w:cs="Times New Roman"/>
          <w:b/>
        </w:rPr>
        <w:tab/>
      </w:r>
      <w:r w:rsidRPr="00426625">
        <w:rPr>
          <w:rFonts w:cs="Times New Roman"/>
        </w:rPr>
        <w:t>X.</w:t>
      </w:r>
      <w:r>
        <w:rPr>
          <w:rFonts w:cs="Times New Roman"/>
        </w:rPr>
        <w:tab/>
      </w:r>
      <w:r w:rsidR="005E5129" w:rsidRPr="003B05A2">
        <w:rPr>
          <w:rFonts w:cs="Times New Roman"/>
        </w:rPr>
        <w:t xml:space="preserve">Smatrat će se da je ovo rješenje o dosudi dostavljeno svim osobama kojima </w:t>
      </w:r>
      <w:r w:rsidR="002E6F35">
        <w:rPr>
          <w:rFonts w:cs="Times New Roman"/>
        </w:rPr>
        <w:t xml:space="preserve">je dostavljen </w:t>
      </w:r>
      <w:r w:rsidR="005E5129" w:rsidRPr="003B05A2">
        <w:rPr>
          <w:rFonts w:cs="Times New Roman"/>
        </w:rPr>
        <w:t xml:space="preserve">zaključak o prodaji te svim sudionicima u dražbi istekom trećeg dana od dana njegova isticanja na e-Oglasnoj ploči. Te osobe imaju pravo tražiti da im se u sudskoj pisarnici neposredno preda </w:t>
      </w:r>
      <w:proofErr w:type="spellStart"/>
      <w:r w:rsidR="005E5129" w:rsidRPr="003B05A2">
        <w:rPr>
          <w:rFonts w:cs="Times New Roman"/>
        </w:rPr>
        <w:t>otpravak</w:t>
      </w:r>
      <w:proofErr w:type="spellEnd"/>
      <w:r w:rsidR="005E5129" w:rsidRPr="003B05A2">
        <w:rPr>
          <w:rFonts w:cs="Times New Roman"/>
        </w:rPr>
        <w:t xml:space="preserve"> ovog rješenja.</w:t>
      </w:r>
    </w:p>
    <w:p w14:textId="77777777" w14:paraId="487BADE7" w:rsidRDefault="00015F6F" w:rsidP="00015F6F" w:rsidR="00015F6F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</w:p>
    <w:p w14:textId="77777777" w14:paraId="2B789643" w:rsidRDefault="00EF415E" w:rsidP="00015F6F" w:rsidR="00EF415E" w:rsidRPr="00015F6F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</w:p>
    <w:p w14:textId="77777777" w14:paraId="6A7A70AE" w:rsidRDefault="005E5129" w:rsidP="00A47488" w:rsidR="005E5129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14:textId="77777777" w14:paraId="7641B64C" w:rsidRDefault="005E5129" w:rsidP="00A47488" w:rsidR="005E5129">
      <w:pPr>
        <w:spacing w:after="0"/>
        <w:jc w:val="both"/>
        <w:rPr>
          <w:rFonts w:cs="Times New Roman"/>
        </w:rPr>
      </w:pPr>
    </w:p>
    <w:p w14:textId="77777777" w14:paraId="51FB81D0" w:rsidRDefault="005E5129" w:rsidP="00A47488" w:rsidR="005E5129">
      <w:pPr>
        <w:spacing w:after="0"/>
        <w:jc w:val="both"/>
        <w:rPr>
          <w:rFonts w:cs="Times New Roman"/>
        </w:rPr>
      </w:pPr>
    </w:p>
    <w:p w14:textId="35D9A177" w14:paraId="38AFDA4F" w:rsidRDefault="005E5129" w:rsidP="00A47488" w:rsidR="005E512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Financij</w:t>
      </w:r>
      <w:r w:rsidR="00582F3D">
        <w:rPr>
          <w:rFonts w:cs="Times New Roman"/>
        </w:rPr>
        <w:t xml:space="preserve">ska </w:t>
      </w:r>
      <w:r w:rsidR="00CD66D8">
        <w:rPr>
          <w:rFonts w:cs="Times New Roman"/>
        </w:rPr>
        <w:t xml:space="preserve">agencija dostavila je sudu </w:t>
      </w:r>
      <w:r w:rsidR="006A49B9">
        <w:rPr>
          <w:rFonts w:cs="Times New Roman"/>
        </w:rPr>
        <w:t>25. srpnja</w:t>
      </w:r>
      <w:r w:rsidR="00582F3D">
        <w:rPr>
          <w:rFonts w:cs="Times New Roman"/>
        </w:rPr>
        <w:t xml:space="preserve"> 2018</w:t>
      </w:r>
      <w:r>
        <w:rPr>
          <w:rFonts w:cs="Times New Roman"/>
        </w:rPr>
        <w:t>. izvještaj o provedenoj elektroničkoj javnoj dražbi (identifikator nadmetanja</w:t>
      </w:r>
      <w:r w:rsidR="006A49B9">
        <w:rPr>
          <w:rFonts w:cs="Times New Roman"/>
        </w:rPr>
        <w:t>: 89</w:t>
      </w:r>
      <w:r w:rsidR="00897E37">
        <w:rPr>
          <w:rFonts w:cs="Times New Roman"/>
        </w:rPr>
        <w:t>44</w:t>
      </w:r>
      <w:r>
        <w:rPr>
          <w:rFonts w:cs="Times New Roman"/>
        </w:rPr>
        <w:t xml:space="preserve">) od </w:t>
      </w:r>
      <w:r w:rsidR="006A49B9">
        <w:rPr>
          <w:rFonts w:cs="Times New Roman"/>
        </w:rPr>
        <w:t xml:space="preserve">19. srpnja </w:t>
      </w:r>
      <w:r w:rsidR="00582F3D">
        <w:rPr>
          <w:rFonts w:cs="Times New Roman"/>
        </w:rPr>
        <w:t>2018.</w:t>
      </w:r>
      <w:r w:rsidR="007A68A3">
        <w:rPr>
          <w:rFonts w:cs="Times New Roman"/>
        </w:rPr>
        <w:t>, Klasa: O/110-10/17</w:t>
      </w:r>
      <w:r>
        <w:rPr>
          <w:rFonts w:cs="Times New Roman"/>
        </w:rPr>
        <w:t>-01/</w:t>
      </w:r>
      <w:r w:rsidR="006A49B9">
        <w:rPr>
          <w:rFonts w:cs="Times New Roman"/>
        </w:rPr>
        <w:t>721</w:t>
      </w:r>
      <w:r w:rsidR="007A68A3">
        <w:rPr>
          <w:rFonts w:cs="Times New Roman"/>
        </w:rPr>
        <w:t xml:space="preserve">, </w:t>
      </w:r>
      <w:proofErr w:type="spellStart"/>
      <w:r w:rsidR="007A68A3">
        <w:rPr>
          <w:rFonts w:cs="Times New Roman"/>
        </w:rPr>
        <w:t>Ur</w:t>
      </w:r>
      <w:proofErr w:type="spellEnd"/>
      <w:r w:rsidR="007A68A3">
        <w:rPr>
          <w:rFonts w:cs="Times New Roman"/>
        </w:rPr>
        <w:t>. br.</w:t>
      </w:r>
      <w:r w:rsidR="006A49B9">
        <w:rPr>
          <w:rFonts w:cs="Times New Roman"/>
        </w:rPr>
        <w:t xml:space="preserve">: </w:t>
      </w:r>
      <w:r w:rsidR="00CD66D8">
        <w:rPr>
          <w:rFonts w:cs="Times New Roman"/>
        </w:rPr>
        <w:t>07-01-18-</w:t>
      </w:r>
      <w:r w:rsidR="006A49B9">
        <w:rPr>
          <w:rFonts w:cs="Times New Roman"/>
        </w:rPr>
        <w:t>8</w:t>
      </w:r>
      <w:r w:rsidR="00897E37">
        <w:rPr>
          <w:rFonts w:cs="Times New Roman"/>
        </w:rPr>
        <w:t>2</w:t>
      </w:r>
      <w:r>
        <w:rPr>
          <w:rFonts w:cs="Times New Roman"/>
        </w:rPr>
        <w:t xml:space="preserve">, kojim je obavijestila sud da je </w:t>
      </w:r>
      <w:r w:rsidR="006A49B9">
        <w:rPr>
          <w:rFonts w:cs="Times New Roman"/>
        </w:rPr>
        <w:t>za nekretninu iz točke I.</w:t>
      </w:r>
      <w:r>
        <w:rPr>
          <w:rFonts w:cs="Times New Roman"/>
        </w:rPr>
        <w:t xml:space="preserve"> izreke ovog rješenja o dosudi nadmetanje završeno </w:t>
      </w:r>
      <w:r w:rsidR="006A49B9">
        <w:rPr>
          <w:rFonts w:cs="Times New Roman"/>
        </w:rPr>
        <w:t xml:space="preserve">18. srpnja </w:t>
      </w:r>
      <w:r>
        <w:rPr>
          <w:rFonts w:cs="Times New Roman"/>
        </w:rPr>
        <w:t>201</w:t>
      </w:r>
      <w:r w:rsidR="00582F3D">
        <w:rPr>
          <w:rFonts w:cs="Times New Roman"/>
        </w:rPr>
        <w:t>8</w:t>
      </w:r>
      <w:r>
        <w:rPr>
          <w:rFonts w:cs="Times New Roman"/>
        </w:rPr>
        <w:t>. i da je najvišu ponudu na</w:t>
      </w:r>
      <w:r w:rsidR="007D62BF">
        <w:rPr>
          <w:rFonts w:cs="Times New Roman"/>
        </w:rPr>
        <w:t xml:space="preserve"> </w:t>
      </w:r>
      <w:r w:rsidR="00EB254C">
        <w:rPr>
          <w:rFonts w:cs="Times New Roman"/>
        </w:rPr>
        <w:t>elektroničkoj javnoj dražbi dao</w:t>
      </w:r>
      <w:r w:rsidR="00582F3D">
        <w:t xml:space="preserve"> </w:t>
      </w:r>
      <w:r w:rsidR="00705E89">
        <w:t>kupac</w:t>
      </w:r>
      <w:r w:rsidR="00CF71FF" w:rsidRPr="00CF71FF">
        <w:t xml:space="preserve"> </w:t>
      </w:r>
      <w:proofErr w:type="spellStart"/>
      <w:r w:rsidR="00CF71FF">
        <w:t>KorBox</w:t>
      </w:r>
      <w:proofErr w:type="spellEnd"/>
      <w:r w:rsidR="00CF71FF">
        <w:t xml:space="preserve"> d.o.o., Zagreb, Trgovačka 6, </w:t>
      </w:r>
      <w:r w:rsidR="00CF71FF" w:rsidRPr="00426625">
        <w:t xml:space="preserve">OIB: </w:t>
      </w:r>
      <w:r w:rsidR="00CF71FF">
        <w:t>54253942164</w:t>
      </w:r>
      <w:r w:rsidR="007A68A3">
        <w:t>,</w:t>
      </w:r>
      <w:r w:rsidR="007A68A3">
        <w:rPr>
          <w:rFonts w:cs="Times New Roman"/>
        </w:rPr>
        <w:t xml:space="preserve"> u iznosu od </w:t>
      </w:r>
      <w:r w:rsidR="00CF71FF">
        <w:rPr>
          <w:rFonts w:cs="Times New Roman"/>
        </w:rPr>
        <w:t xml:space="preserve">80.001,00 </w:t>
      </w:r>
      <w:r>
        <w:rPr>
          <w:rFonts w:cs="Times New Roman"/>
        </w:rPr>
        <w:t xml:space="preserve">kuna, a čija je ponuda valjana. </w:t>
      </w:r>
    </w:p>
    <w:p w14:textId="77777777" w14:paraId="4D56E90E" w:rsidRDefault="00FA46E3" w:rsidP="00A47488" w:rsidR="00FA46E3">
      <w:pPr>
        <w:spacing w:after="0"/>
        <w:jc w:val="both"/>
        <w:rPr>
          <w:rFonts w:cs="Times New Roman"/>
        </w:rPr>
      </w:pPr>
    </w:p>
    <w:p w14:textId="4A347AB7" w14:paraId="7F30F83B" w:rsidRDefault="006A49B9" w:rsidP="006A49B9" w:rsidR="006A49B9" w:rsidRPr="006A49B9">
      <w:pPr>
        <w:spacing w:after="200"/>
        <w:jc w:val="both"/>
        <w:rPr>
          <w:rFonts w:cs="Times New Roman" w:eastAsia="Calibri"/>
        </w:rPr>
      </w:pPr>
      <w:r w:rsidRPr="006A49B9">
        <w:rPr>
          <w:rFonts w:cs="Times New Roman" w:eastAsia="Calibri"/>
        </w:rPr>
        <w:tab/>
        <w:t xml:space="preserve">U skladu sa ovim činjenicama, sud je primjenom čl. 103., 106. i 108. Ovršnog zakona (dalje OZ, Narodne novine broj 112/12, 25/13 i 93/14), te čl. 26. Pravilnika o načinu i postupku provedbe prodaje nekretnina i pokretnina u ovršnom postupku (Narodne novine broj 156/14) odlučio kao u izreci ovog rješenja o dosudi, te s obzirom na činjenicu da jamčevina koja je uplaćena od ovog kupca iznosi </w:t>
      </w:r>
      <w:r w:rsidR="00CF71FF">
        <w:rPr>
          <w:rFonts w:cs="Times New Roman" w:eastAsia="Calibri"/>
        </w:rPr>
        <w:t>534</w:t>
      </w:r>
      <w:r w:rsidRPr="006A49B9">
        <w:rPr>
          <w:rFonts w:cs="Times New Roman" w:eastAsia="Calibri"/>
        </w:rPr>
        <w:t>.</w:t>
      </w:r>
      <w:r w:rsidR="00CF71FF">
        <w:rPr>
          <w:rFonts w:cs="Times New Roman" w:eastAsia="Calibri"/>
        </w:rPr>
        <w:t>502,85</w:t>
      </w:r>
      <w:r w:rsidRPr="006A49B9">
        <w:rPr>
          <w:rFonts w:cs="Times New Roman" w:eastAsia="Calibri"/>
        </w:rPr>
        <w:t xml:space="preserve"> kn, što je više od cijene koja je ponuđena od ovog kupca, nije bilo potrebno pozivati kupca na uplatu </w:t>
      </w:r>
      <w:proofErr w:type="spellStart"/>
      <w:r w:rsidRPr="006A49B9">
        <w:rPr>
          <w:rFonts w:cs="Times New Roman" w:eastAsia="Calibri"/>
        </w:rPr>
        <w:t>kupovnine</w:t>
      </w:r>
      <w:proofErr w:type="spellEnd"/>
      <w:r w:rsidRPr="006A49B9">
        <w:rPr>
          <w:rFonts w:cs="Times New Roman" w:eastAsia="Calibri"/>
        </w:rPr>
        <w:t xml:space="preserve"> jer će se ista namiriti iz uplaćene jamčevine, a sud je odredio i da se nakon pravomoćnosti ovog rješenja o dosudi </w:t>
      </w:r>
      <w:r w:rsidRPr="006A49B9">
        <w:rPr>
          <w:rFonts w:cs="Times New Roman" w:eastAsia="Calibri"/>
        </w:rPr>
        <w:lastRenderedPageBreak/>
        <w:t>naloži nadležnom sudu upis prava vlasništva navedenog kupca za prodanu nekretninu i brisanje svih tereta i zabilježbi, kako je to propisano čl. 108. OZ.</w:t>
      </w:r>
    </w:p>
    <w:p w14:textId="77777777" w14:paraId="2287ACCC" w:rsidRDefault="005E5129" w:rsidP="00A47488" w:rsidR="005E5129">
      <w:pPr>
        <w:spacing w:after="0"/>
        <w:ind w:firstLine="708"/>
        <w:jc w:val="both"/>
      </w:pPr>
    </w:p>
    <w:p w14:textId="77777777" w14:paraId="49FCCA6D" w:rsidRDefault="005E5129" w:rsidP="00A47488" w:rsidR="005E5129">
      <w:pPr>
        <w:spacing w:after="0"/>
        <w:ind w:firstLine="708"/>
        <w:jc w:val="both"/>
      </w:pPr>
    </w:p>
    <w:p w14:textId="5D5137DE" w14:paraId="01EE99E8" w:rsidRDefault="005E5129" w:rsidP="00EF45E7" w:rsidR="005E5129">
      <w:pPr>
        <w:spacing w:after="0"/>
        <w:jc w:val="center"/>
      </w:pPr>
      <w:r>
        <w:t xml:space="preserve">U Varaždinu </w:t>
      </w:r>
      <w:r w:rsidR="006A49B9">
        <w:t xml:space="preserve">19. rujna 2018.  </w:t>
      </w:r>
    </w:p>
    <w:p w14:textId="77777777" w14:paraId="61EE6BCF" w:rsidRDefault="00D57F6B" w:rsidP="00EF45E7" w:rsidR="00D57F6B">
      <w:pPr>
        <w:spacing w:after="0"/>
        <w:jc w:val="center"/>
      </w:pPr>
    </w:p>
    <w:p w14:textId="19B5DF49" w14:paraId="12AAC5FC" w:rsidRDefault="00D57F6B" w:rsidP="009D2981" w:rsidR="00D57F6B">
      <w:pPr>
        <w:spacing w:after="0"/>
        <w:ind w:left="4956"/>
        <w:jc w:val="center"/>
      </w:pPr>
      <w:r>
        <w:t>Sutkinja</w:t>
      </w:r>
    </w:p>
    <w:p w14:textId="77777777" w14:paraId="7143B9F3" w:rsidRDefault="00D57F6B" w:rsidP="009D2981" w:rsidR="00D57F6B">
      <w:pPr>
        <w:spacing w:after="0"/>
        <w:ind w:left="10620"/>
        <w:jc w:val="center"/>
      </w:pPr>
    </w:p>
    <w:p w14:textId="2311853A" w14:paraId="4E419597" w:rsidRDefault="00D57F6B" w:rsidP="009D2981" w:rsidR="00D57F6B">
      <w:pPr>
        <w:spacing w:after="0"/>
        <w:ind w:left="4956"/>
        <w:jc w:val="center"/>
      </w:pPr>
      <w:r>
        <w:t>Melita Poljanec Bubaš</w:t>
      </w:r>
      <w:r w:rsidR="00F66429">
        <w:t>, v.r.</w:t>
      </w:r>
    </w:p>
    <w:p w14:textId="77777777" w14:paraId="0496AA57" w:rsidRDefault="00F66429" w:rsidP="009D2981" w:rsidR="00F66429">
      <w:pPr>
        <w:spacing w:after="0"/>
        <w:ind w:left="4956"/>
        <w:jc w:val="center"/>
      </w:pPr>
    </w:p>
    <w:p w14:textId="50665DF8" w14:paraId="7230CFB1" w:rsidRDefault="00F66429" w:rsidP="009D2981" w:rsidR="00F66429">
      <w:pPr>
        <w:spacing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14:textId="77777777" w14:paraId="79FB3798" w:rsidRDefault="009D2981" w:rsidP="009D2981" w:rsidR="009D2981">
      <w:pPr>
        <w:spacing w:after="0"/>
        <w:ind w:left="10620"/>
        <w:jc w:val="center"/>
      </w:pPr>
    </w:p>
    <w:p w14:textId="4C15230C" w14:paraId="57BB5E8D" w:rsidRDefault="00073AE7" w:rsidP="006A49B9" w:rsidR="005E5129">
      <w:pPr>
        <w:spacing w:after="0"/>
        <w:jc w:val="both"/>
      </w:pPr>
      <w:r>
        <w:t xml:space="preserve">     </w:t>
      </w:r>
      <w:r w:rsidR="00A47488">
        <w:tab/>
      </w:r>
    </w:p>
    <w:p w14:textId="11F48BC4" w14:paraId="07BEE167" w:rsidRDefault="009D2981" w:rsidP="009D2981" w:rsidR="005E5129">
      <w:pPr>
        <w:spacing w:after="0"/>
        <w:jc w:val="both"/>
      </w:pPr>
      <w:r>
        <w:t xml:space="preserve">  </w:t>
      </w:r>
      <w:r w:rsidR="005E5129">
        <w:t xml:space="preserve">                                                </w:t>
      </w:r>
      <w:r w:rsidR="00D57F6B">
        <w:t xml:space="preserve">                           </w:t>
      </w:r>
      <w:r w:rsidR="005E5129">
        <w:t xml:space="preserve">                                                         </w:t>
      </w:r>
      <w:r w:rsidR="00D57F6B">
        <w:t xml:space="preserve">                       </w:t>
      </w:r>
      <w:r w:rsidR="00015F6F">
        <w:t>Uputa o pravnom  lijeku:</w:t>
      </w:r>
    </w:p>
    <w:p w14:textId="2FD6A08A" w14:paraId="455DCAB2" w:rsidRDefault="006A49B9" w:rsidP="006A49B9" w:rsidR="006A49B9" w:rsidRPr="006A49B9">
      <w:pPr>
        <w:spacing w:after="0"/>
        <w:jc w:val="both"/>
        <w:rPr>
          <w:rFonts w:cs="Times New Roman" w:eastAsia="Calibri"/>
        </w:rPr>
      </w:pPr>
      <w:r w:rsidRPr="006A49B9">
        <w:rPr>
          <w:rFonts w:cs="Times New Roman" w:eastAsia="Calibri"/>
        </w:rPr>
        <w:t xml:space="preserve">Protiv ovog rješenja žalbu može podnijeti, stečajni upravitelj, </w:t>
      </w:r>
      <w:r w:rsidR="00054717">
        <w:rPr>
          <w:rFonts w:cs="Times New Roman" w:eastAsia="Calibri"/>
        </w:rPr>
        <w:t>vjerovnici</w:t>
      </w:r>
      <w:r w:rsidRPr="006A49B9">
        <w:rPr>
          <w:rFonts w:cs="Times New Roman" w:eastAsia="Calibri"/>
        </w:rPr>
        <w:t xml:space="preserve">, </w:t>
      </w:r>
      <w:r w:rsidR="0041760C">
        <w:rPr>
          <w:rFonts w:cs="Times New Roman" w:eastAsia="Calibri"/>
        </w:rPr>
        <w:t xml:space="preserve">te osobe koje su sudjelovale na dražbi kao ponuditelji, </w:t>
      </w:r>
      <w:r w:rsidRPr="006A49B9">
        <w:rPr>
          <w:rFonts w:cs="Times New Roman" w:eastAsia="Calibri"/>
        </w:rPr>
        <w:t xml:space="preserve">u roku od 8 dana od proteka roka od tri dana nakon isticanja ovog rješenja o dosudi na e-Oglasnoj ploči ovoga suda. Žalba se podnosi </w:t>
      </w:r>
      <w:r w:rsidR="00605643">
        <w:rPr>
          <w:rFonts w:cs="Times New Roman" w:eastAsia="Calibri"/>
        </w:rPr>
        <w:t>putem ovog suda u četiri</w:t>
      </w:r>
      <w:r w:rsidRPr="006A49B9">
        <w:rPr>
          <w:rFonts w:cs="Times New Roman" w:eastAsia="Calibri"/>
        </w:rPr>
        <w:t xml:space="preserve"> primjerka, a o žalbi odlučuje Visoki trgovački sud Republike Hrvatske.</w:t>
      </w:r>
    </w:p>
    <w:p w14:textId="77777777" w14:paraId="1851BB51" w:rsidRDefault="005E5129" w:rsidP="00A47488" w:rsidR="005E5129">
      <w:pPr>
        <w:spacing w:after="0"/>
        <w:jc w:val="both"/>
        <w:rPr>
          <w:rFonts w:cs="Times New Roman"/>
        </w:rPr>
      </w:pPr>
    </w:p>
    <w:p w14:textId="77777777" w14:paraId="3A35FAA3" w:rsidRDefault="006A49B9" w:rsidP="00A47488" w:rsidR="006A49B9">
      <w:pPr>
        <w:spacing w:after="0"/>
        <w:jc w:val="both"/>
        <w:rPr>
          <w:rFonts w:cs="Times New Roman"/>
        </w:rPr>
      </w:pPr>
    </w:p>
    <w:p w14:textId="77777777" w14:paraId="128BC30F" w:rsidRDefault="005E5129" w:rsidP="00A47488" w:rsidR="005E5129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14:textId="6FE0F3DB" w14:paraId="16C6D102" w:rsidRDefault="009D2981" w:rsidP="009D2981" w:rsidR="005E5129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ovoga suda</w:t>
      </w:r>
    </w:p>
    <w:p w14:textId="2C3B5229" w14:paraId="23F7FE3D" w:rsidRDefault="009D2981" w:rsidP="009D2981" w:rsidR="009D2981" w:rsidRPr="009D2981">
      <w:pPr>
        <w:pStyle w:val="Bezproreda"/>
        <w:numPr>
          <w:ilvl w:val="0"/>
          <w:numId w:val="49"/>
        </w:numPr>
        <w:jc w:val="both"/>
      </w:pPr>
      <w:r>
        <w:t xml:space="preserve">Kupcu </w:t>
      </w:r>
      <w:proofErr w:type="spellStart"/>
      <w:r w:rsidR="008E2D17">
        <w:t>KorBox</w:t>
      </w:r>
      <w:proofErr w:type="spellEnd"/>
      <w:r w:rsidR="008E2D17">
        <w:t xml:space="preserve"> d.o.o. zastupan po punomoćniku iz Odvjetničkog ureda Galić, iz Zagreba, Selska cesta 90/B</w:t>
      </w:r>
    </w:p>
    <w:p w14:textId="4C3DC4E2" w14:paraId="644CFE8C" w:rsidRDefault="005E5129" w:rsidP="009D2981" w:rsidR="005E5129">
      <w:pPr>
        <w:pStyle w:val="Bezproreda"/>
        <w:numPr>
          <w:ilvl w:val="0"/>
          <w:numId w:val="49"/>
        </w:numPr>
        <w:jc w:val="both"/>
      </w:pPr>
      <w:r>
        <w:t xml:space="preserve">Zemljišnoknjižnom odjelu Općinskog suda u </w:t>
      </w:r>
      <w:r w:rsidR="006A49B9">
        <w:t>Varaždinu</w:t>
      </w:r>
      <w:r>
        <w:t>, odmah ra</w:t>
      </w:r>
      <w:r w:rsidR="009D2981">
        <w:t>di zabilježbe rješenja o dosudi</w:t>
      </w:r>
    </w:p>
    <w:p w14:textId="4F58A014" w14:paraId="78CE279F" w:rsidRDefault="005E5129" w:rsidP="009D2981" w:rsidR="005E5129">
      <w:pPr>
        <w:pStyle w:val="Bezproreda"/>
        <w:numPr>
          <w:ilvl w:val="0"/>
          <w:numId w:val="49"/>
        </w:numPr>
        <w:jc w:val="both"/>
      </w:pPr>
      <w:r>
        <w:t xml:space="preserve">Zemljišnoknjižnom odjelu Općinskog suda u </w:t>
      </w:r>
      <w:r w:rsidR="006A49B9">
        <w:t>Varaždinu</w:t>
      </w:r>
      <w:r>
        <w:t>, po prav</w:t>
      </w:r>
      <w:r w:rsidR="009D2981">
        <w:t>omoćnosti</w:t>
      </w:r>
    </w:p>
    <w:p w14:textId="720C4E50" w14:paraId="125B94A0" w:rsidRDefault="005E5129" w:rsidP="00F66429" w:rsidR="005E5129">
      <w:pPr>
        <w:pStyle w:val="Bezproreda"/>
        <w:numPr>
          <w:ilvl w:val="0"/>
          <w:numId w:val="49"/>
        </w:numPr>
        <w:jc w:val="both"/>
      </w:pPr>
      <w:r>
        <w:t xml:space="preserve">Financijska agencija, Regionalni centar Zagreb, </w:t>
      </w:r>
      <w:r w:rsidR="00E014F9">
        <w:t>Ulica grada Vukovara 70</w:t>
      </w:r>
      <w:r>
        <w:t>,</w:t>
      </w:r>
      <w:r w:rsidR="00E014F9">
        <w:t xml:space="preserve"> Zagreb, </w:t>
      </w:r>
      <w:r>
        <w:t xml:space="preserve"> nakon pravomoć</w:t>
      </w:r>
      <w:r w:rsidR="009D2981">
        <w:t>nosti s klauzulom pravomoćnosti</w:t>
      </w:r>
      <w:bookmarkStart w:name="_GoBack" w:id="0"/>
      <w:bookmarkEnd w:id="0"/>
    </w:p>
    <w:p w14:textId="77777777" w14:paraId="5E616F20" w:rsidRDefault="00AE649C" w:rsidP="00A47488" w:rsidR="00AE649C" w:rsidRPr="00B76F3C">
      <w:pPr>
        <w:pStyle w:val="NormaleSPIS"/>
      </w:pPr>
    </w:p>
    <w:p w14:textId="77777777" w14:paraId="5AF116E2" w:rsidRDefault="00AB4602" w:rsidP="00A47488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textId="038E9E51" w14:paraId="6E07CA65" w:rsidRDefault="006A49B9" w:rsidP="00A47488" w:rsidR="00AE649C" w:rsidRPr="00B76F3C">
      <w:pPr>
        <w:pStyle w:val="NormaleSPIS"/>
      </w:pPr>
      <w:r>
        <w:t xml:space="preserve"> </w:t>
      </w:r>
    </w:p>
    <w:sectPr w:rsidSect="005E5129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4B74231A" w:rsidRDefault="000C78CD" w:rsidP="00537B78" w:rsidR="000C78CD">
      <w:r>
        <w:separator/>
      </w:r>
    </w:p>
  </w:endnote>
  <w:endnote w:id="0" w:type="continuationSeparator">
    <w:p w14:textId="77777777" w14:paraId="04F826EC" w:rsidRDefault="000C78CD" w:rsidP="00537B78" w:rsidR="000C7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00"/>
    <w:family w:val="auto"/>
    <w:pitch w:val="variable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86946527"/>
      <w:docPartObj>
        <w:docPartGallery w:val="Page Numbers (Bottom of Page)"/>
        <w:docPartUnique/>
      </w:docPartObj>
    </w:sdtPr>
    <w:sdtEndPr/>
    <w:sdtContent>
      <w:p w14:textId="77777777" w14:paraId="1067918E" w:rsidRDefault="005E5129" w:rsidR="005E512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6429">
          <w:t>3</w:t>
        </w:r>
        <w:r>
          <w:fldChar w:fldCharType="end"/>
        </w:r>
      </w:p>
    </w:sdtContent>
  </w:sdt>
  <w:p w14:textId="77777777" w14:paraId="7047AB0E" w:rsidRDefault="005E5129" w:rsidR="005E512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16449B4F" w:rsidRDefault="000C78CD" w:rsidP="00537B78" w:rsidR="000C78CD">
      <w:r>
        <w:separator/>
      </w:r>
    </w:p>
  </w:footnote>
  <w:footnote w:id="0" w:type="continuationSeparator">
    <w:p w14:textId="77777777" w14:paraId="5EDD63FC" w:rsidRDefault="000C78CD" w:rsidP="00537B78" w:rsidR="000C78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8828707"/>
      <w:docPartObj>
        <w:docPartGallery w:val="Page Numbers (Top of Page)"/>
        <w:docPartUnique/>
      </w:docPartObj>
    </w:sdtPr>
    <w:sdtEndPr/>
    <w:sdtContent>
      <w:p w14:textId="77777777" w14:paraId="4321E42F" w:rsidRDefault="00C15E43" w:rsidR="00DC1FB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6429">
          <w:t>3</w:t>
        </w:r>
        <w:r>
          <w:fldChar w:fldCharType="end"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14:textId="77777777" w14:paraId="3DFDA5FD" w:rsidTr="00A73B0C" w:rsidR="00DC1FB1" w:rsidRPr="00C15E43">
          <w:trPr>
            <w:jc w:val="right"/>
          </w:trPr>
          <w:tc>
            <w:tcPr>
              <w:tcW w:type="dxa" w:w="4320"/>
            </w:tcPr>
            <w:p w14:textId="50D7432B" w14:paraId="063BC4E8" w:rsidRDefault="00897E37" w:rsidP="00A73B0C" w:rsidR="00DC1FB1" w:rsidRPr="00C15E43">
              <w:pPr>
                <w:spacing w:after="0"/>
                <w:jc w:val="right"/>
                <w:rPr>
                  <w:rFonts w:cs="Times New Roman" w:eastAsia="Times New Roman"/>
                  <w:lang w:eastAsia="hr-HR"/>
                </w:rPr>
              </w:pPr>
              <w:r>
                <w:rPr>
                  <w:rFonts w:cs="Times New Roman" w:eastAsia="Times New Roman"/>
                  <w:lang w:eastAsia="hr-HR"/>
                </w:rPr>
                <w:t>Poslovni broj: 2 St-313/2012-205</w:t>
              </w:r>
            </w:p>
          </w:tc>
        </w:tr>
      </w:tbl>
      <w:p w14:textId="48387243" w14:paraId="27CFE55F" w:rsidRDefault="00F66429" w:rsidP="00DC1FB1" w:rsidR="008333A9">
        <w:pPr>
          <w:pStyle w:val="Zaglavlje"/>
          <w:jc w:val="left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F30C8B"/>
    <w:multiLevelType w:val="hybridMultilevel"/>
    <w:tmpl w:val="0A2A5000"/>
    <w:lvl w:tplc="6950A39C" w:ilvl="0">
      <w:start w:val="1"/>
      <w:numFmt w:val="upperRoman"/>
      <w:lvlText w:val="%1."/>
      <w:lvlJc w:val="right"/>
      <w:pPr>
        <w:ind w:hanging="360" w:left="928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6D5F6A"/>
    <w:multiLevelType w:val="hybridMultilevel"/>
    <w:tmpl w:val="064C0D0A"/>
    <w:lvl w:tplc="0BB0DB3C" w:ilvl="0">
      <w:start w:val="1"/>
      <w:numFmt w:val="upperRoman"/>
      <w:lvlText w:val="%1."/>
      <w:lvlJc w:val="left"/>
      <w:pPr>
        <w:ind w:hanging="720" w:left="128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5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4"/>
  </w:num>
  <w:num w:numId="51">
    <w:abstractNumId w:val="12"/>
  </w:num>
  <w:num w:numId="52">
    <w:abstractNumId w:val="44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proofState w:grammar="clean" w:spelling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5F6F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5955"/>
    <w:rsid w:val="000501FB"/>
    <w:rsid w:val="00050364"/>
    <w:rsid w:val="00051F4E"/>
    <w:rsid w:val="00052C01"/>
    <w:rsid w:val="00054717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3AE7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1C98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8CD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A78E1"/>
    <w:rsid w:val="001B2974"/>
    <w:rsid w:val="001B3421"/>
    <w:rsid w:val="001B6650"/>
    <w:rsid w:val="001B66AB"/>
    <w:rsid w:val="001B74F8"/>
    <w:rsid w:val="001C18C0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6E4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1D3D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14B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1E5A"/>
    <w:rsid w:val="002537D5"/>
    <w:rsid w:val="00253DB4"/>
    <w:rsid w:val="00254219"/>
    <w:rsid w:val="0025508F"/>
    <w:rsid w:val="00256800"/>
    <w:rsid w:val="00262D2E"/>
    <w:rsid w:val="00263190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6E24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6F35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765"/>
    <w:rsid w:val="00316B29"/>
    <w:rsid w:val="0031744A"/>
    <w:rsid w:val="00320C9B"/>
    <w:rsid w:val="00322405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0465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5A2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07EB3"/>
    <w:rsid w:val="0041269F"/>
    <w:rsid w:val="00414FE2"/>
    <w:rsid w:val="004159E4"/>
    <w:rsid w:val="00415D6F"/>
    <w:rsid w:val="004170A1"/>
    <w:rsid w:val="0041760C"/>
    <w:rsid w:val="00417F2F"/>
    <w:rsid w:val="00420390"/>
    <w:rsid w:val="0042104F"/>
    <w:rsid w:val="0042377C"/>
    <w:rsid w:val="00423CF6"/>
    <w:rsid w:val="00426625"/>
    <w:rsid w:val="00426DD7"/>
    <w:rsid w:val="00427345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03CA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5F1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55B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37F11"/>
    <w:rsid w:val="005437D7"/>
    <w:rsid w:val="00543CB6"/>
    <w:rsid w:val="00544E5B"/>
    <w:rsid w:val="00547C28"/>
    <w:rsid w:val="005500D0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6511"/>
    <w:rsid w:val="00577686"/>
    <w:rsid w:val="00580782"/>
    <w:rsid w:val="005814C3"/>
    <w:rsid w:val="005819B6"/>
    <w:rsid w:val="0058272D"/>
    <w:rsid w:val="00582F3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129"/>
    <w:rsid w:val="005E62E2"/>
    <w:rsid w:val="005E687F"/>
    <w:rsid w:val="005E6E2E"/>
    <w:rsid w:val="005E75A2"/>
    <w:rsid w:val="005E7831"/>
    <w:rsid w:val="005F083D"/>
    <w:rsid w:val="005F139B"/>
    <w:rsid w:val="005F1927"/>
    <w:rsid w:val="005F21C1"/>
    <w:rsid w:val="005F3378"/>
    <w:rsid w:val="005F5B80"/>
    <w:rsid w:val="0060507C"/>
    <w:rsid w:val="00605643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317"/>
    <w:rsid w:val="00685DBB"/>
    <w:rsid w:val="00686A86"/>
    <w:rsid w:val="00687154"/>
    <w:rsid w:val="0068795D"/>
    <w:rsid w:val="00690822"/>
    <w:rsid w:val="00691F0A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49B9"/>
    <w:rsid w:val="006A51F8"/>
    <w:rsid w:val="006A5A76"/>
    <w:rsid w:val="006A746D"/>
    <w:rsid w:val="006B1653"/>
    <w:rsid w:val="006B1C3F"/>
    <w:rsid w:val="006B247B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3F7A"/>
    <w:rsid w:val="006F4417"/>
    <w:rsid w:val="006F445B"/>
    <w:rsid w:val="006F4B6B"/>
    <w:rsid w:val="006F4CBC"/>
    <w:rsid w:val="006F4DD9"/>
    <w:rsid w:val="006F5C74"/>
    <w:rsid w:val="00700608"/>
    <w:rsid w:val="00700D7E"/>
    <w:rsid w:val="0070473D"/>
    <w:rsid w:val="00704ED0"/>
    <w:rsid w:val="007053A9"/>
    <w:rsid w:val="007059EC"/>
    <w:rsid w:val="00705E89"/>
    <w:rsid w:val="00705FB3"/>
    <w:rsid w:val="007061AA"/>
    <w:rsid w:val="007069A6"/>
    <w:rsid w:val="007076E0"/>
    <w:rsid w:val="007102A5"/>
    <w:rsid w:val="00711423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57A4"/>
    <w:rsid w:val="00756389"/>
    <w:rsid w:val="00756438"/>
    <w:rsid w:val="007619A8"/>
    <w:rsid w:val="0076374A"/>
    <w:rsid w:val="0076479B"/>
    <w:rsid w:val="007648FB"/>
    <w:rsid w:val="00764BA3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164"/>
    <w:rsid w:val="007A68A3"/>
    <w:rsid w:val="007A6AFC"/>
    <w:rsid w:val="007A7394"/>
    <w:rsid w:val="007A748C"/>
    <w:rsid w:val="007A7CCA"/>
    <w:rsid w:val="007B3913"/>
    <w:rsid w:val="007B4345"/>
    <w:rsid w:val="007B4597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2BF"/>
    <w:rsid w:val="007D6E8F"/>
    <w:rsid w:val="007D6F6D"/>
    <w:rsid w:val="007D7BC3"/>
    <w:rsid w:val="007E06E4"/>
    <w:rsid w:val="007E0FBB"/>
    <w:rsid w:val="007E263C"/>
    <w:rsid w:val="007E4015"/>
    <w:rsid w:val="007E4F7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51A1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896"/>
    <w:rsid w:val="008709AB"/>
    <w:rsid w:val="00870AF1"/>
    <w:rsid w:val="00870E4A"/>
    <w:rsid w:val="008739BA"/>
    <w:rsid w:val="00875366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97E37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869"/>
    <w:rsid w:val="008C2553"/>
    <w:rsid w:val="008C4307"/>
    <w:rsid w:val="008C5A74"/>
    <w:rsid w:val="008C6632"/>
    <w:rsid w:val="008C7D2A"/>
    <w:rsid w:val="008D1E0F"/>
    <w:rsid w:val="008D2ACF"/>
    <w:rsid w:val="008D3080"/>
    <w:rsid w:val="008D3653"/>
    <w:rsid w:val="008D36C3"/>
    <w:rsid w:val="008D3AB9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2D17"/>
    <w:rsid w:val="008E3BAB"/>
    <w:rsid w:val="008E623A"/>
    <w:rsid w:val="008E623D"/>
    <w:rsid w:val="008E63F6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973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4EC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77BB8"/>
    <w:rsid w:val="00980891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A9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2981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40F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4164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47488"/>
    <w:rsid w:val="00A5190E"/>
    <w:rsid w:val="00A52318"/>
    <w:rsid w:val="00A5321C"/>
    <w:rsid w:val="00A5378F"/>
    <w:rsid w:val="00A53DE2"/>
    <w:rsid w:val="00A54DC8"/>
    <w:rsid w:val="00A54F21"/>
    <w:rsid w:val="00A56413"/>
    <w:rsid w:val="00A5732B"/>
    <w:rsid w:val="00A5788D"/>
    <w:rsid w:val="00A579DA"/>
    <w:rsid w:val="00A63D35"/>
    <w:rsid w:val="00A65CDC"/>
    <w:rsid w:val="00A66F6A"/>
    <w:rsid w:val="00A676F6"/>
    <w:rsid w:val="00A67D7A"/>
    <w:rsid w:val="00A7111E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6F8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7EF"/>
    <w:rsid w:val="00AB6A51"/>
    <w:rsid w:val="00AC1D17"/>
    <w:rsid w:val="00AC1FE8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5DFF"/>
    <w:rsid w:val="00B10371"/>
    <w:rsid w:val="00B10DB6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4780"/>
    <w:rsid w:val="00B61EED"/>
    <w:rsid w:val="00B62D2E"/>
    <w:rsid w:val="00B655E0"/>
    <w:rsid w:val="00B6639F"/>
    <w:rsid w:val="00B71CDE"/>
    <w:rsid w:val="00B71DCF"/>
    <w:rsid w:val="00B721C6"/>
    <w:rsid w:val="00B7318E"/>
    <w:rsid w:val="00B75B8B"/>
    <w:rsid w:val="00B76F3C"/>
    <w:rsid w:val="00B81261"/>
    <w:rsid w:val="00B82B4C"/>
    <w:rsid w:val="00B82F46"/>
    <w:rsid w:val="00B84507"/>
    <w:rsid w:val="00B84D89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2FE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670"/>
    <w:rsid w:val="00BD2896"/>
    <w:rsid w:val="00BD2E47"/>
    <w:rsid w:val="00BD4AE3"/>
    <w:rsid w:val="00BD69CB"/>
    <w:rsid w:val="00BE0420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144"/>
    <w:rsid w:val="00C00EBD"/>
    <w:rsid w:val="00C04275"/>
    <w:rsid w:val="00C068D2"/>
    <w:rsid w:val="00C13D15"/>
    <w:rsid w:val="00C13F27"/>
    <w:rsid w:val="00C15814"/>
    <w:rsid w:val="00C15E43"/>
    <w:rsid w:val="00C170F5"/>
    <w:rsid w:val="00C175C2"/>
    <w:rsid w:val="00C20079"/>
    <w:rsid w:val="00C20E7B"/>
    <w:rsid w:val="00C20FEF"/>
    <w:rsid w:val="00C22284"/>
    <w:rsid w:val="00C23588"/>
    <w:rsid w:val="00C2392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76E"/>
    <w:rsid w:val="00C66FB3"/>
    <w:rsid w:val="00C677A6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8CA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66D8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71FF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A44"/>
    <w:rsid w:val="00D1763A"/>
    <w:rsid w:val="00D1784E"/>
    <w:rsid w:val="00D20E7F"/>
    <w:rsid w:val="00D23706"/>
    <w:rsid w:val="00D27BF4"/>
    <w:rsid w:val="00D27DB9"/>
    <w:rsid w:val="00D27F53"/>
    <w:rsid w:val="00D3196F"/>
    <w:rsid w:val="00D3253D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57F6B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1CF0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4F0C"/>
    <w:rsid w:val="00DA6D4E"/>
    <w:rsid w:val="00DB00F3"/>
    <w:rsid w:val="00DB11DF"/>
    <w:rsid w:val="00DB1315"/>
    <w:rsid w:val="00DB5485"/>
    <w:rsid w:val="00DB7E57"/>
    <w:rsid w:val="00DC0709"/>
    <w:rsid w:val="00DC1FB1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0BD3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53C"/>
    <w:rsid w:val="00E0087B"/>
    <w:rsid w:val="00E014F9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1C42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254C"/>
    <w:rsid w:val="00EB39DC"/>
    <w:rsid w:val="00EB421F"/>
    <w:rsid w:val="00EB53F6"/>
    <w:rsid w:val="00EB5CB3"/>
    <w:rsid w:val="00EB6608"/>
    <w:rsid w:val="00EB7CD8"/>
    <w:rsid w:val="00EB7F1C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15E"/>
    <w:rsid w:val="00EF4585"/>
    <w:rsid w:val="00EF45E7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2C59"/>
    <w:rsid w:val="00F2471D"/>
    <w:rsid w:val="00F277A4"/>
    <w:rsid w:val="00F326D9"/>
    <w:rsid w:val="00F333D8"/>
    <w:rsid w:val="00F35297"/>
    <w:rsid w:val="00F35543"/>
    <w:rsid w:val="00F35C2B"/>
    <w:rsid w:val="00F36E6F"/>
    <w:rsid w:val="00F37221"/>
    <w:rsid w:val="00F37489"/>
    <w:rsid w:val="00F375F6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429"/>
    <w:rsid w:val="00F66E50"/>
    <w:rsid w:val="00F673B5"/>
    <w:rsid w:val="00F6743D"/>
    <w:rsid w:val="00F70878"/>
    <w:rsid w:val="00F7436B"/>
    <w:rsid w:val="00F76470"/>
    <w:rsid w:val="00F77B05"/>
    <w:rsid w:val="00F800BB"/>
    <w:rsid w:val="00F81FFF"/>
    <w:rsid w:val="00F823DC"/>
    <w:rsid w:val="00F84E6D"/>
    <w:rsid w:val="00F85180"/>
    <w:rsid w:val="00F865FB"/>
    <w:rsid w:val="00F90422"/>
    <w:rsid w:val="00F917D5"/>
    <w:rsid w:val="00F944F1"/>
    <w:rsid w:val="00FA0671"/>
    <w:rsid w:val="00FA2826"/>
    <w:rsid w:val="00FA3515"/>
    <w:rsid w:val="00FA46E3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0C5"/>
    <w:rsid w:val="00FC3678"/>
    <w:rsid w:val="00FC69F1"/>
    <w:rsid w:val="00FD019B"/>
    <w:rsid w:val="00FD1A6C"/>
    <w:rsid w:val="00FD26E1"/>
    <w:rsid w:val="00FD36B9"/>
    <w:rsid w:val="00FD3F37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  <w14:docId w14:val="0F216E4E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name="Normal Table"/>
    <w:lsdException w:unhideWhenUsed="false" w:semiHidden="false" w:name="Table Web 2"/>
    <w:lsdException w:unhideWhenUsed="false" w:semiHidden="false" w:uiPriority="59" w:name="Table Grid"/>
    <w:lsdException w:unhideWhenUsed="false" w:semiHidden="false" w:name="Table Theme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5E5129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5E5129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195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01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024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946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St-954/2016-34</izvorni_sadrzaj>
    <derivirana_varijabla naziv="DomainObject.Oznaka_1">St-954/2016-34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ALESSI društvo s ograničenom odgovornošću za građevinarstvo i trgovinu u stečaju</izvorni_sadrzaj>
    <derivirana_varijabla naziv="DomainObject.Predmet.ProtustrankaFormated_1">  ALESSI društvo s ograničenom odgovornošću za građevinarstvo i trgovinu u stečaju</derivirana_varijabla>
  </DomainObject.Predmet.ProtustrankaFormated>
  <DomainObject.Predmet.ProtustrankaFormatedOIB>
    <izvorni_sadrzaj>  ALESSI društvo s ograničenom odgovornošću za građevinarstvo i trgovinu u stečaju, OIB 20016790772</izvorni_sadrzaj>
    <derivirana_varijabla naziv="DomainObject.Predmet.ProtustrankaFormatedOIB_1">  ALESSI društvo s ograničenom odgovornošću za građevinarstvo i trgovinu u stečaju, OIB 20016790772</derivirana_varijabla>
  </DomainObject.Predmet.ProtustrankaFormatedOIB>
  <DomainObject.Predmet.ProtustrankaFormatedWithAdress>
    <izvorni_sadrzaj> ALESSI društvo s ograničenom odgovornošću za građevinarstvo i trgovinu u stečaju, Trg Kralja Tomislava 6, 42000 Varaždin</izvorni_sadrzaj>
    <derivirana_varijabla naziv="DomainObject.Predmet.ProtustrankaFormatedWithAdress_1"> ALESSI društvo s ograničenom odgovornošću za građevinarstvo i trgovinu u stečaju, Trg Kralja Tomislava 6, 42000 Varaždin</derivirana_varijabla>
  </DomainObject.Predmet.ProtustrankaFormatedWithAdress>
  <DomainObject.Predmet.ProtustrankaFormatedWithAdressOIB>
    <izvorni_sadrzaj> ALESSI društvo s ograničenom odgovornošću za građevinarstvo i trgovinu u stečaju, OIB 20016790772, Trg Kralja Tomislava 6, 42000 Varaždin</izvorni_sadrzaj>
    <derivirana_varijabla naziv="DomainObject.Predmet.ProtustrankaFormatedWithAdressOIB_1"> ALESSI društvo s ograničenom odgovornošću za građevinarstvo i trgovinu u stečaju, OIB 20016790772, Trg Kralja Tomislava 6, 42000 Varaždin</derivirana_varijabla>
  </DomainObject.Predmet.ProtustrankaFormatedWithAdressOIB>
  <DomainObject.Predmet.ProtustrankaWithAdress>
    <izvorni_sadrzaj>ALESSI društvo s ograničenom odgovornošću za građevinarstvo i trgovinu u stečaju Trg Kralja Tomislava 6, 42000 Varaždin</izvorni_sadrzaj>
    <derivirana_varijabla naziv="DomainObject.Predmet.ProtustrankaWithAdress_1">ALESSI društvo s ograničenom odgovornošću za građevinarstvo i trgovinu u stečaju Trg Kralja Tomislava 6, 42000 Varaždin</derivirana_varijabla>
  </DomainObject.Predmet.ProtustrankaWithAdress>
  <DomainObject.Predmet.ProtustrankaWithAdressOIB>
    <izvorni_sadrzaj>ALESSI društvo s ograničenom odgovornošću za građevinarstvo i trgovinu u stečaju, OIB 20016790772, Trg Kralja Tomislava 6, 42000 Varaždin</izvorni_sadrzaj>
    <derivirana_varijabla naziv="DomainObject.Predmet.ProtustrankaWithAdressOIB_1">ALESSI društvo s ograničenom odgovornošću za građevinarstvo i trgovinu u stečaju, OIB 20016790772, Trg Kralja Tomislava 6, 42000 Varaždin</derivirana_varijabla>
  </DomainObject.Predmet.ProtustrankaWithAdressOIB>
  <DomainObject.Predmet.ProtustrankaNazivFormated>
    <izvorni_sadrzaj>ALESSI društvo s ograničenom odgovornošću za građevinarstvo i trgovinu u stečaju</izvorni_sadrzaj>
    <derivirana_varijabla naziv="DomainObject.Predmet.ProtustrankaNazivFormated_1">ALESSI društvo s ograničenom odgovornošću za građevinarstvo i trgovinu u stečaju</derivirana_varijabla>
  </DomainObject.Predmet.ProtustrankaNazivFormated>
  <DomainObject.Predmet.ProtustrankaNazivFormatedOIB>
    <izvorni_sadrzaj>ALESSI društvo s ograničenom odgovornošću za građevinarstvo i trgovinu u stečaju, OIB 20016790772</izvorni_sadrzaj>
    <derivirana_varijabla naziv="DomainObject.Predmet.ProtustrankaNazivFormatedOIB_1">ALESSI društvo s ograničenom odgovornošću za građevinarstvo i trgovinu u stečaju, OIB 20016790772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17582.05</izvorni_sadrzaj>
    <derivirana_varijabla naziv="DomainObject.Predmet.TrenutnaVrijednost_1">17582.05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ALESSI društvo s ograničenom odgovornošću za građevinarstvo i trgovinu u stečaju</item>
    </izvorni_sadrzaj>
    <derivirana_varijabla naziv="DomainObject.Predmet.ProtuStrankaListFormated_1">
      <item>ALESSI društvo s ograničenom odgovornošću za građevinarstvo i trgovinu u stečaju</item>
    </derivirana_varijabla>
  </DomainObject.Predmet.ProtuStrankaListFormated>
  <DomainObject.Predmet.ProtuStrankaListFormatedOIB>
    <izvorni_sadrzaj>
      <item>ALESSI društvo s ograničenom odgovornošću za građevinarstvo i trgovinu u stečaju, OIB 20016790772</item>
    </izvorni_sadrzaj>
    <derivirana_varijabla naziv="DomainObject.Predmet.ProtuStrankaListFormatedOIB_1">
      <item>ALESSI društvo s ograničenom odgovornošću za građevinarstvo i trgovinu u stečaju, OIB 20016790772</item>
    </derivirana_varijabla>
  </DomainObject.Predmet.ProtuStrankaListFormatedOIB>
  <DomainObject.Predmet.ProtuStrankaListFormatedWithAdress>
    <izvorni_sadrzaj>
      <item>ALESSI društvo s ograničenom odgovornošću za građevinarstvo i trgovinu u stečaju, Trg Kralja Tomislava 6, 42000 Varaždin</item>
    </izvorni_sadrzaj>
    <derivirana_varijabla naziv="DomainObject.Predmet.ProtuStrankaListFormatedWithAdress_1">
      <item>ALESSI društvo s ograničenom odgovornošću za građevinarstvo i trgovinu u stečaju, Trg Kralja Tomislava 6, 42000 Varaždin</item>
    </derivirana_varijabla>
  </DomainObject.Predmet.ProtuStrankaListFormatedWithAdress>
  <DomainObject.Predmet.ProtuStrankaListFormatedWithAdressOIB>
    <izvorni_sadrzaj>
      <item>ALESSI društvo s ograničenom odgovornošću za građevinarstvo i trgovinu u stečaju, OIB 20016790772, Trg Kralja Tomislava 6, 42000 Varaždin</item>
    </izvorni_sadrzaj>
    <derivirana_varijabla naziv="DomainObject.Predmet.ProtuStrankaListFormatedWithAdressOIB_1">
      <item>ALESSI društvo s ograničenom odgovornošću za građevinarstvo i trgovinu u stečaju, OIB 20016790772, Trg Kralja Tomislava 6, 42000 Varaždin</item>
    </derivirana_varijabla>
  </DomainObject.Predmet.ProtuStrankaListFormatedWithAdressOIB>
  <DomainObject.Predmet.ProtuStrankaListNazivFormated>
    <izvorni_sadrzaj>
      <item>ALESSI društvo s ograničenom odgovornošću za građevinarstvo i trgovinu u stečaju</item>
    </izvorni_sadrzaj>
    <derivirana_varijabla naziv="DomainObject.Predmet.ProtuStrankaListNazivFormated_1">
      <item>ALESSI društvo s ograničenom odgovornošću za građevinarstvo i trgovinu u stečaju</item>
    </derivirana_varijabla>
  </DomainObject.Predmet.ProtuStrankaListNazivFormated>
  <DomainObject.Predmet.ProtuStrankaListNazivFormatedOIB>
    <izvorni_sadrzaj>
      <item>ALESSI društvo s ograničenom odgovornošću za građevinarstvo i trgovinu u stečaju, OIB 20016790772</item>
    </izvorni_sadrzaj>
    <derivirana_varijabla naziv="DomainObject.Predmet.ProtuStrankaListNazivFormatedOIB_1">
      <item>ALESSI društvo s ograničenom odgovornošću za građevinarstvo i trgovinu u stečaju, OIB 20016790772</item>
    </derivirana_varijabla>
  </DomainObject.Predmet.ProtuStrankaListNazivFormatedOIB>
  <DomainObject.Predmet.OstaliList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izvorni_sadrzaj>
    <derivirana_varijabla naziv="DomainObject.Predmet.OstaliList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derivirana_varijabla>
  </DomainObject.Predmet.OstaliListFormated>
  <DomainObject.Predmet.OstaliList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</izvorni_sadrzaj>
    <derivirana_varijabla naziv="DomainObject.Predmet.OstaliList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</derivirana_varijabla>
  </DomainObject.Predmet.OstaliListFormatedOIB>
  <DomainObject.Predmet.OstaliListFormatedWithAdress>
    <izvorni_sadrzaj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</izvorni_sadrzaj>
    <derivirana_varijabla naziv="DomainObject.Predmet.OstaliListFormatedWithAdress_1"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</derivirana_varijabla>
  </DomainObject.Predmet.OstaliListFormatedWithAdress>
  <DomainObject.Predmet.OstaliListFormatedWithAdressOIB>
    <izvorni_sadrzaj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</izvorni_sadrzaj>
    <derivirana_varijabla naziv="DomainObject.Predmet.OstaliListFormatedWithAdressOIB_1"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</derivirana_varijabla>
  </DomainObject.Predmet.OstaliListFormatedWithAdressOIB>
  <DomainObject.Predmet.OstaliListNaziv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izvorni_sadrzaj>
    <derivirana_varijabla naziv="DomainObject.Predmet.OstaliListNaziv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derivirana_varijabla>
  </DomainObject.Predmet.OstaliListNazivFormated>
  <DomainObject.Predmet.OstaliListNaziv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</izvorni_sadrzaj>
    <derivirana_varijabla naziv="DomainObject.Predmet.OstaliListNaziv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>St-954/2016-34</izvorni_sadrzaj>
    <derivirana_varijabla naziv="DomainObject.PoslovniBrojDokumenta_1">St-954/2016-34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ALESSI društvo s ograničenom odgovornošću za građevinarstvo i trgovinu u stečaju</izvorni_sadrzaj>
    <derivirana_varijabla naziv="DomainObject.Predmet.ProtustrankaIDrugi_1">ALESSI društvo s ograničenom odgovornošću za građevinarstvo i trgovinu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ALESSI društvo s ograničenom odgovornošću za građevinarstvo i trgovinu u stečaju, OIB 20016790772, Trg Kralja Tomislava 6, 42000 Varaždin</izvorni_sadrzaj>
    <derivirana_varijabla naziv="DomainObject.Predmet.ProtustrankaIDrugiAdressOIB_1">ALESSI društvo s ograničenom odgovornošću za građevinarstvo i trgovinu u stečaju, OIB 20016790772, Trg Kralja Tomislava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izvorni_sadrzaj>
    <derivirana_varijabla naziv="DomainObject.Predmet.SudioniciListNaziv_1"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derivirana_varijabla>
  </DomainObject.Predmet.SudioniciListNaziv>
  <DomainObject.Predmet.SudioniciListAdressOIB>
    <izvorni_sadrzaj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</izvorni_sadrzaj>
    <derivirana_varijabla naziv="DomainObject.Predmet.SudioniciListAdressOIB_1"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1836B5-8EA2-49C6-A672-9B9314F181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785</properties:Words>
  <properties:Characters>4478</properties:Characters>
  <properties:Lines>37</properties:Lines>
  <properties:Paragraphs>10</properties:Paragraphs>
  <properties:TotalTime>210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2018-05-29T06:47:00Z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2018-09-19T11:16:00Z</cp:lastPrinted>
  <dcterms:modified xmlns:xsi="http://www.w3.org/2001/XMLSchema-instance" xsi:type="dcterms:W3CDTF">2018-09-19T11:17:00Z</dcterms:modified>
  <cp:revision>65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St-954/2016-34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