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427d" w14:paraId="ce5427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45AC9">
        <w:rPr>
          <w:b/>
          <w:lang w:val="hr-HR"/>
        </w:rPr>
        <w:t>721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45AC9">
        <w:rPr>
          <w:lang w:val="hr-HR"/>
        </w:rPr>
        <w:t>SCHONBRUNN</w:t>
      </w:r>
      <w:r w:rsidR="00016426">
        <w:rPr>
          <w:lang w:val="hr-HR"/>
        </w:rPr>
        <w:t xml:space="preserve"> d.o.o. Split, </w:t>
      </w:r>
      <w:r w:rsidR="00545AC9">
        <w:rPr>
          <w:lang w:val="hr-HR"/>
        </w:rPr>
        <w:t>Vukovarska ulica 10</w:t>
      </w:r>
      <w:r w:rsidR="000467BE">
        <w:rPr>
          <w:lang w:val="hr-HR"/>
        </w:rPr>
        <w:t>, OIB:</w:t>
      </w:r>
      <w:r w:rsidR="00545AC9">
        <w:rPr>
          <w:lang w:val="hr-HR"/>
        </w:rPr>
        <w:t xml:space="preserve"> 50824044888</w:t>
      </w:r>
      <w:r w:rsidR="000467BE">
        <w:rPr>
          <w:lang w:val="hr-HR"/>
        </w:rPr>
        <w:t>, MBS:</w:t>
      </w:r>
      <w:r w:rsidR="00545AC9">
        <w:rPr>
          <w:lang w:val="hr-HR"/>
        </w:rPr>
        <w:t xml:space="preserve"> 060038673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545AC9">
        <w:rPr>
          <w:lang w:val="hr-HR"/>
        </w:rPr>
        <w:t>SCHONBRUNN d.o.o. Split, Vukovarska ulica 10, OIB: 50824044888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545AC9">
        <w:rPr>
          <w:lang w:val="hr-HR"/>
        </w:rPr>
        <w:t xml:space="preserve"> 37.628,18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49F" w:rsidP="003734BE" w:rsidR="00CE349F">
      <w:r>
        <w:separator/>
      </w:r>
    </w:p>
  </w:endnote>
  <w:endnote w:id="0" w:type="continuationSeparator">
    <w:p w:rsidRDefault="00CE349F" w:rsidP="003734BE" w:rsidR="00CE3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49F" w:rsidP="003734BE" w:rsidR="00CE349F">
      <w:r>
        <w:separator/>
      </w:r>
    </w:p>
  </w:footnote>
  <w:footnote w:id="0" w:type="continuationSeparator">
    <w:p w:rsidRDefault="00CE349F" w:rsidP="003734BE" w:rsidR="00CE3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83FE6">
      <w:fldChar w:fldCharType="begin"/>
    </w:r>
    <w:r>
      <w:instrText>PAGE   \* MERGEFORMAT</w:instrText>
    </w:r>
    <w:r w:rsidR="00183FE6">
      <w:fldChar w:fldCharType="separate"/>
    </w:r>
    <w:r w:rsidR="00F8408E" w:rsidRPr="00F8408E">
      <w:rPr>
        <w:noProof/>
        <w:lang w:val="hr-HR"/>
      </w:rPr>
      <w:t>2</w:t>
    </w:r>
    <w:r w:rsidR="00183FE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83FE6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45AC9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2966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CE349F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9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29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29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29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SCHONBRUNN d.o.o. za trgovinu na veliko i malo i vanjsku trgovinu</izvorni_sadrzaj>
    <derivirana_varijabla naziv="DomainObject.Predmet.ProtustrankaFormated_1">  SCHONBRUNN d.o.o. za trgovinu na veliko i malo i vanjsku trgovinu</derivirana_varijabla>
  </DomainObject.Predmet.ProtustrankaFormated>
  <DomainObject.Predmet.ProtustrankaFormatedOIB>
    <izvorni_sadrzaj>  SCHONBRUNN d.o.o. za trgovinu na veliko i malo i vanjsku trgovinu, OIB 50824044888</izvorni_sadrzaj>
    <derivirana_varijabla naziv="DomainObject.Predmet.ProtustrankaFormatedOIB_1">  SCHONBRUNN d.o.o. za trgovinu na veliko i malo i vanjsku trgovinu, OIB 50824044888</derivirana_varijabla>
  </DomainObject.Predmet.ProtustrankaFormatedOIB>
  <DomainObject.Predmet.ProtustrankaFormatedWithAdress>
    <izvorni_sadrzaj> SCHONBRUNN d.o.o. za trgovinu na veliko i malo i vanjsku trgovinu, Vukovarska Ulica 10, 21000 Split</izvorni_sadrzaj>
    <derivirana_varijabla naziv="DomainObject.Predmet.ProtustrankaFormatedWithAdress_1"> SCHONBRUNN d.o.o. za trgovinu na veliko i malo i vanjsku trgovinu, Vukovarska Ulica 10, 21000 Split</derivirana_varijabla>
  </DomainObject.Predmet.ProtustrankaFormatedWithAdress>
  <DomainObject.Predmet.ProtustrankaFormatedWithAdressOIB>
    <izvorni_sadrzaj> SCHONBRUNN d.o.o. za trgovinu na veliko i malo i vanjsku trgovinu, OIB 50824044888, Vukovarska Ulica 10, 21000 Split</izvorni_sadrzaj>
    <derivirana_varijabla naziv="DomainObject.Predmet.ProtustrankaFormatedWithAdressOIB_1"> SCHONBRUNN d.o.o. za trgovinu na veliko i malo i vanjsku trgovinu, OIB 50824044888, Vukovarska Ulica 10, 21000 Split</derivirana_varijabla>
  </DomainObject.Predmet.ProtustrankaFormatedWithAdressOIB>
  <DomainObject.Predmet.ProtustrankaWithAdress>
    <izvorni_sadrzaj>SCHONBRUNN d.o.o. za trgovinu na veliko i malo i vanjsku trgovinu Vukovarska Ulica 10, 21000 Split</izvorni_sadrzaj>
    <derivirana_varijabla naziv="DomainObject.Predmet.ProtustrankaWithAdress_1">SCHONBRUNN d.o.o. za trgovinu na veliko i malo i vanjsku trgovinu Vukovarska Ulica 10, 21000 Split</derivirana_varijabla>
  </DomainObject.Predmet.ProtustrankaWithAdress>
  <DomainObject.Predmet.ProtustrankaWithAdressOIB>
    <izvorni_sadrzaj>SCHONBRUNN d.o.o. za trgovinu na veliko i malo i vanjsku trgovinu, OIB 50824044888, Vukovarska Ulica 10, 21000 Split</izvorni_sadrzaj>
    <derivirana_varijabla naziv="DomainObject.Predmet.ProtustrankaWithAdressOIB_1">SCHONBRUNN d.o.o. za trgovinu na veliko i malo i vanjsku trgovinu, OIB 50824044888, Vukovarska Ulica 10, 21000 Split</derivirana_varijabla>
  </DomainObject.Predmet.ProtustrankaWithAdressOIB>
  <DomainObject.Predmet.ProtustrankaNazivFormated>
    <izvorni_sadrzaj>SCHONBRUNN d.o.o. za trgovinu na veliko i malo i vanjsku trgovinu</izvorni_sadrzaj>
    <derivirana_varijabla naziv="DomainObject.Predmet.ProtustrankaNazivFormated_1">SCHONBRUNN d.o.o. za trgovinu na veliko i malo i vanjsku trgovinu</derivirana_varijabla>
  </DomainObject.Predmet.ProtustrankaNazivFormated>
  <DomainObject.Predmet.ProtustrankaNazivFormatedOIB>
    <izvorni_sadrzaj>SCHONBRUNN d.o.o. za trgovinu na veliko i malo i vanjsku trgovinu, OIB 50824044888</izvorni_sadrzaj>
    <derivirana_varijabla naziv="DomainObject.Predmet.ProtustrankaNazivFormatedOIB_1">SCHONBRUNN d.o.o. za trgovinu na veliko i malo i vanjsku trgovinu, OIB 50824044888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37628.18</izvorni_sadrzaj>
    <derivirana_varijabla naziv="DomainObject.Predmet.TrenutnaVrijednost_1">37628.18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SCHONBRUNN d.o.o. za trgovinu na veliko i malo i vanjsku trgovinu</item>
    </izvorni_sadrzaj>
    <derivirana_varijabla naziv="DomainObject.Predmet.ProtuStrankaListFormated_1">
      <item>SCHONBRUNN d.o.o. za trgovinu na veliko i malo i vanjsku trgovinu</item>
    </derivirana_varijabla>
  </DomainObject.Predmet.ProtuStrankaListFormated>
  <DomainObject.Predmet.ProtuStrankaListFormatedOIB>
    <izvorni_sadrzaj>
      <item>SCHONBRUNN d.o.o. za trgovinu na veliko i malo i vanjsku trgovinu, OIB 50824044888</item>
    </izvorni_sadrzaj>
    <derivirana_varijabla naziv="DomainObject.Predmet.ProtuStrankaListFormatedOIB_1">
      <item>SCHONBRUNN d.o.o. za trgovinu na veliko i malo i vanjsku trgovinu, OIB 50824044888</item>
    </derivirana_varijabla>
  </DomainObject.Predmet.ProtuStrankaListFormatedOIB>
  <DomainObject.Predmet.ProtuStrankaListFormatedWithAdress>
    <izvorni_sadrzaj>
      <item>SCHONBRUNN d.o.o. za trgovinu na veliko i malo i vanjsku trgovinu, Vukovarska Ulica 10, 21000 Split</item>
    </izvorni_sadrzaj>
    <derivirana_varijabla naziv="DomainObject.Predmet.ProtuStrankaListFormatedWithAdress_1">
      <item>SCHONBRUNN d.o.o. za trgovinu na veliko i malo i vanjsku trgovinu, Vukovarska Ulica 10, 21000 Split</item>
    </derivirana_varijabla>
  </DomainObject.Predmet.ProtuStrankaListFormatedWithAdress>
  <DomainObject.Predmet.ProtuStrankaListFormatedWithAdressOIB>
    <izvorni_sadrzaj>
      <item>SCHONBRUNN d.o.o. za trgovinu na veliko i malo i vanjsku trgovinu, OIB 50824044888, Vukovarska Ulica 10, 21000 Split</item>
    </izvorni_sadrzaj>
    <derivirana_varijabla naziv="DomainObject.Predmet.ProtuStrankaListFormatedWithAdressOIB_1">
      <item>SCHONBRUNN d.o.o. za trgovinu na veliko i malo i vanjsku trgovinu, OIB 50824044888, Vukovarska Ulica 10, 21000 Split</item>
    </derivirana_varijabla>
  </DomainObject.Predmet.ProtuStrankaListFormatedWithAdressOIB>
  <DomainObject.Predmet.ProtuStrankaListNazivFormated>
    <izvorni_sadrzaj>
      <item>SCHONBRUNN d.o.o. za trgovinu na veliko i malo i vanjsku trgovinu</item>
    </izvorni_sadrzaj>
    <derivirana_varijabla naziv="DomainObject.Predmet.ProtuStrankaListNazivFormated_1">
      <item>SCHONBRUNN d.o.o. za trgovinu na veliko i malo i vanjsku trgovinu</item>
    </derivirana_varijabla>
  </DomainObject.Predmet.ProtuStrankaListNazivFormated>
  <DomainObject.Predmet.ProtuStrankaListNazivFormatedOIB>
    <izvorni_sadrzaj>
      <item>SCHONBRUNN d.o.o. za trgovinu na veliko i malo i vanjsku trgovinu, OIB 50824044888</item>
    </izvorni_sadrzaj>
    <derivirana_varijabla naziv="DomainObject.Predmet.ProtuStrankaListNazivFormatedOIB_1">
      <item>SCHONBRUNN d.o.o. za trgovinu na veliko i malo i vanjsku trgovinu, OIB 50824044888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SCHONBRUNN d.o.o. za trgovinu na veliko i malo i vanjsku trgovinu</izvorni_sadrzaj>
    <derivirana_varijabla naziv="DomainObject.Predmet.ProtustrankaIDrugi_1">SCHONBRUNN d.o.o. za trgovinu na veliko i malo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SCHONBRUNN d.o.o. za trgovinu na veliko i malo i vanjsku trgovinu, OIB 50824044888, Vukovarska Ulica 10, 21000 Split</izvorni_sadrzaj>
    <derivirana_varijabla naziv="DomainObject.Predmet.ProtustrankaIDrugiAdressOIB_1">SCHONBRUNN d.o.o. za trgovinu na veliko i malo i vanjsku trgovinu, OIB 50824044888, Vukovarska Ulica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SCHONBRUNN d.o.o. za trgovinu na veliko i malo i vanjsku trgovinu</item>
      <item>FINANCIJSKA AGENCIJA, RC SPLIT</item>
    </izvorni_sadrzaj>
    <derivirana_varijabla naziv="DomainObject.Predmet.SudioniciListNaziv_1">
      <item>SCHONBRUNN d.o.o. za trgovinu na veliko i malo i vanjsku trgovinu</item>
      <item>FINANCIJSKA AGENCIJA, RC SPLIT</item>
    </derivirana_varijabla>
  </DomainObject.Predmet.SudioniciListNaziv>
  <DomainObject.Predmet.SudioniciListAdressOIB>
    <izvorni_sadrzaj>
      <item>SCHONBRUNN d.o.o. za trgovinu na veliko i malo i vanjsku trgovinu, OIB 50824044888, Vukovarska Ulica 10,21000 Split</item>
      <item>FINANCIJSKA AGENCIJA, RC SPLIT, OIB 85821130368, Mažuranićevo šetalište 24 b,21000 Split</item>
    </izvorni_sadrzaj>
    <derivirana_varijabla naziv="DomainObject.Predmet.SudioniciListAdressOIB_1">
      <item>SCHONBRUNN d.o.o. za trgovinu na veliko i malo i vanjsku trgovinu, OIB 50824044888, Vukovarska Ulica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50824044888</item>
      <item>, OIB 85821130368</item>
    </izvorni_sadrzaj>
    <derivirana_varijabla naziv="DomainObject.Predmet.SudioniciListNazivOIB_1">
      <item>, OIB 50824044888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5AB0E-7965-4F30-9B67-3D5538A03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1755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2015-11-09T08:31:00Z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