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aeed" w14:paraId="97daeed" w:rsidRDefault="00A17469" w:rsidP="00A17469" w:rsidR="00A17469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7469" w:rsidP="00A17469" w:rsidR="00A17469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17469" w:rsidP="00A17469" w:rsidR="00A17469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17469" w:rsidP="00A17469" w:rsidR="00A17469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17469" w:rsidP="00A17469" w:rsidR="00A17469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A17469" w:rsidP="00A17469" w:rsidR="00A1746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A17469" w:rsidP="00A17469" w:rsidR="00A17469" w:rsidRPr="00111278">
      <w:pPr>
        <w:jc w:val="center"/>
        <w:rPr>
          <w:rFonts w:cs="Times New Roman" w:eastAsia="Times New Roman"/>
          <w:szCs w:val="24"/>
        </w:rPr>
      </w:pPr>
    </w:p>
    <w:p w:rsidRDefault="00A17469" w:rsidP="00A17469" w:rsidR="00A1746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A17469" w:rsidP="00A17469" w:rsidR="00A17469" w:rsidRPr="00111278">
      <w:pPr>
        <w:rPr>
          <w:rFonts w:cs="Times New Roman" w:eastAsia="Times New Roman"/>
          <w:szCs w:val="24"/>
        </w:rPr>
      </w:pPr>
    </w:p>
    <w:p w:rsidRDefault="00A17469" w:rsidP="00A17469" w:rsidR="00A17469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Trgovački sud u Pazinu, po sudskoj savjetnici Mihaeli Kaligari, u postupku provedbe skraćenog stečajnog postupka </w:t>
      </w:r>
      <w:r>
        <w:rPr>
          <w:rFonts w:cs="Times New Roman" w:eastAsia="Times New Roman"/>
          <w:szCs w:val="24"/>
        </w:rPr>
        <w:t xml:space="preserve">po zahtjevu </w:t>
      </w:r>
      <w:r w:rsidRPr="00111278">
        <w:rPr>
          <w:rFonts w:cs="Times New Roman" w:eastAsia="Times New Roman"/>
          <w:szCs w:val="24"/>
        </w:rPr>
        <w:t>Financijske agencije,</w:t>
      </w:r>
      <w:r w:rsidRPr="00111278">
        <w:t xml:space="preserve">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>10046</w:t>
      </w:r>
      <w:r w:rsidRPr="00947E23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111278">
        <w:rPr>
          <w:rFonts w:cs="Times New Roman" w:eastAsia="Times New Roman"/>
          <w:szCs w:val="24"/>
        </w:rPr>
        <w:t xml:space="preserve">pravnom osobom (dužnikom) </w:t>
      </w:r>
      <w:r>
        <w:rPr>
          <w:rFonts w:cs="Times New Roman" w:eastAsia="Times New Roman"/>
          <w:szCs w:val="24"/>
        </w:rPr>
        <w:t>FLANATICA d. o. o. „u likvidaciji“ Pula, Flanatička 16, OIB 94214461028, MBS 040094015, 5.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A17469" w:rsidP="00A17469" w:rsidR="00A17469" w:rsidRPr="00111278">
      <w:pPr>
        <w:ind w:firstLine="708"/>
        <w:rPr>
          <w:rFonts w:cs="Times New Roman" w:eastAsia="Times New Roman"/>
          <w:szCs w:val="24"/>
        </w:rPr>
      </w:pPr>
    </w:p>
    <w:p w:rsidRDefault="00A17469" w:rsidP="00A17469" w:rsidR="00A1746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A17469" w:rsidP="00A17469" w:rsidR="00A17469" w:rsidRPr="00111278">
      <w:pPr>
        <w:rPr>
          <w:rFonts w:cs="Times New Roman" w:eastAsia="Times New Roman"/>
          <w:szCs w:val="24"/>
        </w:rPr>
      </w:pPr>
    </w:p>
    <w:p w:rsidRDefault="00A17469" w:rsidP="00A17469" w:rsidR="00A17469" w:rsidRPr="0011127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Obustavlja se postupak provedbe skraćenog stečajnog postupka </w:t>
      </w:r>
      <w:r w:rsidRPr="00D61A88">
        <w:rPr>
          <w:rFonts w:cs="Times New Roman" w:eastAsia="Times New Roman"/>
          <w:szCs w:val="24"/>
        </w:rPr>
        <w:t>nad pravnom osobom</w:t>
      </w:r>
      <w:r>
        <w:rPr>
          <w:rFonts w:cs="Times New Roman" w:eastAsia="Times New Roman"/>
          <w:szCs w:val="24"/>
        </w:rPr>
        <w:t xml:space="preserve"> FLANATICA d. o. o. „u likvidaciji“ Pula, Flanatička 16, OIB 94214461028, MBS 040094015, te se zahtjev Financijske agencije za provedbu </w:t>
      </w:r>
      <w:r w:rsidRPr="00D61A88">
        <w:rPr>
          <w:rFonts w:cs="Times New Roman" w:eastAsia="Times New Roman"/>
          <w:szCs w:val="24"/>
        </w:rPr>
        <w:t xml:space="preserve">skraćenog stečajnog postupka </w:t>
      </w:r>
      <w:r>
        <w:rPr>
          <w:rFonts w:cs="Times New Roman" w:eastAsia="Times New Roman"/>
          <w:szCs w:val="24"/>
        </w:rPr>
        <w:t>odbacuje.</w:t>
      </w:r>
    </w:p>
    <w:p w:rsidRDefault="00A17469" w:rsidP="00A17469" w:rsidR="00A17469">
      <w:pPr>
        <w:jc w:val="center"/>
        <w:rPr>
          <w:rFonts w:eastAsiaTheme="minorHAnsi"/>
          <w:lang w:eastAsia="en-US"/>
        </w:rPr>
      </w:pPr>
    </w:p>
    <w:p w:rsidRDefault="00A17469" w:rsidP="00A17469" w:rsidR="00A17469">
      <w:pPr>
        <w:jc w:val="center"/>
        <w:rPr>
          <w:rFonts w:eastAsiaTheme="minorHAnsi"/>
          <w:lang w:eastAsia="en-US"/>
        </w:rPr>
      </w:pPr>
    </w:p>
    <w:p w:rsidRDefault="00A17469" w:rsidP="00A17469" w:rsidR="00A17469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A17469" w:rsidP="00A17469" w:rsidR="00A17469" w:rsidRPr="00111278">
      <w:pPr>
        <w:ind w:firstLine="708"/>
        <w:rPr>
          <w:rFonts w:cs="Times New Roman" w:eastAsia="Times New Roman"/>
          <w:szCs w:val="24"/>
        </w:rPr>
      </w:pPr>
    </w:p>
    <w:p w:rsidRDefault="00A17469" w:rsidP="00A17469" w:rsidR="00A17469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Povodo</w:t>
      </w:r>
      <w:r>
        <w:rPr>
          <w:rFonts w:cs="Times New Roman" w:eastAsia="Times New Roman"/>
          <w:szCs w:val="24"/>
        </w:rPr>
        <w:t xml:space="preserve">m zahtjeva Financijske agencije </w:t>
      </w:r>
      <w:r w:rsidRPr="00111278">
        <w:rPr>
          <w:rFonts w:cs="Times New Roman" w:eastAsia="Times New Roman"/>
          <w:szCs w:val="24"/>
        </w:rPr>
        <w:t>za provedb</w:t>
      </w:r>
      <w:r>
        <w:rPr>
          <w:rFonts w:cs="Times New Roman" w:eastAsia="Times New Roman"/>
          <w:szCs w:val="24"/>
        </w:rPr>
        <w:t xml:space="preserve">u skraćenog stečajnog postupka, ovaj sud donio je rješenje posl. br. 11 St-241/2015-3 od 25. studenog 2015. kojim je nad dužnikom FLANATICA d. o. o. „u likvidaciji“ Pula, pokrenut skraćeni stečajni postupak. Ujedno je, </w:t>
      </w:r>
      <w:r w:rsidRPr="00111278">
        <w:rPr>
          <w:rFonts w:cs="Times New Roman" w:eastAsia="Times New Roman"/>
          <w:szCs w:val="24"/>
        </w:rPr>
        <w:t>sukladno čl. 428. i 430. Stečajnog zakona (Narodne novine br. 71/15),</w:t>
      </w:r>
      <w:r>
        <w:rPr>
          <w:rFonts w:cs="Times New Roman" w:eastAsia="Times New Roman"/>
          <w:szCs w:val="24"/>
        </w:rPr>
        <w:t xml:space="preserve"> 7. prosinca 2015. na mrežnoj stranici e-Oglasna ploča sudova</w:t>
      </w:r>
      <w:r w:rsidRPr="00111278">
        <w:rPr>
          <w:rFonts w:cs="Times New Roman" w:eastAsia="Times New Roman"/>
          <w:szCs w:val="24"/>
        </w:rPr>
        <w:t xml:space="preserve"> objavljen oglas posl. br. </w:t>
      </w:r>
      <w:r>
        <w:rPr>
          <w:rFonts w:cs="Times New Roman" w:eastAsia="Times New Roman"/>
          <w:szCs w:val="24"/>
        </w:rPr>
        <w:t xml:space="preserve">11 </w:t>
      </w:r>
      <w:r w:rsidRPr="00111278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241/2015-4.</w:t>
      </w:r>
    </w:p>
    <w:p w:rsidRDefault="00A17469" w:rsidP="00A17469" w:rsidR="00A17469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17469" w:rsidP="00A17469" w:rsidR="00A17469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Tt-11/8313.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A17469" w:rsidP="00A17469" w:rsidR="00A17469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A17469" w:rsidP="00A17469" w:rsidR="00A17469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5. veljače 2016. </w:t>
      </w:r>
    </w:p>
    <w:p w:rsidRDefault="00A17469" w:rsidP="00A17469" w:rsidR="00A17469" w:rsidRPr="00111278">
      <w:pPr>
        <w:jc w:val="center"/>
        <w:rPr>
          <w:rFonts w:cs="Times New Roman" w:eastAsia="Times New Roman"/>
          <w:szCs w:val="24"/>
        </w:rPr>
      </w:pPr>
    </w:p>
    <w:p w:rsidRDefault="00A17469" w:rsidP="00A17469" w:rsidR="00A17469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A17469" w:rsidP="00A17469" w:rsidR="00A17469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A17469" w:rsidP="00A17469" w:rsidR="00A17469" w:rsidRPr="00111278">
      <w:pPr>
        <w:jc w:val="left"/>
        <w:rPr>
          <w:rFonts w:cs="Times New Roman" w:eastAsia="Times New Roman"/>
          <w:szCs w:val="24"/>
        </w:rPr>
      </w:pPr>
    </w:p>
    <w:p w:rsidRDefault="00A17469" w:rsidP="00A17469" w:rsidR="00A17469">
      <w:pPr>
        <w:jc w:val="left"/>
        <w:rPr>
          <w:rFonts w:cs="Times New Roman" w:eastAsia="Times New Roman"/>
          <w:szCs w:val="24"/>
        </w:rPr>
      </w:pPr>
    </w:p>
    <w:p w:rsidRDefault="00A17469" w:rsidP="00A17469" w:rsidR="00A17469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A17469" w:rsidP="00A17469" w:rsidR="00A17469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A17469" w:rsidP="00A17469" w:rsidR="00A17469" w:rsidRPr="00111278">
      <w:pPr>
        <w:jc w:val="left"/>
        <w:rPr>
          <w:rFonts w:cs="Times New Roman" w:eastAsia="Times New Roman"/>
          <w:szCs w:val="24"/>
        </w:rPr>
      </w:pPr>
    </w:p>
    <w:p w:rsidRDefault="00A17469" w:rsidP="00A17469" w:rsidR="00A17469" w:rsidRPr="00111278">
      <w:pPr>
        <w:jc w:val="left"/>
        <w:rPr>
          <w:rFonts w:cs="Times New Roman" w:eastAsia="Times New Roman"/>
          <w:szCs w:val="24"/>
        </w:rPr>
      </w:pPr>
    </w:p>
    <w:p w:rsidRDefault="00A17469" w:rsidP="00A17469" w:rsidR="00A17469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A17469" w:rsidP="00A17469" w:rsidR="00A17469" w:rsidRPr="00111278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A17469" w:rsidP="00A17469" w:rsidR="00A17469" w:rsidRPr="00111278"/>
    <w:p w:rsidRDefault="00A17469" w:rsidP="00A17469" w:rsidR="00A17469" w:rsidRPr="00111278"/>
    <w:p w:rsidRDefault="00A17469" w:rsidP="00A17469" w:rsidR="00A17469" w:rsidRPr="00111278"/>
    <w:p w:rsidRDefault="00A17469" w:rsidP="00A17469" w:rsidR="00A17469" w:rsidRPr="00111278"/>
    <w:p w:rsidRDefault="00A17469" w:rsidP="00A17469" w:rsidR="00A17469" w:rsidRPr="00111278"/>
    <w:p w:rsidRDefault="00A17469" w:rsidP="00A17469" w:rsidR="00A17469"/>
    <w:p w:rsidRDefault="004F5027" w:rsidR="004F5027"/>
    <w:sectPr w:rsidSect="00B63FA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469" w:rsidP="00A17469" w:rsidR="00A17469">
      <w:r>
        <w:separator/>
      </w:r>
    </w:p>
  </w:endnote>
  <w:endnote w:id="0" w:type="continuationSeparator">
    <w:p w:rsidRDefault="00A17469" w:rsidP="00A17469" w:rsidR="00A17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469" w:rsidP="00A17469" w:rsidR="00A17469">
      <w:r>
        <w:separator/>
      </w:r>
    </w:p>
  </w:footnote>
  <w:footnote w:id="0" w:type="continuationSeparator">
    <w:p w:rsidRDefault="00A17469" w:rsidP="00A17469" w:rsidR="00A174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469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059B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St-241/2015-5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469" w:rsidP="00B63FAD" w:rsidR="00B63FAD" w:rsidRPr="005153B5">
    <w:pPr>
      <w:pStyle w:val="Zaglavlje"/>
      <w:jc w:val="right"/>
    </w:pPr>
    <w:r>
      <w:rPr>
        <w:szCs w:val="24"/>
      </w:rPr>
      <w:t>11 St-241/2015-5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4A2"/>
    <w:rsid w:val="004F5027"/>
    <w:rsid w:val="005234A2"/>
    <w:rsid w:val="009059BF"/>
    <w:rsid w:val="00A17469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746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746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1746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74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746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74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746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9B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059B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059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059B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746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746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1746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74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746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74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746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5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9B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059B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059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059B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St-241/2015</izvorni_sadrzaj>
    <derivirana_varijabla naziv="DomainObject.Predmet.OznakaBroj_1">St-241/2015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FLANATICA d.o.o. u likvidaciji PULA</izvorni_sadrzaj>
    <derivirana_varijabla naziv="DomainObject.Predmet.ProtustrankaFormated_1">  FLANATICA d.o.o. u likvidaciji PULA</derivirana_varijabla>
  </DomainObject.Predmet.ProtustrankaFormated>
  <DomainObject.Predmet.ProtustrankaFormatedOIB>
    <izvorni_sadrzaj>  FLANATICA d.o.o. u likvidaciji PULA, OIB 94214461028</izvorni_sadrzaj>
    <derivirana_varijabla naziv="DomainObject.Predmet.ProtustrankaFormatedOIB_1">  FLANATICA d.o.o. u likvidaciji PULA, OIB 94214461028</derivirana_varijabla>
  </DomainObject.Predmet.ProtustrankaFormatedOIB>
  <DomainObject.Predmet.ProtustrankaFormatedWithAdress>
    <izvorni_sadrzaj> FLANATICA d.o.o. u likvidaciji PULA, Flanatička 16, 52100 Pula</izvorni_sadrzaj>
    <derivirana_varijabla naziv="DomainObject.Predmet.ProtustrankaFormatedWithAdress_1"> FLANATICA d.o.o. u likvidaciji PULA, Flanatička 16, 52100 Pula</derivirana_varijabla>
  </DomainObject.Predmet.ProtustrankaFormatedWithAdress>
  <DomainObject.Predmet.ProtustrankaFormatedWithAdressOIB>
    <izvorni_sadrzaj> FLANATICA d.o.o. u likvidaciji PULA, OIB 94214461028, Flanatička 16, 52100 Pula</izvorni_sadrzaj>
    <derivirana_varijabla naziv="DomainObject.Predmet.ProtustrankaFormatedWithAdressOIB_1"> FLANATICA d.o.o. u likvidaciji PULA, OIB 94214461028, Flanatička 16, 52100 Pula</derivirana_varijabla>
  </DomainObject.Predmet.ProtustrankaFormatedWithAdressOIB>
  <DomainObject.Predmet.ProtustrankaWithAdress>
    <izvorni_sadrzaj>FLANATICA d.o.o. u likvidaciji PULA Flanatička 16, 52100 Pula</izvorni_sadrzaj>
    <derivirana_varijabla naziv="DomainObject.Predmet.ProtustrankaWithAdress_1">FLANATICA d.o.o. u likvidaciji PULA Flanatička 16, 52100 Pula</derivirana_varijabla>
  </DomainObject.Predmet.ProtustrankaWithAdress>
  <DomainObject.Predmet.ProtustrankaWithAdressOIB>
    <izvorni_sadrzaj>FLANATICA d.o.o. u likvidaciji PULA, OIB 94214461028, Flanatička 16, 52100 Pula</izvorni_sadrzaj>
    <derivirana_varijabla naziv="DomainObject.Predmet.ProtustrankaWithAdressOIB_1">FLANATICA d.o.o. u likvidaciji PULA, OIB 94214461028, Flanatička 16, 52100 Pula</derivirana_varijabla>
  </DomainObject.Predmet.ProtustrankaWithAdressOIB>
  <DomainObject.Predmet.ProtustrankaNazivFormated>
    <izvorni_sadrzaj>FLANATICA d.o.o. u likvidaciji PULA</izvorni_sadrzaj>
    <derivirana_varijabla naziv="DomainObject.Predmet.ProtustrankaNazivFormated_1">FLANATICA d.o.o. u likvidaciji PULA</derivirana_varijabla>
  </DomainObject.Predmet.ProtustrankaNazivFormated>
  <DomainObject.Predmet.ProtustrankaNazivFormatedOIB>
    <izvorni_sadrzaj>FLANATICA d.o.o. u likvidaciji PULA, OIB 94214461028</izvorni_sadrzaj>
    <derivirana_varijabla naziv="DomainObject.Predmet.ProtustrankaNazivFormatedOIB_1">FLANATICA d.o.o. u likvidaciji PULA, OIB 94214461028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293026.51</izvorni_sadrzaj>
    <derivirana_varijabla naziv="DomainObject.Predmet.TrenutnaVrijednost_1">293026.51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FLANATICA d.o.o. u likvidaciji PULA</item>
    </izvorni_sadrzaj>
    <derivirana_varijabla naziv="DomainObject.Predmet.ProtuStrankaListFormated_1">
      <item>FLANATICA d.o.o. u likvidaciji PULA</item>
    </derivirana_varijabla>
  </DomainObject.Predmet.ProtuStrankaListFormated>
  <DomainObject.Predmet.ProtuStrankaListFormatedOIB>
    <izvorni_sadrzaj>
      <item>FLANATICA d.o.o. u likvidaciji PULA, OIB 94214461028</item>
    </izvorni_sadrzaj>
    <derivirana_varijabla naziv="DomainObject.Predmet.ProtuStrankaListFormatedOIB_1">
      <item>FLANATICA d.o.o. u likvidaciji PULA, OIB 94214461028</item>
    </derivirana_varijabla>
  </DomainObject.Predmet.ProtuStrankaListFormatedOIB>
  <DomainObject.Predmet.ProtuStrankaListFormatedWithAdress>
    <izvorni_sadrzaj>
      <item>FLANATICA d.o.o. u likvidaciji PULA, Flanatička 16, 52100 Pula</item>
    </izvorni_sadrzaj>
    <derivirana_varijabla naziv="DomainObject.Predmet.ProtuStrankaListFormatedWithAdress_1">
      <item>FLANATICA d.o.o. u likvidaciji PULA, Flanatička 16, 52100 Pula</item>
    </derivirana_varijabla>
  </DomainObject.Predmet.ProtuStrankaListFormatedWithAdress>
  <DomainObject.Predmet.ProtuStrankaListFormatedWithAdressOIB>
    <izvorni_sadrzaj>
      <item>FLANATICA d.o.o. u likvidaciji PULA, OIB 94214461028, Flanatička 16, 52100 Pula</item>
    </izvorni_sadrzaj>
    <derivirana_varijabla naziv="DomainObject.Predmet.ProtuStrankaListFormatedWithAdressOIB_1">
      <item>FLANATICA d.o.o. u likvidaciji PULA, OIB 94214461028, Flanatička 16, 52100 Pula</item>
    </derivirana_varijabla>
  </DomainObject.Predmet.ProtuStrankaListFormatedWithAdressOIB>
  <DomainObject.Predmet.ProtuStrankaListNazivFormated>
    <izvorni_sadrzaj>
      <item>FLANATICA d.o.o. u likvidaciji PULA</item>
    </izvorni_sadrzaj>
    <derivirana_varijabla naziv="DomainObject.Predmet.ProtuStrankaListNazivFormated_1">
      <item>FLANATICA d.o.o. u likvidaciji PULA</item>
    </derivirana_varijabla>
  </DomainObject.Predmet.ProtuStrankaListNazivFormated>
  <DomainObject.Predmet.ProtuStrankaListNazivFormatedOIB>
    <izvorni_sadrzaj>
      <item>FLANATICA d.o.o. u likvidaciji PULA, OIB 94214461028</item>
    </izvorni_sadrzaj>
    <derivirana_varijabla naziv="DomainObject.Predmet.ProtuStrankaListNazivFormatedOIB_1">
      <item>FLANATICA d.o.o. u likvidaciji PULA, OIB 94214461028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FLANATICA d.o.o. u likvidaciji PULA</izvorni_sadrzaj>
    <derivirana_varijabla naziv="DomainObject.Predmet.ProtustrankaIDrugi_1">FLANATICA d.o.o. u likvidaciji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FLANATICA d.o.o. u likvidaciji PULA, OIB 94214461028, Flanatička 16, 52100 Pula</izvorni_sadrzaj>
    <derivirana_varijabla naziv="DomainObject.Predmet.ProtustrankaIDrugiAdressOIB_1">FLANATICA d.o.o. u likvidaciji PULA, OIB 94214461028, Flanatička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FLANATICA d.o.o. u likvidaciji PULA</item>
    </izvorni_sadrzaj>
    <derivirana_varijabla naziv="DomainObject.Predmet.SudioniciListNaziv_1">
      <item>FINANCIJSKA AGENCIJA, RC RIJEKA, PODRUŽNICA PULA, PULA</item>
      <item>FLANATICA d.o.o. u likvidaciji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FLANATICA d.o.o. u likvidaciji PULA, OIB 94214461028, Flanatička 16,52100 Pula</item>
    </izvorni_sadrzaj>
    <derivirana_varijabla naziv="DomainObject.Predmet.SudioniciListAdressOIB_1">
      <item>FINANCIJSKA AGENCIJA, RC RIJEKA, PODRUŽNICA PULA, PULA, OIB 85821130368, Giardini 5,52100 Pula</item>
      <item>FLANATICA d.o.o. u likvidaciji PULA, OIB 94214461028, Flanatička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94214461028</item>
    </izvorni_sadrzaj>
    <derivirana_varijabla naziv="DomainObject.Predmet.SudioniciListNazivOIB_1">
      <item>, OIB 85821130368</item>
      <item>, OIB 94214461028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2122</properties:Characters>
  <properties:Lines>62</properties:Lines>
  <properties:Paragraphs>19</properties:Paragraphs>
  <properties:TotalTime>4</properties:TotalTime>
  <properties:ScaleCrop>false</properties:ScaleCrop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2016-02-05T13:07:00Z</dcterms:created>
  <dc:creator>Mihaela Kaligari</dc:creator>
  <dc:description/>
  <cp:keywords/>
  <cp:lastModifiedBy>Jasmina Matika</cp:lastModifiedBy>
  <cp:lastPrinted>2016-02-05T13:10:00Z</cp:lastPrinted>
  <dcterms:modified xmlns:xsi="http://www.w3.org/2001/XMLSchema-instance" xsi:type="dcterms:W3CDTF">2016-02-08T09:32:00Z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