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bf3f" w14:paraId="cccbf3f" w:rsidRDefault="00E76E22" w:rsidP="00E76E22" w:rsidR="00E76E22">
      <w:pPr>
        <w:jc w:val="right"/>
        <w15:collapsed w:val="false"/>
      </w:pPr>
      <w:r>
        <w:t>Broj: St-</w:t>
      </w:r>
      <w:r w:rsidR="00E83BE1">
        <w:t>1864/16-9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4B57F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4B57FB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E83BE1">
        <w:rPr>
          <w:b/>
          <w:bCs/>
          <w:kern w:val="36"/>
          <w:lang w:eastAsia="en-US"/>
        </w:rPr>
        <w:t xml:space="preserve">KANAL 031 d.o.o., Višnjevac, </w:t>
      </w:r>
      <w:proofErr w:type="spellStart"/>
      <w:r w:rsidR="00E83BE1">
        <w:rPr>
          <w:b/>
          <w:bCs/>
          <w:kern w:val="36"/>
          <w:lang w:eastAsia="en-US"/>
        </w:rPr>
        <w:t>A.Starčevića</w:t>
      </w:r>
      <w:proofErr w:type="spellEnd"/>
      <w:r w:rsidR="00E83BE1">
        <w:rPr>
          <w:b/>
          <w:bCs/>
          <w:kern w:val="36"/>
          <w:lang w:eastAsia="en-US"/>
        </w:rPr>
        <w:t xml:space="preserve"> 64, OIB: 25282618350, MBS: 030085417</w:t>
      </w:r>
      <w:r w:rsidR="006139EC">
        <w:t xml:space="preserve">, </w:t>
      </w:r>
      <w:r w:rsidR="003B4C28">
        <w:t xml:space="preserve">dana </w:t>
      </w:r>
      <w:r w:rsidR="00E83BE1">
        <w:t>14. listopada</w:t>
      </w:r>
      <w:r w:rsidR="00EC52D1">
        <w:t xml:space="preserve"> 2016.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4B57FB">
        <w:t xml:space="preserve"> </w:t>
      </w:r>
      <w:r w:rsidR="009B61F0">
        <w:t xml:space="preserve">nad dužnikom </w:t>
      </w:r>
      <w:r w:rsidR="00E83BE1">
        <w:rPr>
          <w:b/>
          <w:bCs/>
          <w:kern w:val="36"/>
          <w:lang w:eastAsia="en-US"/>
        </w:rPr>
        <w:t xml:space="preserve">KANAL 031 d.o.o., Višnjevac, </w:t>
      </w:r>
      <w:proofErr w:type="spellStart"/>
      <w:r w:rsidR="00E83BE1">
        <w:rPr>
          <w:b/>
          <w:bCs/>
          <w:kern w:val="36"/>
          <w:lang w:eastAsia="en-US"/>
        </w:rPr>
        <w:t>A.Starčevića</w:t>
      </w:r>
      <w:proofErr w:type="spellEnd"/>
      <w:r w:rsidR="00E83BE1">
        <w:rPr>
          <w:b/>
          <w:bCs/>
          <w:kern w:val="36"/>
          <w:lang w:eastAsia="en-US"/>
        </w:rPr>
        <w:t xml:space="preserve"> 64, OIB: 25282618350, MBS: 030085417</w:t>
      </w:r>
      <w:r w:rsidR="004B57FB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E83BE1" w:rsidRPr="00E83BE1">
        <w:rPr>
          <w:b/>
        </w:rPr>
        <w:t>1864</w:t>
      </w:r>
      <w:r w:rsidR="004B57FB" w:rsidRPr="00E83BE1">
        <w:rPr>
          <w:b/>
        </w:rPr>
        <w:t>-16</w:t>
      </w:r>
      <w:r w:rsidR="009B61F0">
        <w:t xml:space="preserve"> kod Hrv</w:t>
      </w:r>
      <w:r w:rsidR="00963406">
        <w:t xml:space="preserve">atske poštanske banke iznos od </w:t>
      </w:r>
      <w:r w:rsidR="00E83BE1">
        <w:rPr>
          <w:b/>
        </w:rPr>
        <w:t>20</w:t>
      </w:r>
      <w:r w:rsidR="004B57FB">
        <w:rPr>
          <w:b/>
        </w:rPr>
        <w:t>.000,00</w:t>
      </w:r>
      <w:r w:rsidR="009B61F0">
        <w:t xml:space="preserve"> kn,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9B61F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83BE1">
        <w:t xml:space="preserve">Oto </w:t>
      </w:r>
      <w:proofErr w:type="spellStart"/>
      <w:r w:rsidR="00E83BE1">
        <w:t>Živčić</w:t>
      </w:r>
      <w:proofErr w:type="spellEnd"/>
      <w:r w:rsidR="00E83BE1">
        <w:t xml:space="preserve"> </w:t>
      </w:r>
      <w:proofErr w:type="spellStart"/>
      <w:r w:rsidR="00E83BE1">
        <w:t>z.z</w:t>
      </w:r>
      <w:proofErr w:type="spellEnd"/>
      <w:r w:rsidR="00E83BE1">
        <w:t>. dužnika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E83BE1">
        <w:t>16. lipnja</w:t>
      </w:r>
      <w:r w:rsidR="004B57FB">
        <w:t xml:space="preserve"> 2016. g.</w:t>
      </w:r>
      <w:r w:rsidRPr="00DD2365">
        <w:t xml:space="preserve"> prijedlog za otvaranje  stečajnog postupka nad dužnikom </w:t>
      </w:r>
      <w:r w:rsidR="00E83BE1">
        <w:rPr>
          <w:b/>
          <w:bCs/>
          <w:kern w:val="36"/>
          <w:lang w:eastAsia="en-US"/>
        </w:rPr>
        <w:t xml:space="preserve">KANAL 031 d.o.o., Višnjevac, </w:t>
      </w:r>
      <w:proofErr w:type="spellStart"/>
      <w:r w:rsidR="00E83BE1">
        <w:rPr>
          <w:b/>
          <w:bCs/>
          <w:kern w:val="36"/>
          <w:lang w:eastAsia="en-US"/>
        </w:rPr>
        <w:t>A.Starčevića</w:t>
      </w:r>
      <w:proofErr w:type="spellEnd"/>
      <w:r w:rsidR="00E83BE1">
        <w:rPr>
          <w:b/>
          <w:bCs/>
          <w:kern w:val="36"/>
          <w:lang w:eastAsia="en-US"/>
        </w:rPr>
        <w:t xml:space="preserve"> 64, OIB: 25282618350, MBS: 030085417</w:t>
      </w:r>
      <w:r w:rsidRPr="00DD2365">
        <w:t xml:space="preserve">.  </w:t>
      </w:r>
      <w:r w:rsidR="00FA7686">
        <w:tab/>
      </w:r>
    </w:p>
    <w:p w:rsidRDefault="00DE3087" w:rsidP="00015125" w:rsidR="00DE3087">
      <w:pPr>
        <w:tabs>
          <w:tab w:pos="4050" w:val="left"/>
        </w:tabs>
        <w:jc w:val="both"/>
      </w:pPr>
    </w:p>
    <w:p w:rsidRDefault="00DE3087" w:rsidP="00015125" w:rsidR="00DE3087">
      <w:pPr>
        <w:tabs>
          <w:tab w:pos="4050" w:val="left"/>
        </w:tabs>
        <w:jc w:val="both"/>
      </w:pPr>
    </w:p>
    <w:p w:rsidRDefault="00DD2365" w:rsidP="00015125" w:rsidR="00DD2365">
      <w:pPr>
        <w:tabs>
          <w:tab w:pos="4050" w:val="left"/>
        </w:tabs>
        <w:jc w:val="both"/>
      </w:pPr>
    </w:p>
    <w:p w:rsidRDefault="00A27295" w:rsidP="00A27295" w:rsidR="00A27295">
      <w:pPr>
        <w:ind w:firstLine="720"/>
        <w:jc w:val="both"/>
      </w:pPr>
    </w:p>
    <w:p w:rsidRDefault="00FE0EA2" w:rsidP="00FE0EA2" w:rsidR="00FE0EA2">
      <w:pPr>
        <w:jc w:val="right"/>
      </w:pPr>
      <w:r>
        <w:t>Broj: St-1864/16-9</w:t>
      </w:r>
    </w:p>
    <w:p w:rsidRDefault="00A27295" w:rsidP="00A27295" w:rsidR="00A27295">
      <w:pPr>
        <w:ind w:firstLine="720"/>
        <w:jc w:val="both"/>
      </w:pPr>
    </w:p>
    <w:p w:rsidRDefault="00A27295" w:rsidP="00A27295" w:rsidR="00A27295">
      <w:pPr>
        <w:ind w:firstLine="720"/>
        <w:jc w:val="both"/>
      </w:pPr>
    </w:p>
    <w:p w:rsidRDefault="001448A0" w:rsidP="00A27295" w:rsidR="009B61F0">
      <w:pPr>
        <w:ind w:firstLine="720"/>
        <w:jc w:val="both"/>
      </w:pPr>
      <w:r>
        <w:t>Zaključkom Trgovačkog suda u Osijeku broj St-</w:t>
      </w:r>
      <w:r w:rsidR="00E83BE1">
        <w:t>1864</w:t>
      </w:r>
      <w:r w:rsidR="004B57FB">
        <w:t xml:space="preserve">/16 od </w:t>
      </w:r>
      <w:r w:rsidR="00E83BE1">
        <w:t>9. rujna</w:t>
      </w:r>
      <w:r w:rsidR="004B57FB">
        <w:t xml:space="preserve"> 2016. g.</w:t>
      </w:r>
      <w:r>
        <w:t xml:space="preserve"> pozvan je zakonsk</w:t>
      </w:r>
      <w:r w:rsidR="00E83BE1">
        <w:t>i</w:t>
      </w:r>
      <w:r>
        <w:t xml:space="preserve"> zastupni</w:t>
      </w:r>
      <w:r w:rsidR="00E83BE1">
        <w:t>k</w:t>
      </w:r>
      <w:r>
        <w:t xml:space="preserve"> dužnika da u roku od 15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1448A0" w:rsidP="00A27295" w:rsidR="001448A0">
      <w:pPr>
        <w:ind w:firstLine="720"/>
        <w:jc w:val="both"/>
      </w:pPr>
    </w:p>
    <w:p w:rsidRDefault="004B57FB" w:rsidP="001448A0" w:rsidR="001448A0">
      <w:pPr>
        <w:ind w:firstLine="720"/>
        <w:jc w:val="both"/>
      </w:pPr>
      <w:r>
        <w:t xml:space="preserve">Dana </w:t>
      </w:r>
      <w:r w:rsidR="00E83BE1">
        <w:t>30</w:t>
      </w:r>
      <w:r>
        <w:t>. rujna 2016. g.</w:t>
      </w:r>
      <w:r w:rsidR="001448A0">
        <w:t xml:space="preserve"> dužnik je dostavio</w:t>
      </w:r>
      <w:r w:rsidR="00FE0EA2">
        <w:t xml:space="preserve"> izvješće o financijsko-gospodarskom stanju dužnika, popis imovine i obveza dužnika s Izjavom a koje je ovjerovljeno kod javnog bilježnika Dragica Dumančić iz Osijeka OV-7950/16 od 30. rujna 2016. g. iz kojih proizlazi da dužnik </w:t>
      </w:r>
      <w:r w:rsidR="001448A0">
        <w:t xml:space="preserve">nema imovinu </w:t>
      </w:r>
      <w:r w:rsidR="00FE0EA2">
        <w:t xml:space="preserve">niti novčanih sredstava </w:t>
      </w:r>
      <w:r w:rsidR="001448A0">
        <w:t>te je valjalo pozvati osobe koje imaju pravni interes za provedbom stečajnog postupka da uplate predujam za namirenje troškova prethodnog i otvorenog stečajnog postupka i odlučiti kao u izreci pod točkom 1. a sukladno čl. 132 st. 1 SZ.</w:t>
      </w:r>
    </w:p>
    <w:p w:rsidRDefault="001448A0" w:rsidP="001448A0" w:rsidR="009B61F0">
      <w:pPr>
        <w:ind w:firstLine="720"/>
        <w:jc w:val="both"/>
      </w:pPr>
      <w:r>
        <w:t xml:space="preserve"> </w:t>
      </w: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83BE1">
        <w:t>14. listopada</w:t>
      </w:r>
      <w:r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4B57FB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B57FB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83BE1">
        <w:t>14.11.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63297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41E" w:rsidR="0001541E">
      <w:r>
        <w:separator/>
      </w:r>
    </w:p>
  </w:endnote>
  <w:endnote w:id="0" w:type="continuationSeparator">
    <w:p w:rsidRDefault="0001541E" w:rsidR="00015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41E" w:rsidR="0001541E">
      <w:r>
        <w:separator/>
      </w:r>
    </w:p>
  </w:footnote>
  <w:footnote w:id="0" w:type="continuationSeparator">
    <w:p w:rsidRDefault="0001541E" w:rsidR="00015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3297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1541E"/>
    <w:rsid w:val="000209AD"/>
    <w:rsid w:val="0003531D"/>
    <w:rsid w:val="0005396D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57FB"/>
    <w:rsid w:val="004B741D"/>
    <w:rsid w:val="004E5065"/>
    <w:rsid w:val="00500BBD"/>
    <w:rsid w:val="0055624C"/>
    <w:rsid w:val="005A5809"/>
    <w:rsid w:val="005B403D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4711B"/>
    <w:rsid w:val="00770E51"/>
    <w:rsid w:val="00786F1E"/>
    <w:rsid w:val="007A7E59"/>
    <w:rsid w:val="007C1241"/>
    <w:rsid w:val="007C3FEE"/>
    <w:rsid w:val="007E232A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A7DD8"/>
    <w:rsid w:val="00BC33DE"/>
    <w:rsid w:val="00BF7940"/>
    <w:rsid w:val="00C15361"/>
    <w:rsid w:val="00C26291"/>
    <w:rsid w:val="00C3548B"/>
    <w:rsid w:val="00C63297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83BE1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E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23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23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3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3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3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23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23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3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3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3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St-1864/2016</izvorni_sadrzaj>
    <derivirana_varijabla naziv="DomainObject.Predmet.OznakaBroj_1">St-1864/2016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KANAL 031 d.o.o. za proizvodnju i emitiranje televizijskog programa i ostale usluge</izvorni_sadrzaj>
    <derivirana_varijabla naziv="DomainObject.Predmet.StrankaFormated_1">  KANAL 031 d.o.o. za proizvodnju i emitiranje televizijskog programa i ostale usluge</derivirana_varijabla>
  </DomainObject.Predmet.StrankaFormated>
  <DomainObject.Predmet.StrankaFormatedOIB>
    <izvorni_sadrzaj>  KANAL 031 d.o.o. za proizvodnju i emitiranje televizijskog programa i ostale usluge, OIB 25282618350</izvorni_sadrzaj>
    <derivirana_varijabla naziv="DomainObject.Predmet.StrankaFormatedOIB_1">  KANAL 031 d.o.o. za proizvodnju i emitiranje televizijskog programa i ostale usluge, OIB 25282618350</derivirana_varijabla>
  </DomainObject.Predmet.StrankaFormatedOIB>
  <DomainObject.Predmet.StrankaFormatedWithAdress>
    <izvorni_sadrzaj> KANAL 031 d.o.o. za proizvodnju i emitiranje televizijskog programa i ostale usluge, A.Starčevića 64, 31220 Višnjevac</izvorni_sadrzaj>
    <derivirana_varijabla naziv="DomainObject.Predmet.StrankaFormatedWithAdress_1"> KANAL 031 d.o.o. za proizvodnju i emitiranje televizijskog programa i ostale usluge, A.Starčevića 64, 31220 Višnjevac</derivirana_varijabla>
  </DomainObject.Predmet.StrankaFormatedWithAdress>
  <DomainObject.Predmet.StrankaFormatedWithAdressOIB>
    <izvorni_sadrzaj> KANAL 031 d.o.o. za proizvodnju i emitiranje televizijskog programa i ostale usluge, OIB 25282618350, A.Starčevića 64, 31220 Višnjevac</izvorni_sadrzaj>
    <derivirana_varijabla naziv="DomainObject.Predmet.StrankaFormatedWithAdressOIB_1"> KANAL 031 d.o.o. za proizvodnju i emitiranje televizijskog programa i ostale usluge, OIB 25282618350, A.Starčevića 64, 31220 Višnjevac</derivirana_varijabla>
  </DomainObject.Predmet.StrankaFormatedWithAdressOIB>
  <DomainObject.Predmet.StrankaWithAdress>
    <izvorni_sadrzaj>KANAL 031 d.o.o. za proizvodnju i emitiranje televizijskog programa i ostale usluge A.Starčevića 64,31220 Višnjevac</izvorni_sadrzaj>
    <derivirana_varijabla naziv="DomainObject.Predmet.StrankaWithAdress_1">KANAL 031 d.o.o. za proizvodnju i emitiranje televizijskog programa i ostale usluge A.Starčevića 64,31220 Višnjevac</derivirana_varijabla>
  </DomainObject.Predmet.StrankaWithAdress>
  <DomainObject.Predmet.StrankaWithAdressOIB>
    <izvorni_sadrzaj>KANAL 031 d.o.o. za proizvodnju i emitiranje televizijskog programa i ostale usluge, OIB 25282618350, A.Starčevića 64,31220 Višnjevac</izvorni_sadrzaj>
    <derivirana_varijabla naziv="DomainObject.Predmet.StrankaWithAdressOIB_1">KANAL 031 d.o.o. za proizvodnju i emitiranje televizijskog programa i ostale usluge, OIB 25282618350, A.Starčevića 64,31220 Višnjevac</derivirana_varijabla>
  </DomainObject.Predmet.StrankaWithAdressOIB>
  <DomainObject.Predmet.StrankaNazivFormated>
    <izvorni_sadrzaj>KANAL 031 d.o.o. za proizvodnju i emitiranje televizijskog programa i ostale usluge</izvorni_sadrzaj>
    <derivirana_varijabla naziv="DomainObject.Predmet.StrankaNazivFormated_1">KANAL 031 d.o.o. za proizvodnju i emitiranje televizijskog programa i ostale usluge</derivirana_varijabla>
  </DomainObject.Predmet.StrankaNazivFormated>
  <DomainObject.Predmet.StrankaNazivFormatedOIB>
    <izvorni_sadrzaj>KANAL 031 d.o.o. za proizvodnju i emitiranje televizijskog programa i ostale usluge, OIB 25282618350</izvorni_sadrzaj>
    <derivirana_varijabla naziv="DomainObject.Predmet.StrankaNazivFormatedOIB_1">KANAL 031 d.o.o. za proizvodnju i emitiranje televizijskog programa i ostale usluge, OIB 25282618350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KANAL 031 d.o.o. za proizvodnju i emitiranje televizijskog programa i ostale usluge</item>
    </izvorni_sadrzaj>
    <derivirana_varijabla naziv="DomainObject.Predmet.StrankaListFormated_1">
      <item>KANAL 031 d.o.o. za proizvodnju i emitiranje televizijskog programa i ostale usluge</item>
    </derivirana_varijabla>
  </DomainObject.Predmet.StrankaListFormated>
  <DomainObject.Predmet.StrankaListFormatedOIB>
    <izvorni_sadrzaj>
      <item>KANAL 031 d.o.o. za proizvodnju i emitiranje televizijskog programa i ostale usluge, OIB 25282618350</item>
    </izvorni_sadrzaj>
    <derivirana_varijabla naziv="DomainObject.Predmet.StrankaListFormatedOIB_1">
      <item>KANAL 031 d.o.o. za proizvodnju i emitiranje televizijskog programa i ostale usluge, OIB 25282618350</item>
    </derivirana_varijabla>
  </DomainObject.Predmet.StrankaListFormatedOIB>
  <DomainObject.Predmet.StrankaListFormatedWithAdress>
    <izvorni_sadrzaj>
      <item>KANAL 031 d.o.o. za proizvodnju i emitiranje televizijskog programa i ostale usluge, A.Starčevića 64, 31220 Višnjevac</item>
    </izvorni_sadrzaj>
    <derivirana_varijabla naziv="DomainObject.Predmet.StrankaListFormatedWithAdress_1">
      <item>KANAL 031 d.o.o. za proizvodnju i emitiranje televizijskog programa i ostale usluge, A.Starčevića 64, 31220 Višnjevac</item>
    </derivirana_varijabla>
  </DomainObject.Predmet.StrankaListFormatedWithAdress>
  <DomainObject.Predmet.StrankaListFormatedWithAdressOIB>
    <izvorni_sadrzaj>
      <item>KANAL 031 d.o.o. za proizvodnju i emitiranje televizijskog programa i ostale usluge, OIB 25282618350, A.Starčevića 64, 31220 Višnjevac</item>
    </izvorni_sadrzaj>
    <derivirana_varijabla naziv="DomainObject.Predmet.StrankaListFormatedWithAdressOIB_1">
      <item>KANAL 031 d.o.o. za proizvodnju i emitiranje televizijskog programa i ostale usluge, OIB 25282618350, A.Starčevića 64, 31220 Višnjevac</item>
    </derivirana_varijabla>
  </DomainObject.Predmet.StrankaListFormatedWithAdressOIB>
  <DomainObject.Predmet.StrankaListNazivFormated>
    <izvorni_sadrzaj>
      <item>KANAL 031 d.o.o. za proizvodnju i emitiranje televizijskog programa i ostale usluge</item>
    </izvorni_sadrzaj>
    <derivirana_varijabla naziv="DomainObject.Predmet.StrankaListNazivFormated_1">
      <item>KANAL 031 d.o.o. za proizvodnju i emitiranje televizijskog programa i ostale usluge</item>
    </derivirana_varijabla>
  </DomainObject.Predmet.StrankaListNazivFormated>
  <DomainObject.Predmet.StrankaListNazivFormatedOIB>
    <izvorni_sadrzaj>
      <item>KANAL 031 d.o.o. za proizvodnju i emitiranje televizijskog programa i ostale usluge, OIB 25282618350</item>
    </izvorni_sadrzaj>
    <derivirana_varijabla naziv="DomainObject.Predmet.StrankaListNazivFormatedOIB_1">
      <item>KANAL 031 d.o.o. za proizvodnju i emitiranje televizijskog programa i ostale usluge, OIB 25282618350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KANAL 031 d.o.o. za proizvodnju i emitiranje televizijskog programa i ostale usluge</izvorni_sadrzaj>
    <derivirana_varijabla naziv="DomainObject.Predmet.StrankaIDrugi_1">KANAL 031 d.o.o. za proizvodnju i emitiranje televizijskog programa i ostale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KANAL 031 d.o.o. za proizvodnju i emitiranje televizijskog programa i ostale usluge, OIB 25282618350, A.Starčevića 64, 31220 Višnjevac</izvorni_sadrzaj>
    <derivirana_varijabla naziv="DomainObject.Predmet.StrankaIDrugiAdressOIB_1">KANAL 031 d.o.o. za proizvodnju i emitiranje televizijskog programa i ostale usluge, OIB 25282618350, A.Starčevića 64, 31220 Višnjevac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KANAL 031 d.o.o. za proizvodnju i emitiranje televizijskog programa i ostale usluge</item>
    </izvorni_sadrzaj>
    <derivirana_varijabla naziv="DomainObject.Predmet.SudioniciListNaziv_1">
      <item>KANAL 031 d.o.o. za proizvodnju i emitiranje televizijskog programa i ostale usluge</item>
    </derivirana_varijabla>
  </DomainObject.Predmet.SudioniciListNaziv>
  <DomainObject.Predmet.SudioniciListAdressOIB>
    <izvorni_sadrzaj>
      <item>KANAL 031 d.o.o. za proizvodnju i emitiranje televizijskog programa i ostale usluge, OIB 25282618350, A.Starčevića 64,31220 Višnjevac</item>
    </izvorni_sadrzaj>
    <derivirana_varijabla naziv="DomainObject.Predmet.SudioniciListAdressOIB_1">
      <item>KANAL 031 d.o.o. za proizvodnju i emitiranje televizijskog programa i ostale usluge, OIB 25282618350, A.Starčevića 64,31220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25282618350</item>
    </izvorni_sadrzaj>
    <derivirana_varijabla naziv="DomainObject.Predmet.SudioniciListNazivOIB_1">
      <item>, OIB 25282618350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129ED-7AB6-41F7-A12B-0A7C4FC73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449</properties:Words>
  <properties:Characters>2313</properties:Characters>
  <properties:Lines>106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2016-10-14T07:10:00Z</dcterms:created>
  <dc:creator>hermanj</dc:creator>
  <cp:lastModifiedBy>Danijela Sekulić</cp:lastModifiedBy>
  <cp:lastPrinted>2016-10-14T07:09:00Z</cp:lastPrinted>
  <dcterms:modified xmlns:xsi="http://www.w3.org/2001/XMLSchema-instance" xsi:type="dcterms:W3CDTF">2016-10-14T07:10:00Z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