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249e" w14:paraId="12d249e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6D7F14">
        <w:rPr>
          <w:rFonts w:cs="Times New Roman"/>
        </w:rPr>
        <w:t>SLATKA BAJKA</w:t>
      </w:r>
      <w:r w:rsidR="00C1406D">
        <w:rPr>
          <w:rFonts w:cs="Times New Roman"/>
        </w:rPr>
        <w:t xml:space="preserve"> </w:t>
      </w:r>
      <w:r w:rsidR="006D7F14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6D7F14">
        <w:rPr>
          <w:rFonts w:cs="Times New Roman"/>
        </w:rPr>
        <w:t>Sračinec, Varaždinska 21</w:t>
      </w:r>
      <w:r w:rsidR="00C1406D">
        <w:rPr>
          <w:rFonts w:cs="Times New Roman"/>
        </w:rPr>
        <w:t>,</w:t>
      </w:r>
      <w:r w:rsidR="00C75376">
        <w:rPr>
          <w:rFonts w:cs="Times New Roman"/>
        </w:rPr>
        <w:t xml:space="preserve"> </w:t>
      </w:r>
      <w:r w:rsidR="000B778A">
        <w:rPr>
          <w:rFonts w:cs="Times New Roman"/>
        </w:rPr>
        <w:t xml:space="preserve">OIB: </w:t>
      </w:r>
      <w:r w:rsidR="006D7F14" w:rsidRPr="006D7F14">
        <w:rPr>
          <w:rFonts w:cs="Times New Roman"/>
        </w:rPr>
        <w:t>16178452170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C1406D">
        <w:rPr>
          <w:b/>
        </w:rPr>
        <w:t>12</w:t>
      </w:r>
      <w:r w:rsidR="009B2BCE">
        <w:rPr>
          <w:b/>
        </w:rPr>
        <w:t>,</w:t>
      </w:r>
      <w:r w:rsidR="006D7F14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6D7F14">
        <w:t>Miroslav Friščić, Sračinec, Varaždinska 21</w:t>
      </w:r>
      <w:r w:rsidR="00276EAD">
        <w:rPr>
          <w:rFonts w:cs="Times New Roman"/>
        </w:rPr>
        <w:t xml:space="preserve">, </w:t>
      </w:r>
    </w:p>
    <w:p w:rsidRDefault="009C304A" w:rsidP="006D7F14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6D7F14" w:rsidRPr="006D7F14">
        <w:rPr>
          <w:rFonts w:cs="Times New Roman"/>
        </w:rPr>
        <w:t xml:space="preserve">SLATKA BAJKA j.d.o.o., Sračinec, </w:t>
      </w:r>
      <w:r w:rsidR="006D7F14">
        <w:rPr>
          <w:rFonts w:cs="Times New Roman"/>
        </w:rPr>
        <w:t>Varaždinska 21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6D7F14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6D7F14" w:rsidRPr="006D7F14">
        <w:t>Miroslav</w:t>
      </w:r>
      <w:r w:rsidR="006D7F14">
        <w:t>u</w:t>
      </w:r>
      <w:r w:rsidR="006D7F14" w:rsidRPr="006D7F14">
        <w:t xml:space="preserve"> Friščić</w:t>
      </w:r>
      <w:r w:rsidR="006D7F14">
        <w:t>u</w:t>
      </w:r>
      <w:r w:rsidR="006D7F14" w:rsidRPr="006D7F14">
        <w:t>, Sračinec, Varaždinska 21</w:t>
      </w:r>
      <w:r w:rsidR="001E7E3C">
        <w:t>,</w:t>
      </w:r>
      <w:r w:rsidR="00C75376">
        <w:t xml:space="preserve"> OIB: </w:t>
      </w:r>
      <w:r w:rsidR="006D7F14">
        <w:t>06605419962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C1406D">
        <w:t>12</w:t>
      </w:r>
      <w:r w:rsidR="00F540FD">
        <w:t>,</w:t>
      </w:r>
      <w:r w:rsidR="006D7F14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C1406D" w:rsidRPr="00C1406D">
        <w:rPr>
          <w:rFonts w:cs="Times New Roman"/>
        </w:rPr>
        <w:t>ATIK GRUPA d.o.o., Belica, Braće Radića 80, OIB: 17180936821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61174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6D7F14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6D7F14" w:rsidRPr="006D7F14">
        <w:rPr>
          <w:rFonts w:cs="Times New Roman"/>
        </w:rPr>
        <w:t>SLATKA BAJKA j.d.o.o., Sračinec, Varažd</w:t>
      </w:r>
      <w:r w:rsidR="006D7F14">
        <w:rPr>
          <w:rFonts w:cs="Times New Roman"/>
        </w:rPr>
        <w:t>inska 21</w:t>
      </w:r>
      <w:r w:rsidR="00D278AD">
        <w:rPr>
          <w:rFonts w:cs="Times New Roman"/>
        </w:rPr>
        <w:t xml:space="preserve">, </w:t>
      </w:r>
    </w:p>
    <w:p w:rsidRDefault="00CE3F4D" w:rsidP="006D7F14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6D7F14" w:rsidRPr="006D7F14">
        <w:t>Miroslav Friščić, Sračinec, Varaždinska 21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333" w:rsidP="009C304A" w:rsidR="00135333">
      <w:r>
        <w:separator/>
      </w:r>
    </w:p>
  </w:endnote>
  <w:endnote w:id="0" w:type="continuationSeparator">
    <w:p w:rsidRDefault="00135333" w:rsidP="009C304A" w:rsidR="0013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333" w:rsidP="009C304A" w:rsidR="00135333">
      <w:r>
        <w:separator/>
      </w:r>
    </w:p>
  </w:footnote>
  <w:footnote w:id="0" w:type="continuationSeparator">
    <w:p w:rsidRDefault="00135333" w:rsidP="009C304A" w:rsidR="00135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174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6D7F14">
      <w:t>760</w:t>
    </w:r>
    <w:r w:rsidR="000B778A">
      <w:t>/16-</w:t>
    </w:r>
    <w:r w:rsidR="00C1406D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6D7F14">
      <w:t>760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10DEC"/>
    <w:rsid w:val="00135333"/>
    <w:rsid w:val="00181BF9"/>
    <w:rsid w:val="001B0ED1"/>
    <w:rsid w:val="001B55F4"/>
    <w:rsid w:val="001E7E3C"/>
    <w:rsid w:val="001F0EF9"/>
    <w:rsid w:val="00232D22"/>
    <w:rsid w:val="00276EAD"/>
    <w:rsid w:val="002D4338"/>
    <w:rsid w:val="003149FB"/>
    <w:rsid w:val="00335908"/>
    <w:rsid w:val="00345F95"/>
    <w:rsid w:val="00357BF7"/>
    <w:rsid w:val="003B27E7"/>
    <w:rsid w:val="003D3CE4"/>
    <w:rsid w:val="003E1C8D"/>
    <w:rsid w:val="003E3098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6D7F14"/>
    <w:rsid w:val="0070393A"/>
    <w:rsid w:val="007555DB"/>
    <w:rsid w:val="007A1A7C"/>
    <w:rsid w:val="007C5007"/>
    <w:rsid w:val="007E17E0"/>
    <w:rsid w:val="007E3E47"/>
    <w:rsid w:val="00811B0F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61174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61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61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BAJKA jednostavno društvo s ograničenom odgovornošću za trgovinu, proizvodnju i usluge</izvorni_sadrzaj>
    <derivirana_varijabla naziv="DomainObject.Predmet.ProtustrankaFormated_1">  SLATKA BAJKA jednostavno društvo s ograničenom odgovornošću za trgovinu, proizvodnju i usluge</derivirana_varijabla>
  </DomainObject.Predmet.ProtustrankaFormated>
  <DomainObject.Predmet.ProtustrankaFormatedOIB>
    <izvorni_sadrzaj>  SLATKA BAJKA jednostavno društvo s ograničenom odgovornošću za trgovinu, proizvodnju i usluge, OIB 16178452170</izvorni_sadrzaj>
    <derivirana_varijabla naziv="DomainObject.Predmet.ProtustrankaFormatedOIB_1">  SLATKA BAJKA jednostavno društvo s ograničenom odgovornošću za trgovinu, proizvodnju i usluge, OIB 16178452170</derivirana_varijabla>
  </DomainObject.Predmet.ProtustrankaFormatedOIB>
  <DomainObject.Predmet.ProtustrankaFormatedWithAdress>
    <izvorni_sadrzaj> SLATKA BAJKA jednostavno društvo s ograničenom odgovornošću za trgovinu, proizvodnju i usluge, Varaždinska 21, 42209 Sračinec</izvorni_sadrzaj>
    <derivirana_varijabla naziv="DomainObject.Predmet.ProtustrankaFormatedWithAdress_1"> SLATKA BAJKA jednostavno društvo s ograničenom odgovornošću za trgovinu, proizvodnju i usluge, Varaždinska 21, 42209 Sračinec</derivirana_varijabla>
  </DomainObject.Predmet.ProtustrankaFormatedWithAdress>
  <DomainObject.Predmet.ProtustrankaFormatedWithAdressOIB>
    <izvorni_sadrzaj> SLATKA BAJKA jednostavno društvo s ograničenom odgovornošću za trgovinu, proizvodnju i usluge, OIB 16178452170, Varaždinska 21, 42209 Sračinec</izvorni_sadrzaj>
    <derivirana_varijabla naziv="DomainObject.Predmet.ProtustrankaFormatedWithAdressOIB_1"> SLATKA BAJKA jednostavno društvo s ograničenom odgovornošću za trgovinu, proizvodnju i usluge, OIB 16178452170, Varaždinska 21, 42209 Sračinec</derivirana_varijabla>
  </DomainObject.Predmet.ProtustrankaFormatedWithAdressOIB>
  <DomainObject.Predmet.ProtustrankaWithAdress>
    <izvorni_sadrzaj>SLATKA BAJKA jednostavno društvo s ograničenom odgovornošću za trgovinu, proizvodnju i usluge Varaždinska 21, 42209 Sračinec</izvorni_sadrzaj>
    <derivirana_varijabla naziv="DomainObject.Predmet.ProtustrankaWithAdress_1">SLATKA BAJKA jednostavno društvo s ograničenom odgovornošću za trgovinu, proizvodnju i usluge Varaždinska 21, 42209 Sračinec</derivirana_varijabla>
  </DomainObject.Predmet.ProtustrankaWithAdress>
  <DomainObject.Predmet.ProtustrankaWithAdressOIB>
    <izvorni_sadrzaj>SLATKA BAJKA jednostavno društvo s ograničenom odgovornošću za trgovinu, proizvodnju i usluge, OIB 16178452170, Varaždinska 21, 42209 Sračinec</izvorni_sadrzaj>
    <derivirana_varijabla naziv="DomainObject.Predmet.ProtustrankaWithAdressOIB_1">SLATKA BAJKA jednostavno društvo s ograničenom odgovornošću za trgovinu, proizvodnju i usluge,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</izvorni_sadrzaj>
    <derivirana_varijabla naziv="DomainObject.Predmet.ProtustrankaNazivFormated_1">SLATKA BAJKA jednostavno društvo s ograničenom odgovornošću za trgovinu, proizvodnju i usluge</derivirana_varijabla>
  </DomainObject.Predmet.ProtustrankaNazivFormated>
  <DomainObject.Predmet.ProtustrankaNazivFormatedOIB>
    <izvorni_sadrzaj>SLATKA BAJKA jednostavno društvo s ograničenom odgovornošću za trgovinu, proizvodnju i usluge, OIB 16178452170</izvorni_sadrzaj>
    <derivirana_varijabla naziv="DomainObject.Predmet.ProtustrankaNazivFormatedOIB_1">SLATKA BAJKA jednostavno društvo s ograničenom odgovornošću za trgovinu, proizvodnju i usluge,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</item>
    </izvorni_sadrzaj>
    <derivirana_varijabla naziv="DomainObject.Predmet.ProtuStrankaListFormated_1">
      <item>SLATKA BAJKA jednostavno društvo s ograničenom odgovornošću za trgovinu, proizvodnju i usluge</item>
    </derivirana_varijabla>
  </DomainObject.Predmet.ProtuStrankaListFormated>
  <DomainObject.Predmet.ProtuStrankaListFormatedOIB>
    <izvorni_sadrzaj>
      <item>SLATKA BAJKA jednostavno društvo s ograničenom odgovornošću za trgovinu, proizvodnju i usluge, OIB 16178452170</item>
    </izvorni_sadrzaj>
    <derivirana_varijabla naziv="DomainObject.Predmet.ProtuStrankaListFormatedOIB_1">
      <item>SLATKA BAJKA jednostavno društvo s ograničenom odgovornošću za trgovinu, proizvodnju i usluge, OIB 16178452170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usluge, Varaždinska 21, 42209 Sračinec</item>
    </izvorni_sadrzaj>
    <derivirana_varijabla naziv="DomainObject.Predmet.ProtuStrankaListFormatedWithAdress_1">
      <item>SLATKA BAJKA jednostavno društvo s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usluge, OIB 16178452170, Varaždinska 21, 42209 Sračinec</item>
    </izvorni_sadrzaj>
    <derivirana_varijabla naziv="DomainObject.Predmet.ProtuStrankaListFormatedWithAdressOIB_1">
      <item>SLATKA BAJKA jednostavno društvo s ograničenom odgovornošću za trgovinu, proizvodnju i usluge, OIB 16178452170, Varaždinska 21, 42209 Sračinec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</item>
    </izvorni_sadrzaj>
    <derivirana_varijabla naziv="DomainObject.Predmet.ProtuStrankaListNazivFormated_1">
      <item>SLATKA BAJKA jednostavno društvo s ograničenom odgovornošću za trgovinu, proizvodnju i usluge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usluge, OIB 16178452170</item>
    </izvorni_sadrzaj>
    <derivirana_varijabla naziv="DomainObject.Predmet.ProtuStrankaListNazivFormatedOIB_1">
      <item>SLATKA BAJKA jednostavno društvo s ograničenom odgovornošću za trgovinu, proizvodnju i usluge,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</izvorni_sadrzaj>
    <derivirana_varijabla naziv="DomainObject.Predmet.OstaliListFormated_1">
      <item>sudski registar</item>
      <item>Županijsko državno odvjetništvo</item>
      <item>Miroslav Friščić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</izvorni_sadrzaj>
    <derivirana_varijabla naziv="DomainObject.Predmet.OstaliListFormatedOIB_1">
      <item>sudski registar</item>
      <item>Županijsko državno odvjetništvo</item>
      <item>Miroslav Friščić, OIB 06605419962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</izvorni_sadrzaj>
    <derivirana_varijabla naziv="DomainObject.Predmet.OstaliListNazivFormated_1">
      <item>sudski registar</item>
      <item>Županijsko državno odvjetništvo</item>
      <item>Miroslav Friščić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</izvorni_sadrzaj>
    <derivirana_varijabla naziv="DomainObject.Predmet.OstaliListNazivFormatedOIB_1">
      <item>sudski registar</item>
      <item>Županijsko državno odvjetništvo</item>
      <item>Miroslav Friščić, OIB 06605419962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</izvorni_sadrzaj>
    <derivirana_varijabla naziv="DomainObject.Predmet.ProtustrankaIDrugi_1">SLATKA BAJKA jednostavno društvo s ograničenom odgovornošću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usluge, OIB 16178452170, Varaždinska 21, 42209 Sračinec</izvorni_sadrzaj>
    <derivirana_varijabla naziv="DomainObject.Predmet.ProtustrankaIDrugiAdressOIB_1">SLATKA BAJKA jednostavno društvo s ograničenom odgovornošću za trgovinu, proizvodnju i usluge,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</izvorni_sadrzaj>
    <derivirana_varijabla naziv="DomainObject.Predmet.SudioniciListNaziv_1"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</izvorni_sadrzaj>
    <derivirana_varijabla naziv="DomainObject.Predmet.SudioniciListAdressOIB_1"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346</properties:Words>
  <properties:Characters>1893</properties:Characters>
  <properties:Lines>64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2016-09-05T11:22:00Z</dcterms:created>
  <dc:creator>Lea Rogina</dc:creator>
  <cp:lastModifiedBy>Nevenka Vuković</cp:lastModifiedBy>
  <cp:lastPrinted>2016-09-05T11:32:00Z</cp:lastPrinted>
  <dcterms:modified xmlns:xsi="http://www.w3.org/2001/XMLSchema-instance" xsi:type="dcterms:W3CDTF">2016-09-05T11:33:00Z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